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3b61" w14:paraId="bd83b61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73478">
      <w:pPr>
        <w:jc w:val="both"/>
        <w:rPr>
          <w:rFonts w:hAnsi="Times New Roman" w:ascii="Times New Roman"/>
          <w:b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673478">
        <w:rPr>
          <w:rFonts w:hAnsi="Times New Roman" w:ascii="Times New Roman"/>
          <w:sz w:val="24"/>
        </w:rPr>
        <w:t xml:space="preserve">: </w:t>
      </w:r>
      <w:r w:rsidR="00673478" w:rsidRPr="00673478">
        <w:rPr>
          <w:rFonts w:hAnsi="Times New Roman" w:ascii="Times New Roman"/>
          <w:b/>
          <w:sz w:val="24"/>
        </w:rPr>
        <w:t>Trgovački sud u Zagrebu</w:t>
      </w:r>
    </w:p>
    <w:p w:rsidRDefault="00702487" w:rsidP="00702487" w:rsidR="00702487" w:rsidRPr="00673478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673478">
        <w:rPr>
          <w:rFonts w:hAnsi="Times New Roman" w:ascii="Times New Roman"/>
          <w:sz w:val="24"/>
          <w:szCs w:val="24"/>
          <w:lang w:val="pl-PL"/>
        </w:rPr>
        <w:t xml:space="preserve">j spisa: </w:t>
      </w:r>
      <w:r w:rsidR="00A51473" w:rsidRPr="00A51473">
        <w:rPr>
          <w:rFonts w:hAnsi="Times New Roman" w:ascii="Times New Roman"/>
          <w:b/>
          <w:sz w:val="24"/>
          <w:szCs w:val="24"/>
          <w:lang w:val="pl-PL"/>
        </w:rPr>
        <w:t>20</w:t>
      </w:r>
      <w:r w:rsidR="00673478" w:rsidRPr="00673478">
        <w:rPr>
          <w:rFonts w:hAnsi="Times New Roman" w:ascii="Times New Roman"/>
          <w:b/>
          <w:sz w:val="24"/>
          <w:szCs w:val="24"/>
          <w:lang w:val="pl-PL"/>
        </w:rPr>
        <w:t>. St-</w:t>
      </w:r>
      <w:r w:rsidR="001F2F50">
        <w:rPr>
          <w:rFonts w:hAnsi="Times New Roman" w:ascii="Times New Roman"/>
          <w:b/>
          <w:sz w:val="24"/>
          <w:szCs w:val="24"/>
          <w:lang w:val="pl-PL"/>
        </w:rPr>
        <w:t>5440</w:t>
      </w:r>
      <w:r w:rsidR="00673478" w:rsidRPr="00673478">
        <w:rPr>
          <w:rFonts w:hAnsi="Times New Roman" w:ascii="Times New Roman"/>
          <w:b/>
          <w:sz w:val="24"/>
          <w:szCs w:val="24"/>
          <w:lang w:val="pl-PL"/>
        </w:rPr>
        <w:t>/1</w:t>
      </w:r>
      <w:r w:rsidR="00D20475">
        <w:rPr>
          <w:rFonts w:hAnsi="Times New Roman" w:ascii="Times New Roman"/>
          <w:b/>
          <w:sz w:val="24"/>
          <w:szCs w:val="24"/>
          <w:lang w:val="pl-PL"/>
        </w:rPr>
        <w:t>6</w:t>
      </w:r>
    </w:p>
    <w:p w:rsidRDefault="00702487" w:rsidP="00A51473" w:rsidR="00702487">
      <w:pPr>
        <w:rPr>
          <w:rFonts w:hAnsi="Times New Roman" w:ascii="Times New Roman"/>
          <w:b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73478">
        <w:rPr>
          <w:rFonts w:hAnsi="Times New Roman" w:ascii="Times New Roman"/>
          <w:sz w:val="24"/>
          <w:szCs w:val="24"/>
          <w:lang w:val="pl-PL"/>
        </w:rPr>
        <w:t xml:space="preserve">sjedište) : </w:t>
      </w:r>
      <w:r w:rsidR="001F2F50" w:rsidRPr="001F2F50">
        <w:rPr>
          <w:rFonts w:hAnsi="Times New Roman" w:ascii="Times New Roman"/>
          <w:b/>
          <w:sz w:val="24"/>
          <w:szCs w:val="24"/>
          <w:lang w:val="pl-PL"/>
        </w:rPr>
        <w:t>AUTO DIJELOVI</w:t>
      </w:r>
      <w:r w:rsidR="001F2F5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F2F50" w:rsidRPr="001F2F50">
        <w:rPr>
          <w:rFonts w:hAnsi="Times New Roman" w:ascii="Times New Roman"/>
          <w:b/>
          <w:sz w:val="24"/>
          <w:szCs w:val="24"/>
          <w:lang w:val="pl-PL"/>
        </w:rPr>
        <w:t>GRANEŠINA</w:t>
      </w:r>
      <w:r w:rsidR="00673478" w:rsidRPr="00673478">
        <w:rPr>
          <w:rFonts w:hAnsi="Times New Roman" w:ascii="Times New Roman"/>
          <w:b/>
          <w:sz w:val="24"/>
          <w:szCs w:val="24"/>
          <w:lang w:val="pl-PL"/>
        </w:rPr>
        <w:t xml:space="preserve"> d.o.o.</w:t>
      </w:r>
      <w:r w:rsidR="00D20475">
        <w:rPr>
          <w:rFonts w:hAnsi="Times New Roman" w:ascii="Times New Roman"/>
          <w:b/>
          <w:sz w:val="24"/>
          <w:szCs w:val="24"/>
          <w:lang w:val="pl-PL"/>
        </w:rPr>
        <w:t xml:space="preserve">  u</w:t>
      </w:r>
      <w:r w:rsidR="00673478" w:rsidRPr="00673478">
        <w:rPr>
          <w:rFonts w:hAnsi="Times New Roman" w:ascii="Times New Roman"/>
          <w:b/>
          <w:sz w:val="24"/>
          <w:szCs w:val="24"/>
          <w:lang w:val="pl-PL"/>
        </w:rPr>
        <w:t xml:space="preserve"> stečaju, OIB: </w:t>
      </w:r>
      <w:r w:rsidR="001F2F50">
        <w:rPr>
          <w:rFonts w:hAnsi="Times New Roman" w:ascii="Times New Roman"/>
          <w:b/>
          <w:sz w:val="24"/>
          <w:szCs w:val="24"/>
          <w:lang w:val="pl-PL"/>
        </w:rPr>
        <w:t>41663079326</w:t>
      </w:r>
      <w:r w:rsidR="00F843A4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 w:rsidR="001F2F50">
        <w:rPr>
          <w:rFonts w:hAnsi="Times New Roman" w:ascii="Times New Roman"/>
          <w:b/>
          <w:sz w:val="24"/>
          <w:szCs w:val="24"/>
          <w:lang w:val="pl-PL"/>
        </w:rPr>
        <w:t>Zagreb</w:t>
      </w:r>
      <w:r w:rsidR="00A51473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 w:rsidR="001F2F50">
        <w:rPr>
          <w:rFonts w:hAnsi="Times New Roman" w:ascii="Times New Roman"/>
          <w:b/>
          <w:sz w:val="24"/>
          <w:szCs w:val="24"/>
          <w:lang w:val="pl-PL"/>
        </w:rPr>
        <w:t>Lastovska 2 a</w:t>
      </w: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0649F4" w:rsidR="000649F4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 w:rsidR="002549A9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0649F4" w:rsidP="000649F4" w:rsidR="000649F4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0649F4" w:rsidP="000649F4" w:rsidR="00702487" w:rsidRPr="000649F4">
      <w:pPr>
        <w:pStyle w:val="Bezproreda"/>
        <w:numPr>
          <w:ilvl w:val="0"/>
          <w:numId w:val="4"/>
        </w:numPr>
        <w:rPr>
          <w:rFonts w:hAnsi="Times New Roman" w:ascii="Times New Roman"/>
          <w:b/>
          <w:sz w:val="24"/>
          <w:szCs w:val="24"/>
        </w:rPr>
      </w:pPr>
      <w:r w:rsidRPr="000649F4">
        <w:rPr>
          <w:rFonts w:hAnsi="Times New Roman" w:ascii="Times New Roman"/>
          <w:b/>
          <w:sz w:val="24"/>
          <w:szCs w:val="24"/>
        </w:rPr>
        <w:t>PRVI VIŠI  ISPLATNI RED</w:t>
      </w:r>
    </w:p>
    <w:tbl>
      <w:tblPr>
        <w:tblpPr w:tblpY="1" w:tblpXSpec="center" w:vertAnchor="text" w:rightFromText="180" w:leftFromText="180"/>
        <w:tblOverlap w:val="never"/>
        <w:tblW w:type="pct" w:w="577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620"/>
        <w:gridCol w:w="1316"/>
        <w:gridCol w:w="1243"/>
        <w:gridCol w:w="1885"/>
        <w:gridCol w:w="1243"/>
        <w:gridCol w:w="1116"/>
        <w:gridCol w:w="1067"/>
      </w:tblGrid>
      <w:tr w:rsidTr="004C7445" w:rsidR="00702487" w:rsidRPr="00B40BEB">
        <w:trPr>
          <w:jc w:val="center"/>
        </w:trPr>
        <w:tc>
          <w:tcPr>
            <w:tcW w:type="pct" w:w="57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5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1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7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87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7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2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49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4C7445" w:rsidR="0091562A" w:rsidRPr="00B40BEB">
        <w:trPr>
          <w:trHeight w:val="412"/>
          <w:jc w:val="center"/>
        </w:trPr>
        <w:tc>
          <w:tcPr>
            <w:tcW w:type="pct" w:w="579"/>
          </w:tcPr>
          <w:p w:rsidRDefault="00D20475" w:rsidP="009C54B8" w:rsidR="0091562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91562A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755"/>
          </w:tcPr>
          <w:p w:rsidRDefault="00066FD0" w:rsidP="00A321B0" w:rsidR="00066FD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ŠIMIĆ</w:t>
            </w:r>
          </w:p>
          <w:p w:rsidRDefault="00066FD0" w:rsidP="00A321B0" w:rsidR="0091562A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MARIJAN</w:t>
            </w:r>
          </w:p>
        </w:tc>
        <w:tc>
          <w:tcPr>
            <w:tcW w:type="pct" w:w="613"/>
          </w:tcPr>
          <w:p w:rsidRDefault="004C7445" w:rsidP="00A321B0" w:rsidR="0091562A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92954727163</w:t>
            </w:r>
          </w:p>
        </w:tc>
        <w:tc>
          <w:tcPr>
            <w:tcW w:type="pct" w:w="579"/>
          </w:tcPr>
          <w:p w:rsidRDefault="004C7445" w:rsidP="00A321B0" w:rsidR="0091562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Sesvete,</w:t>
            </w:r>
          </w:p>
          <w:p w:rsidRDefault="004C7445" w:rsidP="00A321B0" w:rsidR="0091562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Planinska ul.31</w:t>
            </w:r>
          </w:p>
        </w:tc>
        <w:tc>
          <w:tcPr>
            <w:tcW w:type="pct" w:w="878"/>
          </w:tcPr>
          <w:p w:rsidRDefault="00D20475" w:rsidP="00A321B0" w:rsidR="0091562A" w:rsidRPr="00D90E14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Neto+kte:</w:t>
            </w:r>
            <w:r w:rsidR="004C7445">
              <w:rPr>
                <w:rFonts w:hAnsi="Times New Roman" w:ascii="Times New Roman"/>
                <w:b/>
                <w:sz w:val="20"/>
                <w:szCs w:val="20"/>
              </w:rPr>
              <w:t xml:space="preserve"> 22.165,60</w:t>
            </w:r>
          </w:p>
          <w:p w:rsidRDefault="00D20475" w:rsidP="00A321B0" w:rsidR="00B14C1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  <w:u w:val="single"/>
              </w:rPr>
            </w:pPr>
            <w:r w:rsidRPr="00F13F88">
              <w:rPr>
                <w:rFonts w:hAnsi="Times New Roman" w:ascii="Times New Roman"/>
                <w:b/>
                <w:sz w:val="20"/>
                <w:szCs w:val="20"/>
                <w:u w:val="single"/>
              </w:rPr>
              <w:t>Dopr.</w:t>
            </w:r>
            <w:r w:rsidR="00B13B72">
              <w:rPr>
                <w:rFonts w:hAnsi="Times New Roman" w:ascii="Times New Roman"/>
                <w:b/>
                <w:sz w:val="20"/>
                <w:szCs w:val="20"/>
                <w:u w:val="single"/>
              </w:rPr>
              <w:t>iz i na plaće</w:t>
            </w:r>
            <w:r w:rsidRPr="00F13F88">
              <w:rPr>
                <w:rFonts w:hAnsi="Times New Roman" w:ascii="Times New Roman"/>
                <w:b/>
                <w:sz w:val="20"/>
                <w:szCs w:val="20"/>
                <w:u w:val="single"/>
              </w:rPr>
              <w:t>:</w:t>
            </w:r>
            <w:r w:rsidR="00B13B72">
              <w:rPr>
                <w:rFonts w:hAnsi="Times New Roman" w:ascii="Times New Roman"/>
                <w:b/>
                <w:sz w:val="20"/>
                <w:szCs w:val="20"/>
                <w:u w:val="single"/>
              </w:rPr>
              <w:t xml:space="preserve"> </w:t>
            </w:r>
          </w:p>
          <w:p w:rsidRDefault="004C7445" w:rsidP="00A321B0" w:rsidR="004C7445" w:rsidRPr="00F13F88">
            <w:pPr>
              <w:pStyle w:val="Bezproreda"/>
              <w:rPr>
                <w:rFonts w:hAnsi="Times New Roman" w:ascii="Times New Roman"/>
                <w:b/>
                <w:sz w:val="20"/>
                <w:szCs w:val="20"/>
                <w:u w:val="single"/>
              </w:rPr>
            </w:pPr>
            <w:r>
              <w:rPr>
                <w:rFonts w:hAnsi="Times New Roman" w:ascii="Times New Roman"/>
                <w:b/>
                <w:sz w:val="20"/>
                <w:szCs w:val="20"/>
                <w:u w:val="single"/>
              </w:rPr>
              <w:t>10.209,78</w:t>
            </w:r>
          </w:p>
          <w:p w:rsidRDefault="00B14C10" w:rsidP="00A321B0" w:rsidR="003D527C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 w:rsidRPr="00B14C10">
              <w:rPr>
                <w:rFonts w:hAnsi="Times New Roman" w:ascii="Times New Roman"/>
                <w:b/>
                <w:sz w:val="20"/>
                <w:szCs w:val="20"/>
              </w:rPr>
              <w:t xml:space="preserve">Ukupno: </w:t>
            </w:r>
          </w:p>
          <w:p w:rsidRDefault="004C7445" w:rsidP="00A321B0" w:rsidR="00B14C10" w:rsidRPr="00B14C1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32.375,38</w:t>
            </w:r>
          </w:p>
        </w:tc>
        <w:tc>
          <w:tcPr>
            <w:tcW w:type="pct" w:w="579"/>
          </w:tcPr>
          <w:p w:rsidRDefault="00B14C10" w:rsidP="00A321B0" w:rsidR="0091562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83A9A">
              <w:rPr>
                <w:rFonts w:hAnsi="Times New Roman" w:ascii="Times New Roman"/>
                <w:sz w:val="20"/>
                <w:szCs w:val="20"/>
              </w:rPr>
              <w:t>Radni odnos-čl.139. Zakona o radu (NN 93/2014</w:t>
            </w:r>
          </w:p>
        </w:tc>
        <w:tc>
          <w:tcPr>
            <w:tcW w:type="pct" w:w="520"/>
          </w:tcPr>
          <w:p w:rsidRDefault="0091562A" w:rsidP="00A321B0" w:rsidR="0091562A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B27AF5" w:rsidP="00A321B0" w:rsidR="00B27AF5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B27AF5" w:rsidP="00A321B0" w:rsidR="00B27AF5" w:rsidRPr="0008400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32.375,38</w:t>
            </w:r>
          </w:p>
        </w:tc>
        <w:tc>
          <w:tcPr>
            <w:tcW w:type="pct" w:w="497"/>
          </w:tcPr>
          <w:p w:rsidRDefault="00B14C10" w:rsidP="00A321B0" w:rsidR="0091562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Radni odnos</w:t>
            </w:r>
          </w:p>
        </w:tc>
      </w:tr>
      <w:tr w:rsidTr="004C7445" w:rsidR="004C7445" w:rsidRPr="00B40BEB">
        <w:trPr>
          <w:trHeight w:val="412"/>
          <w:jc w:val="center"/>
        </w:trPr>
        <w:tc>
          <w:tcPr>
            <w:tcW w:type="pct" w:w="579"/>
          </w:tcPr>
          <w:p w:rsidRDefault="004C7445" w:rsidP="004C7445" w:rsidR="004C744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55"/>
          </w:tcPr>
          <w:p w:rsidRDefault="004C7445" w:rsidP="004C7445" w:rsidR="004C744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UKUPNO :</w:t>
            </w:r>
          </w:p>
        </w:tc>
        <w:tc>
          <w:tcPr>
            <w:tcW w:type="pct" w:w="613"/>
          </w:tcPr>
          <w:p w:rsidRDefault="004C7445" w:rsidP="004C7445" w:rsidR="004C744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79"/>
          </w:tcPr>
          <w:p w:rsidRDefault="004C7445" w:rsidP="004C7445" w:rsidR="004C744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78"/>
          </w:tcPr>
          <w:p w:rsidRDefault="00541E62" w:rsidP="004C7445" w:rsidR="004C7445" w:rsidRPr="003D527C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32.375,38</w:t>
            </w:r>
          </w:p>
        </w:tc>
        <w:tc>
          <w:tcPr>
            <w:tcW w:type="pct" w:w="579"/>
          </w:tcPr>
          <w:p w:rsidRDefault="004C7445" w:rsidP="004C7445" w:rsidR="004C7445" w:rsidRPr="00183A9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20"/>
          </w:tcPr>
          <w:p w:rsidRDefault="00B27AF5" w:rsidP="004C7445" w:rsidR="004C7445" w:rsidRPr="0008400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32.375,38</w:t>
            </w:r>
          </w:p>
        </w:tc>
        <w:tc>
          <w:tcPr>
            <w:tcW w:type="pct" w:w="497"/>
          </w:tcPr>
          <w:p w:rsidRDefault="004C7445" w:rsidP="004C7445" w:rsidR="004C744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E750BC" w:rsidP="00702487" w:rsidR="00E750BC">
      <w:pPr>
        <w:pStyle w:val="Bezproreda"/>
        <w:rPr>
          <w:rFonts w:hAnsi="Times New Roman" w:ascii="Times New Roman"/>
          <w:sz w:val="24"/>
        </w:rPr>
      </w:pPr>
    </w:p>
    <w:p w:rsidRDefault="00C76D50" w:rsidP="00702487" w:rsidR="00C76D50">
      <w:pPr>
        <w:pStyle w:val="Bezproreda"/>
        <w:rPr>
          <w:rFonts w:hAnsi="Times New Roman" w:ascii="Times New Roman"/>
          <w:sz w:val="24"/>
        </w:rPr>
      </w:pPr>
    </w:p>
    <w:p w:rsidRDefault="00EA5D7F" w:rsidP="00702487" w:rsidR="00EA5D7F">
      <w:pPr>
        <w:pStyle w:val="Bezproreda"/>
        <w:rPr>
          <w:rFonts w:hAnsi="Times New Roman" w:ascii="Times New Roman"/>
          <w:sz w:val="24"/>
        </w:rPr>
      </w:pPr>
    </w:p>
    <w:p w:rsidRDefault="00EA5D7F" w:rsidP="00702487" w:rsidR="00EA5D7F">
      <w:pPr>
        <w:pStyle w:val="Bezproreda"/>
        <w:rPr>
          <w:rFonts w:hAnsi="Times New Roman" w:ascii="Times New Roman"/>
          <w:sz w:val="24"/>
        </w:rPr>
      </w:pPr>
    </w:p>
    <w:p w:rsidRDefault="00163EA9" w:rsidP="00702487" w:rsidR="00163EA9">
      <w:pPr>
        <w:pStyle w:val="Bezproreda"/>
        <w:rPr>
          <w:rFonts w:hAnsi="Times New Roman" w:ascii="Times New Roman"/>
          <w:sz w:val="24"/>
        </w:rPr>
      </w:pPr>
    </w:p>
    <w:p w:rsidRDefault="00163EA9" w:rsidP="00702487" w:rsidR="00163EA9">
      <w:pPr>
        <w:pStyle w:val="Bezproreda"/>
        <w:rPr>
          <w:rFonts w:hAnsi="Times New Roman" w:ascii="Times New Roman"/>
          <w:sz w:val="24"/>
        </w:rPr>
      </w:pPr>
    </w:p>
    <w:p w:rsidRDefault="00163EA9" w:rsidP="00702487" w:rsidR="00163EA9">
      <w:pPr>
        <w:pStyle w:val="Bezproreda"/>
        <w:rPr>
          <w:rFonts w:hAnsi="Times New Roman" w:ascii="Times New Roman"/>
          <w:sz w:val="24"/>
        </w:rPr>
      </w:pPr>
    </w:p>
    <w:p w:rsidRDefault="00163EA9" w:rsidP="00702487" w:rsidR="00163EA9">
      <w:pPr>
        <w:pStyle w:val="Bezproreda"/>
        <w:rPr>
          <w:rFonts w:hAnsi="Times New Roman" w:ascii="Times New Roman"/>
          <w:sz w:val="24"/>
        </w:rPr>
      </w:pPr>
    </w:p>
    <w:p w:rsidRDefault="00163EA9" w:rsidP="00702487" w:rsidR="00163EA9">
      <w:pPr>
        <w:pStyle w:val="Bezproreda"/>
        <w:rPr>
          <w:rFonts w:hAnsi="Times New Roman" w:ascii="Times New Roman"/>
          <w:sz w:val="24"/>
        </w:rPr>
      </w:pPr>
    </w:p>
    <w:p w:rsidRDefault="00EA5D7F" w:rsidP="00702487" w:rsidR="00EA5D7F">
      <w:pPr>
        <w:pStyle w:val="Bezproreda"/>
        <w:rPr>
          <w:rFonts w:hAnsi="Times New Roman" w:ascii="Times New Roman"/>
          <w:sz w:val="24"/>
        </w:rPr>
      </w:pPr>
    </w:p>
    <w:p w:rsidRDefault="00EA5D7F" w:rsidP="00702487" w:rsidR="00EA5D7F">
      <w:pPr>
        <w:pStyle w:val="Bezproreda"/>
        <w:rPr>
          <w:rFonts w:hAnsi="Times New Roman" w:ascii="Times New Roman"/>
          <w:sz w:val="24"/>
        </w:rPr>
      </w:pPr>
    </w:p>
    <w:p w:rsidRDefault="00EA5D7F" w:rsidP="00702487" w:rsidR="00EA5D7F">
      <w:pPr>
        <w:pStyle w:val="Bezproreda"/>
        <w:rPr>
          <w:rFonts w:hAnsi="Times New Roman" w:ascii="Times New Roman"/>
          <w:sz w:val="24"/>
        </w:rPr>
      </w:pPr>
    </w:p>
    <w:p w:rsidRDefault="00EA5D7F" w:rsidP="00702487" w:rsidR="00EA5D7F">
      <w:pPr>
        <w:pStyle w:val="Bezproreda"/>
        <w:rPr>
          <w:rFonts w:hAnsi="Times New Roman" w:ascii="Times New Roman"/>
          <w:sz w:val="24"/>
        </w:rPr>
      </w:pPr>
    </w:p>
    <w:p w:rsidRDefault="00EA5D7F" w:rsidP="00702487" w:rsidR="00EA5D7F">
      <w:pPr>
        <w:pStyle w:val="Bezproreda"/>
        <w:rPr>
          <w:rFonts w:hAnsi="Times New Roman" w:ascii="Times New Roman"/>
          <w:sz w:val="24"/>
        </w:rPr>
      </w:pPr>
    </w:p>
    <w:p w:rsidRDefault="00EA5D7F" w:rsidP="00702487" w:rsidR="00EA5D7F">
      <w:pPr>
        <w:pStyle w:val="Bezproreda"/>
        <w:rPr>
          <w:rFonts w:hAnsi="Times New Roman" w:ascii="Times New Roman"/>
          <w:sz w:val="24"/>
        </w:rPr>
      </w:pPr>
    </w:p>
    <w:p w:rsidRDefault="00EA5D7F" w:rsidP="00702487" w:rsidR="00EA5D7F">
      <w:pPr>
        <w:pStyle w:val="Bezproreda"/>
        <w:rPr>
          <w:rFonts w:hAnsi="Times New Roman" w:ascii="Times New Roman"/>
          <w:sz w:val="24"/>
        </w:rPr>
      </w:pPr>
    </w:p>
    <w:p w:rsidRDefault="00415CA2" w:rsidP="000649F4" w:rsidR="00415CA2">
      <w:pPr>
        <w:pStyle w:val="Bezproreda"/>
        <w:numPr>
          <w:ilvl w:val="0"/>
          <w:numId w:val="4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 xml:space="preserve"> </w:t>
      </w:r>
      <w:r w:rsidR="00887BA0">
        <w:rPr>
          <w:rFonts w:hAnsi="Times New Roman" w:ascii="Times New Roman"/>
          <w:b/>
          <w:sz w:val="24"/>
          <w:szCs w:val="24"/>
        </w:rPr>
        <w:t xml:space="preserve">DRUGI </w:t>
      </w:r>
      <w:r w:rsidR="000649F4">
        <w:rPr>
          <w:rFonts w:hAnsi="Times New Roman" w:ascii="Times New Roman"/>
          <w:b/>
          <w:sz w:val="24"/>
          <w:szCs w:val="24"/>
        </w:rPr>
        <w:t xml:space="preserve"> </w:t>
      </w:r>
      <w:r w:rsidR="00887BA0">
        <w:rPr>
          <w:rFonts w:hAnsi="Times New Roman" w:ascii="Times New Roman"/>
          <w:b/>
          <w:sz w:val="24"/>
          <w:szCs w:val="24"/>
        </w:rPr>
        <w:t>VIŠ</w:t>
      </w:r>
      <w:r>
        <w:rPr>
          <w:rFonts w:hAnsi="Times New Roman" w:ascii="Times New Roman"/>
          <w:b/>
          <w:sz w:val="24"/>
          <w:szCs w:val="24"/>
        </w:rPr>
        <w:t>I  ISPLATNI RED</w:t>
      </w:r>
    </w:p>
    <w:p w:rsidRDefault="00031A85" w:rsidP="00031A85" w:rsidR="00031A85" w:rsidRPr="000649F4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602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66"/>
        <w:gridCol w:w="1763"/>
        <w:gridCol w:w="1317"/>
        <w:gridCol w:w="1241"/>
        <w:gridCol w:w="1366"/>
        <w:gridCol w:w="1718"/>
        <w:gridCol w:w="1415"/>
        <w:gridCol w:w="1812"/>
      </w:tblGrid>
      <w:tr w:rsidTr="00E20D71" w:rsidR="00590EC7" w:rsidRPr="00B40BEB">
        <w:trPr>
          <w:jc w:val="center"/>
        </w:trPr>
        <w:tc>
          <w:tcPr>
            <w:tcW w:type="pct" w:w="253"/>
            <w:vAlign w:val="center"/>
          </w:tcPr>
          <w:p w:rsidRDefault="00E750BC" w:rsidP="00E750BC" w:rsidR="00415CA2" w:rsidRPr="00E660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E660FE">
              <w:rPr>
                <w:rFonts w:hAnsi="Times New Roman" w:ascii="Times New Roman"/>
                <w:sz w:val="20"/>
                <w:szCs w:val="20"/>
              </w:rPr>
              <w:t>Redbr. pr</w:t>
            </w:r>
            <w:r w:rsidR="00415CA2" w:rsidRPr="00E660FE">
              <w:rPr>
                <w:rFonts w:hAnsi="Times New Roman" w:ascii="Times New Roman"/>
                <w:sz w:val="20"/>
                <w:szCs w:val="20"/>
              </w:rPr>
              <w:t xml:space="preserve"> tražbine</w:t>
            </w:r>
          </w:p>
        </w:tc>
        <w:tc>
          <w:tcPr>
            <w:tcW w:type="pct" w:w="787"/>
            <w:vAlign w:val="center"/>
          </w:tcPr>
          <w:p w:rsidRDefault="00415CA2" w:rsidP="002A6A8F" w:rsidR="00415CA2" w:rsidRPr="00E660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E660FE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588"/>
            <w:vAlign w:val="center"/>
          </w:tcPr>
          <w:p w:rsidRDefault="00415CA2" w:rsidP="002A6A8F" w:rsidR="00415CA2" w:rsidRPr="00E660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E660FE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554"/>
            <w:vAlign w:val="center"/>
          </w:tcPr>
          <w:p w:rsidRDefault="00415CA2" w:rsidP="002A6A8F" w:rsidR="00415CA2" w:rsidRPr="00E660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E660FE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610"/>
            <w:vAlign w:val="center"/>
          </w:tcPr>
          <w:p w:rsidRDefault="00415CA2" w:rsidP="002A6A8F" w:rsidR="00415CA2" w:rsidRPr="00E660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E660FE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E660FE">
              <w:rPr>
                <w:rStyle w:val="Referencafusnote"/>
                <w:rFonts w:hAnsi="Times New Roman" w:ascii="Times New Roman"/>
                <w:sz w:val="20"/>
                <w:szCs w:val="20"/>
              </w:rPr>
              <w:footnoteReference w:id="2"/>
            </w:r>
          </w:p>
        </w:tc>
        <w:tc>
          <w:tcPr>
            <w:tcW w:type="pct" w:w="767"/>
            <w:vAlign w:val="center"/>
          </w:tcPr>
          <w:p w:rsidRDefault="00415CA2" w:rsidP="002A6A8F" w:rsidR="00415CA2" w:rsidRPr="00E660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E660FE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632"/>
            <w:vAlign w:val="center"/>
          </w:tcPr>
          <w:p w:rsidRDefault="00415CA2" w:rsidP="002A6A8F" w:rsidR="00415CA2" w:rsidRPr="00E660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E660FE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415CA2" w:rsidP="002A6A8F" w:rsidR="00415CA2" w:rsidRPr="00E660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E660FE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809"/>
            <w:vAlign w:val="center"/>
          </w:tcPr>
          <w:p w:rsidRDefault="00415CA2" w:rsidP="002A6A8F" w:rsidR="00415CA2" w:rsidRPr="00E660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E660FE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</w:tr>
      <w:tr w:rsidTr="00E20D71" w:rsidR="00031A85" w:rsidRPr="00B40BEB">
        <w:trPr>
          <w:jc w:val="center"/>
        </w:trPr>
        <w:tc>
          <w:tcPr>
            <w:tcW w:type="pct" w:w="253"/>
          </w:tcPr>
          <w:p w:rsidRDefault="00031A85" w:rsidP="00031A85" w:rsidR="00031A85" w:rsidRPr="00227880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EA5D7F" w:rsidP="00074C5D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</w:t>
            </w:r>
            <w:r w:rsidR="00163EA9">
              <w:rPr>
                <w:rFonts w:hAnsi="Times New Roman" w:ascii="Times New Roman"/>
                <w:sz w:val="20"/>
                <w:szCs w:val="20"/>
              </w:rPr>
              <w:t>.</w:t>
            </w:r>
            <w:r w:rsidR="00E20D71">
              <w:rPr>
                <w:rFonts w:hAnsi="Times New Roman" w:ascii="Times New Roman"/>
                <w:sz w:val="20"/>
                <w:szCs w:val="20"/>
              </w:rPr>
              <w:t>*</w:t>
            </w:r>
          </w:p>
        </w:tc>
        <w:tc>
          <w:tcPr>
            <w:tcW w:type="pct" w:w="787"/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 xml:space="preserve">RH, MF, PU, </w:t>
            </w:r>
            <w:r w:rsidR="008F6EC7">
              <w:rPr>
                <w:rFonts w:hAnsi="Times New Roman" w:ascii="Times New Roman"/>
                <w:sz w:val="20"/>
                <w:szCs w:val="20"/>
              </w:rPr>
              <w:t>Područni ured Krapina, zastup.</w:t>
            </w:r>
            <w:r w:rsidRPr="00227880">
              <w:rPr>
                <w:rFonts w:hAnsi="Times New Roman" w:ascii="Times New Roman"/>
                <w:sz w:val="20"/>
                <w:szCs w:val="20"/>
              </w:rPr>
              <w:t xml:space="preserve"> po ŽDO Zagreb</w:t>
            </w:r>
          </w:p>
        </w:tc>
        <w:tc>
          <w:tcPr>
            <w:tcW w:type="pct" w:w="588"/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554"/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</w:p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Savska cesta</w:t>
            </w:r>
          </w:p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41</w:t>
            </w:r>
          </w:p>
        </w:tc>
        <w:tc>
          <w:tcPr>
            <w:tcW w:type="pct" w:w="610"/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163EA9" w:rsidP="00E71C10" w:rsidR="00031A85" w:rsidRPr="00EA5D7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40.963,65</w:t>
            </w:r>
          </w:p>
        </w:tc>
        <w:tc>
          <w:tcPr>
            <w:tcW w:type="pct" w:w="767"/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 xml:space="preserve">Izvod iz poreznih kartica PU </w:t>
            </w:r>
          </w:p>
        </w:tc>
        <w:tc>
          <w:tcPr>
            <w:tcW w:type="pct" w:w="632"/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031A85" w:rsidP="00031A85" w:rsidR="00031A85" w:rsidRPr="00EA5D7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A5D7F">
              <w:rPr>
                <w:rFonts w:hAnsi="Times New Roman" w:ascii="Times New Roman"/>
                <w:sz w:val="20"/>
                <w:szCs w:val="20"/>
              </w:rPr>
              <w:t xml:space="preserve">    </w:t>
            </w:r>
            <w:r w:rsidR="00EA5D7F" w:rsidRPr="00EA5D7F">
              <w:rPr>
                <w:rFonts w:hAnsi="Times New Roman" w:ascii="Times New Roman"/>
                <w:sz w:val="20"/>
                <w:szCs w:val="20"/>
              </w:rPr>
              <w:t>30.753,87</w:t>
            </w:r>
            <w:r w:rsidRPr="00EA5D7F">
              <w:rPr>
                <w:rFonts w:hAnsi="Times New Roman" w:ascii="Times New Roman"/>
                <w:sz w:val="20"/>
                <w:szCs w:val="20"/>
              </w:rPr>
              <w:t xml:space="preserve">    </w:t>
            </w:r>
          </w:p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09"/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Ovjereni knjig.izlist iz ISPU</w:t>
            </w:r>
          </w:p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E20D71" w:rsidR="00EA5D7F" w:rsidRPr="00227880">
        <w:trPr>
          <w:jc w:val="center"/>
        </w:trPr>
        <w:tc>
          <w:tcPr>
            <w:tcW w:type="pct" w:w="253"/>
            <w:tcBorders>
              <w:bottom w:space="0" w:sz="4" w:color="auto" w:val="single"/>
            </w:tcBorders>
          </w:tcPr>
          <w:p w:rsidRDefault="00EA5D7F" w:rsidP="00031A85" w:rsidR="00EA5D7F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787"/>
            <w:tcBorders>
              <w:bottom w:space="0" w:sz="4" w:color="auto" w:val="single"/>
            </w:tcBorders>
          </w:tcPr>
          <w:p w:rsidRDefault="00EA5D7F" w:rsidP="00031A85" w:rsidR="00EA5D7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A5D7F">
              <w:rPr>
                <w:rFonts w:hAnsi="Times New Roman" w:ascii="Times New Roman"/>
                <w:sz w:val="20"/>
                <w:szCs w:val="20"/>
              </w:rPr>
              <w:t>GRAD ZAGREB</w:t>
            </w:r>
          </w:p>
          <w:p w:rsidRDefault="002B4975" w:rsidP="00031A85" w:rsidR="002B497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zastup.po Maji Vučić Celčić, </w:t>
            </w:r>
          </w:p>
          <w:p w:rsidRDefault="002B4975" w:rsidP="00031A85" w:rsidR="002B4975" w:rsidRPr="00EA5D7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Su-1076/17</w:t>
            </w:r>
          </w:p>
        </w:tc>
        <w:tc>
          <w:tcPr>
            <w:tcW w:type="pct" w:w="588"/>
            <w:tcBorders>
              <w:bottom w:space="0" w:sz="4" w:color="auto" w:val="single"/>
            </w:tcBorders>
          </w:tcPr>
          <w:p w:rsidRDefault="00EA5D7F" w:rsidP="00031A85" w:rsidR="00EA5D7F" w:rsidRPr="00EA5D7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A5D7F">
              <w:rPr>
                <w:rFonts w:hAnsi="Times New Roman" w:ascii="Times New Roman"/>
                <w:sz w:val="20"/>
                <w:szCs w:val="20"/>
              </w:rPr>
              <w:t>61817894937</w:t>
            </w:r>
          </w:p>
        </w:tc>
        <w:tc>
          <w:tcPr>
            <w:tcW w:type="pct" w:w="554"/>
            <w:tcBorders>
              <w:bottom w:space="0" w:sz="4" w:color="auto" w:val="single"/>
            </w:tcBorders>
          </w:tcPr>
          <w:p w:rsidRDefault="00EA5D7F" w:rsidP="00031A85" w:rsidR="00EA5D7F" w:rsidRPr="00EA5D7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Trg Stjepana Radića 1</w:t>
            </w:r>
          </w:p>
        </w:tc>
        <w:tc>
          <w:tcPr>
            <w:tcW w:type="pct" w:w="610"/>
            <w:tcBorders>
              <w:bottom w:space="0" w:sz="4" w:color="auto" w:val="single"/>
            </w:tcBorders>
          </w:tcPr>
          <w:p w:rsidRDefault="00EA5D7F" w:rsidP="00093F8D" w:rsidR="00EA5D7F" w:rsidRPr="00EA5D7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2.997,17</w:t>
            </w:r>
          </w:p>
        </w:tc>
        <w:tc>
          <w:tcPr>
            <w:tcW w:type="pct" w:w="767"/>
            <w:tcBorders>
              <w:bottom w:space="0" w:sz="4" w:color="auto" w:val="single"/>
            </w:tcBorders>
          </w:tcPr>
          <w:p w:rsidRDefault="00A75542" w:rsidP="00A75542" w:rsidR="00A7554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-komunalna naknada po ovr.rj.</w:t>
            </w:r>
          </w:p>
          <w:p w:rsidRDefault="00A75542" w:rsidP="00A75542" w:rsidR="00EA5D7F" w:rsidRPr="00EA5D7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-izvadak iz posl.knjiga</w:t>
            </w:r>
          </w:p>
        </w:tc>
        <w:tc>
          <w:tcPr>
            <w:tcW w:type="pct" w:w="632"/>
            <w:tcBorders>
              <w:bottom w:space="0" w:sz="4" w:color="auto" w:val="single"/>
            </w:tcBorders>
          </w:tcPr>
          <w:p w:rsidRDefault="00EA5D7F" w:rsidP="00093F8D" w:rsidR="00EA5D7F" w:rsidRPr="00EA5D7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2.997,17</w:t>
            </w:r>
          </w:p>
        </w:tc>
        <w:tc>
          <w:tcPr>
            <w:tcW w:type="pct" w:w="809"/>
            <w:tcBorders>
              <w:bottom w:space="0" w:sz="4" w:color="auto" w:val="single"/>
            </w:tcBorders>
          </w:tcPr>
          <w:p w:rsidRDefault="00541C18" w:rsidP="00541C18" w:rsidR="00541C1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gradskog ureda Grad Zagreb</w:t>
            </w:r>
          </w:p>
          <w:p w:rsidRDefault="00541C18" w:rsidP="00031A85" w:rsidR="00EA5D7F" w:rsidRPr="00EA5D7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Kl.:UP/I-363-03/208-55/1905 od 8.9.2008.</w:t>
            </w:r>
          </w:p>
        </w:tc>
      </w:tr>
      <w:tr w:rsidTr="00E20D71" w:rsidR="00DB5BD4" w:rsidRPr="00227880">
        <w:trPr>
          <w:jc w:val="center"/>
        </w:trPr>
        <w:tc>
          <w:tcPr>
            <w:tcW w:type="pct" w:w="253"/>
            <w:tcBorders>
              <w:bottom w:space="0" w:sz="4" w:color="auto" w:val="single"/>
            </w:tcBorders>
          </w:tcPr>
          <w:p w:rsidRDefault="00DB5BD4" w:rsidP="00DB5BD4" w:rsidR="00DB5BD4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pct" w:w="787"/>
            <w:tcBorders>
              <w:bottom w:space="0" w:sz="4" w:color="auto" w:val="single"/>
            </w:tcBorders>
          </w:tcPr>
          <w:p w:rsidRDefault="00DB5BD4" w:rsidP="00DB5BD4" w:rsidR="00DB5BD4" w:rsidRPr="00EA5D7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A5D7F">
              <w:rPr>
                <w:rFonts w:hAnsi="Times New Roman" w:ascii="Times New Roman"/>
                <w:sz w:val="20"/>
                <w:szCs w:val="20"/>
              </w:rPr>
              <w:t>HRVATSKE VODE</w:t>
            </w:r>
          </w:p>
        </w:tc>
        <w:tc>
          <w:tcPr>
            <w:tcW w:type="pct" w:w="588"/>
            <w:tcBorders>
              <w:bottom w:space="0" w:sz="4" w:color="auto" w:val="single"/>
            </w:tcBorders>
          </w:tcPr>
          <w:p w:rsidRDefault="00DB5BD4" w:rsidP="00DB5BD4" w:rsidR="00DB5BD4" w:rsidRPr="00EA5D7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pct" w:w="554"/>
            <w:tcBorders>
              <w:bottom w:space="0" w:sz="4" w:color="auto" w:val="single"/>
            </w:tcBorders>
          </w:tcPr>
          <w:p w:rsidRDefault="00DB5BD4" w:rsidP="00DB5BD4" w:rsidR="00DB5BD4" w:rsidRPr="00EA5D7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Ulica grada Vukovara 220</w:t>
            </w:r>
          </w:p>
        </w:tc>
        <w:tc>
          <w:tcPr>
            <w:tcW w:type="pct" w:w="610"/>
            <w:tcBorders>
              <w:bottom w:space="0" w:sz="4" w:color="auto" w:val="single"/>
            </w:tcBorders>
          </w:tcPr>
          <w:p w:rsidRDefault="00DB5BD4" w:rsidP="00DB5BD4" w:rsidR="00DB5BD4" w:rsidRPr="00EA5D7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730,41</w:t>
            </w:r>
          </w:p>
        </w:tc>
        <w:tc>
          <w:tcPr>
            <w:tcW w:type="pct" w:w="767"/>
            <w:tcBorders>
              <w:bottom w:space="0" w:sz="4" w:color="auto" w:val="single"/>
            </w:tcBorders>
          </w:tcPr>
          <w:p w:rsidRDefault="00DB5BD4" w:rsidP="00DB5BD4" w:rsidR="00DB5BD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-naknada  za uređ.voda, ovr.rj.</w:t>
            </w:r>
          </w:p>
          <w:p w:rsidRDefault="00DB5BD4" w:rsidP="00DB5BD4" w:rsidR="00DB5BD4" w:rsidRPr="00EA5D7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-izvadak iz posl.knjiga</w:t>
            </w:r>
          </w:p>
        </w:tc>
        <w:tc>
          <w:tcPr>
            <w:tcW w:type="pct" w:w="632"/>
            <w:tcBorders>
              <w:bottom w:space="0" w:sz="4" w:color="auto" w:val="single"/>
            </w:tcBorders>
          </w:tcPr>
          <w:p w:rsidRDefault="00DB5BD4" w:rsidP="00DB5BD4" w:rsidR="00DB5BD4" w:rsidRPr="00EA5D7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730,41</w:t>
            </w:r>
          </w:p>
        </w:tc>
        <w:tc>
          <w:tcPr>
            <w:tcW w:type="pct" w:w="809"/>
            <w:tcBorders>
              <w:bottom w:space="0" w:sz="4" w:color="auto" w:val="single"/>
            </w:tcBorders>
          </w:tcPr>
          <w:p w:rsidRDefault="00DB5BD4" w:rsidP="00DB5BD4" w:rsidR="00DB5BD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Ovršna rješenja Hrvatskih voda</w:t>
            </w:r>
          </w:p>
          <w:p w:rsidRDefault="00DB5BD4" w:rsidP="00DB5BD4" w:rsidR="00DB5BD4" w:rsidRPr="00EA5D7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E20D71" w:rsidR="00DB5BD4" w:rsidRPr="00227880">
        <w:trPr>
          <w:jc w:val="center"/>
        </w:trPr>
        <w:tc>
          <w:tcPr>
            <w:tcW w:type="pct" w:w="253"/>
            <w:tcBorders>
              <w:bottom w:space="0" w:sz="4" w:color="auto" w:val="single"/>
            </w:tcBorders>
          </w:tcPr>
          <w:p w:rsidRDefault="00DB5BD4" w:rsidP="00DB5BD4" w:rsidR="00DB5BD4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pct" w:w="787"/>
            <w:tcBorders>
              <w:bottom w:space="0" w:sz="4" w:color="auto" w:val="single"/>
            </w:tcBorders>
          </w:tcPr>
          <w:p w:rsidRDefault="00DB5BD4" w:rsidP="00DB5BD4" w:rsidR="00DB5BD4" w:rsidRPr="00EA5D7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A5D7F">
              <w:rPr>
                <w:rFonts w:hAnsi="Times New Roman" w:ascii="Times New Roman"/>
                <w:sz w:val="20"/>
                <w:szCs w:val="20"/>
              </w:rPr>
              <w:t>FINA</w:t>
            </w:r>
          </w:p>
        </w:tc>
        <w:tc>
          <w:tcPr>
            <w:tcW w:type="pct" w:w="588"/>
            <w:tcBorders>
              <w:bottom w:space="0" w:sz="4" w:color="auto" w:val="single"/>
            </w:tcBorders>
          </w:tcPr>
          <w:p w:rsidRDefault="00DB5BD4" w:rsidP="00DB5BD4" w:rsidR="00DB5BD4" w:rsidRPr="00EA5D7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41663079326</w:t>
            </w:r>
          </w:p>
        </w:tc>
        <w:tc>
          <w:tcPr>
            <w:tcW w:type="pct" w:w="554"/>
            <w:tcBorders>
              <w:bottom w:space="0" w:sz="4" w:color="auto" w:val="single"/>
            </w:tcBorders>
          </w:tcPr>
          <w:p w:rsidRDefault="00DB5BD4" w:rsidP="00DB5BD4" w:rsidR="00DB5BD4" w:rsidRPr="00EA5D7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Ulica grada Vukovara  70</w:t>
            </w:r>
          </w:p>
        </w:tc>
        <w:tc>
          <w:tcPr>
            <w:tcW w:type="pct" w:w="610"/>
            <w:tcBorders>
              <w:bottom w:space="0" w:sz="4" w:color="auto" w:val="single"/>
            </w:tcBorders>
          </w:tcPr>
          <w:p w:rsidRDefault="00DB5BD4" w:rsidP="00DB5BD4" w:rsidR="00DB5BD4" w:rsidRPr="00EA5D7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736,84</w:t>
            </w:r>
          </w:p>
        </w:tc>
        <w:tc>
          <w:tcPr>
            <w:tcW w:type="pct" w:w="767"/>
            <w:tcBorders>
              <w:bottom w:space="0" w:sz="4" w:color="auto" w:val="single"/>
            </w:tcBorders>
          </w:tcPr>
          <w:p w:rsidRDefault="00AE5692" w:rsidP="00DB5BD4" w:rsidR="00AE569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AE5692" w:rsidP="00DB5BD4" w:rsidR="00DB5BD4" w:rsidRPr="00EA5D7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izvadak iz posl.knjiga</w:t>
            </w:r>
          </w:p>
        </w:tc>
        <w:tc>
          <w:tcPr>
            <w:tcW w:type="pct" w:w="632"/>
            <w:tcBorders>
              <w:bottom w:space="0" w:sz="4" w:color="auto" w:val="single"/>
            </w:tcBorders>
          </w:tcPr>
          <w:p w:rsidRDefault="00DB5BD4" w:rsidP="00DB5BD4" w:rsidR="00DB5BD4" w:rsidRPr="00EA5D7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736,84</w:t>
            </w:r>
          </w:p>
        </w:tc>
        <w:tc>
          <w:tcPr>
            <w:tcW w:type="pct" w:w="809"/>
            <w:tcBorders>
              <w:bottom w:space="0" w:sz="4" w:color="auto" w:val="single"/>
            </w:tcBorders>
          </w:tcPr>
          <w:p w:rsidRDefault="00AE5692" w:rsidP="00DB5BD4" w:rsidR="00DB5BD4" w:rsidRPr="00EA5D7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obavljanju usluga certificiranja</w:t>
            </w:r>
          </w:p>
        </w:tc>
      </w:tr>
      <w:tr w:rsidTr="00E20D71" w:rsidR="00DB5BD4" w:rsidRPr="00227880">
        <w:trPr>
          <w:jc w:val="center"/>
        </w:trPr>
        <w:tc>
          <w:tcPr>
            <w:tcW w:type="pct" w:w="253"/>
            <w:tcBorders>
              <w:bottom w:space="0" w:sz="4" w:color="auto" w:val="single"/>
            </w:tcBorders>
          </w:tcPr>
          <w:p w:rsidRDefault="00DB5BD4" w:rsidP="00DB5BD4" w:rsidR="00DB5BD4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87"/>
            <w:tcBorders>
              <w:bottom w:space="0" w:sz="4" w:color="auto" w:val="single"/>
            </w:tcBorders>
          </w:tcPr>
          <w:p w:rsidRDefault="00DB5BD4" w:rsidP="00DB5BD4" w:rsidR="00DB5BD4" w:rsidRPr="0022788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Ukupno:</w:t>
            </w:r>
          </w:p>
        </w:tc>
        <w:tc>
          <w:tcPr>
            <w:tcW w:type="pct" w:w="588"/>
            <w:tcBorders>
              <w:bottom w:space="0" w:sz="4" w:color="auto" w:val="single"/>
            </w:tcBorders>
          </w:tcPr>
          <w:p w:rsidRDefault="00DB5BD4" w:rsidP="00DB5BD4" w:rsidR="00DB5BD4" w:rsidRPr="0022788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54"/>
            <w:tcBorders>
              <w:bottom w:space="0" w:sz="4" w:color="auto" w:val="single"/>
            </w:tcBorders>
          </w:tcPr>
          <w:p w:rsidRDefault="00DB5BD4" w:rsidP="00DB5BD4" w:rsidR="00DB5BD4" w:rsidRPr="0022788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10"/>
            <w:tcBorders>
              <w:bottom w:space="0" w:sz="4" w:color="auto" w:val="single"/>
            </w:tcBorders>
          </w:tcPr>
          <w:p w:rsidRDefault="003B7CB8" w:rsidP="00DB5BD4" w:rsidR="00DB5BD4" w:rsidRPr="00227880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45.428,07</w:t>
            </w:r>
          </w:p>
        </w:tc>
        <w:tc>
          <w:tcPr>
            <w:tcW w:type="pct" w:w="767"/>
            <w:tcBorders>
              <w:bottom w:space="0" w:sz="4" w:color="auto" w:val="single"/>
            </w:tcBorders>
          </w:tcPr>
          <w:p w:rsidRDefault="00DB5BD4" w:rsidP="00DB5BD4" w:rsidR="00DB5BD4" w:rsidRPr="0022788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32"/>
            <w:tcBorders>
              <w:bottom w:space="0" w:sz="4" w:color="auto" w:val="single"/>
            </w:tcBorders>
          </w:tcPr>
          <w:p w:rsidRDefault="00DB5BD4" w:rsidP="00DB5BD4" w:rsidR="00DB5BD4" w:rsidRPr="00227880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35.218,29</w:t>
            </w:r>
          </w:p>
        </w:tc>
        <w:tc>
          <w:tcPr>
            <w:tcW w:type="pct" w:w="809"/>
            <w:tcBorders>
              <w:bottom w:space="0" w:sz="4" w:color="auto" w:val="single"/>
            </w:tcBorders>
          </w:tcPr>
          <w:p w:rsidRDefault="00DB5BD4" w:rsidP="00DB5BD4" w:rsidR="00DB5BD4" w:rsidRPr="0022788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  <w:tr w:rsidTr="00E20D71" w:rsidR="00DB5BD4" w:rsidRPr="00227880">
        <w:trPr>
          <w:jc w:val="center"/>
        </w:trPr>
        <w:tc>
          <w:tcPr>
            <w:tcW w:type="pct" w:w="253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DB5BD4" w:rsidP="00DB5BD4" w:rsidR="00DB5BD4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87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DB5BD4" w:rsidP="00DB5BD4" w:rsidR="00DB5BD4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88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DB5BD4" w:rsidP="00DB5BD4" w:rsidR="00DB5BD4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4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DB5BD4" w:rsidP="00DB5BD4" w:rsidR="00DB5BD4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10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DB5BD4" w:rsidP="00DB5BD4" w:rsidR="00DB5BD4" w:rsidRPr="00227880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67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DB5BD4" w:rsidP="00DB5BD4" w:rsidR="00DB5BD4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3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DB5BD4" w:rsidP="00DB5BD4" w:rsidR="00DB5BD4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09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DB5BD4" w:rsidP="00DB5BD4" w:rsidR="00DB5BD4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E20D71" w:rsidR="00DB5BD4" w:rsidRPr="00227880">
        <w:trPr>
          <w:jc w:val="center"/>
        </w:trPr>
        <w:tc>
          <w:tcPr>
            <w:tcW w:type="pct" w:w="253"/>
            <w:tcBorders>
              <w:top w:val="nil"/>
              <w:left w:val="nil"/>
              <w:bottom w:val="nil"/>
              <w:right w:val="nil"/>
            </w:tcBorders>
          </w:tcPr>
          <w:p w:rsidRDefault="00DB5BD4" w:rsidP="00DB5BD4" w:rsidR="00DB5BD4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87"/>
            <w:tcBorders>
              <w:top w:val="nil"/>
              <w:left w:val="nil"/>
              <w:bottom w:val="nil"/>
              <w:right w:val="nil"/>
            </w:tcBorders>
          </w:tcPr>
          <w:p w:rsidRDefault="00DB5BD4" w:rsidP="00DB5BD4" w:rsidR="00DB5BD4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88"/>
            <w:tcBorders>
              <w:top w:val="nil"/>
              <w:left w:val="nil"/>
              <w:bottom w:val="nil"/>
              <w:right w:val="nil"/>
            </w:tcBorders>
          </w:tcPr>
          <w:p w:rsidRDefault="00DB5BD4" w:rsidP="00DB5BD4" w:rsidR="00DB5BD4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4"/>
            <w:tcBorders>
              <w:top w:val="nil"/>
              <w:left w:val="nil"/>
              <w:bottom w:val="nil"/>
              <w:right w:val="nil"/>
            </w:tcBorders>
          </w:tcPr>
          <w:p w:rsidRDefault="00DB5BD4" w:rsidP="00DB5BD4" w:rsidR="00DB5BD4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10"/>
            <w:tcBorders>
              <w:top w:val="nil"/>
              <w:left w:val="nil"/>
              <w:bottom w:val="nil"/>
              <w:right w:val="nil"/>
            </w:tcBorders>
          </w:tcPr>
          <w:p w:rsidRDefault="00DB5BD4" w:rsidP="00DB5BD4" w:rsidR="00DB5BD4" w:rsidRPr="00227880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67"/>
            <w:tcBorders>
              <w:top w:val="nil"/>
              <w:left w:val="nil"/>
              <w:bottom w:val="nil"/>
              <w:right w:val="nil"/>
            </w:tcBorders>
          </w:tcPr>
          <w:p w:rsidRDefault="00DB5BD4" w:rsidP="00DB5BD4" w:rsidR="00DB5BD4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32"/>
            <w:tcBorders>
              <w:top w:val="nil"/>
              <w:left w:val="nil"/>
              <w:bottom w:val="nil"/>
              <w:right w:val="nil"/>
            </w:tcBorders>
          </w:tcPr>
          <w:p w:rsidRDefault="00DB5BD4" w:rsidP="00DB5BD4" w:rsidR="00DB5BD4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</w:tcPr>
          <w:p w:rsidRDefault="00DB5BD4" w:rsidP="00DB5BD4" w:rsidR="00DB5BD4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E20D71" w:rsidR="00DB5BD4" w:rsidRPr="00227880">
        <w:trPr>
          <w:jc w:val="center"/>
        </w:trPr>
        <w:tc>
          <w:tcPr>
            <w:tcW w:type="pct" w:w="253"/>
            <w:tcBorders>
              <w:top w:val="nil"/>
              <w:left w:val="nil"/>
              <w:bottom w:val="nil"/>
              <w:right w:val="nil"/>
            </w:tcBorders>
          </w:tcPr>
          <w:p w:rsidRDefault="00DB5BD4" w:rsidP="00DB5BD4" w:rsidR="00DB5BD4" w:rsidRPr="0022788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787"/>
            <w:tcBorders>
              <w:top w:val="nil"/>
              <w:left w:val="nil"/>
              <w:bottom w:val="nil"/>
              <w:right w:val="nil"/>
            </w:tcBorders>
          </w:tcPr>
          <w:p w:rsidRDefault="00DB5BD4" w:rsidP="00DB5BD4" w:rsidR="00DB5BD4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88"/>
            <w:tcBorders>
              <w:top w:val="nil"/>
              <w:left w:val="nil"/>
              <w:bottom w:val="nil"/>
              <w:right w:val="nil"/>
            </w:tcBorders>
          </w:tcPr>
          <w:p w:rsidRDefault="00DB5BD4" w:rsidP="00DB5BD4" w:rsidR="00DB5BD4" w:rsidRPr="0022788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54"/>
            <w:tcBorders>
              <w:top w:val="nil"/>
              <w:left w:val="nil"/>
              <w:bottom w:val="nil"/>
              <w:right w:val="nil"/>
            </w:tcBorders>
          </w:tcPr>
          <w:p w:rsidRDefault="00DB5BD4" w:rsidP="00DB5BD4" w:rsidR="00DB5BD4" w:rsidRPr="0022788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10"/>
            <w:tcBorders>
              <w:top w:val="nil"/>
              <w:left w:val="nil"/>
              <w:bottom w:val="nil"/>
              <w:right w:val="nil"/>
            </w:tcBorders>
          </w:tcPr>
          <w:p w:rsidRDefault="00DB5BD4" w:rsidP="00DB5BD4" w:rsidR="00DB5BD4" w:rsidRPr="00227880">
            <w:pPr>
              <w:pStyle w:val="Bezproreda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767"/>
            <w:tcBorders>
              <w:top w:val="nil"/>
              <w:left w:val="nil"/>
              <w:bottom w:val="nil"/>
              <w:right w:val="nil"/>
            </w:tcBorders>
          </w:tcPr>
          <w:p w:rsidRDefault="00DB5BD4" w:rsidP="00DB5BD4" w:rsidR="00DB5BD4" w:rsidRPr="0022788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32"/>
            <w:tcBorders>
              <w:top w:val="nil"/>
              <w:left w:val="nil"/>
              <w:bottom w:val="nil"/>
              <w:right w:val="nil"/>
            </w:tcBorders>
          </w:tcPr>
          <w:p w:rsidRDefault="00DB5BD4" w:rsidP="00DB5BD4" w:rsidR="00DB5BD4" w:rsidRPr="0022788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</w:tcPr>
          <w:p w:rsidRDefault="00DB5BD4" w:rsidP="00DB5BD4" w:rsidR="00DB5BD4" w:rsidRPr="0022788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</w:tbl>
    <w:tbl>
      <w:tblPr>
        <w:tblpPr w:tblpY="176" w:horzAnchor="margin" w:vertAnchor="text" w:rightFromText="180" w:leftFromText="180"/>
        <w:tblOverlap w:val="never"/>
        <w:tblW w:type="pct" w:w="547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4"/>
        <w:gridCol w:w="1842"/>
        <w:gridCol w:w="3434"/>
        <w:gridCol w:w="3652"/>
      </w:tblGrid>
      <w:tr w:rsidTr="00B44607" w:rsidR="00590EC7" w:rsidRPr="00227880">
        <w:trPr>
          <w:trHeight w:val="565"/>
        </w:trPr>
        <w:tc>
          <w:tcPr>
            <w:tcW w:type="pct" w:w="611"/>
          </w:tcPr>
          <w:p w:rsidRDefault="008D458B" w:rsidP="00590EC7" w:rsidR="008159C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Red.br.</w:t>
            </w:r>
          </w:p>
          <w:p w:rsidRDefault="00523498" w:rsidP="00590EC7" w:rsidR="00523498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prij.tražb.</w:t>
            </w:r>
          </w:p>
        </w:tc>
        <w:tc>
          <w:tcPr>
            <w:tcW w:type="pct" w:w="905"/>
            <w:vAlign w:val="center"/>
          </w:tcPr>
          <w:p w:rsidRDefault="00673FAA" w:rsidP="00673FAA" w:rsidR="00590EC7" w:rsidRPr="0052349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23498"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</w:tc>
        <w:tc>
          <w:tcPr>
            <w:tcW w:type="pct" w:w="1688"/>
            <w:tcBorders>
              <w:bottom w:val="nil"/>
            </w:tcBorders>
            <w:vAlign w:val="center"/>
          </w:tcPr>
          <w:p w:rsidRDefault="0050428E" w:rsidP="0050428E" w:rsidR="00590EC7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pct" w:w="1795"/>
            <w:vAlign w:val="center"/>
          </w:tcPr>
          <w:p w:rsidRDefault="0041534F" w:rsidP="0041534F" w:rsidR="00590EC7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 xml:space="preserve">Oznaka ovršne </w:t>
            </w:r>
            <w:r w:rsidR="0050428E" w:rsidRPr="00227880">
              <w:rPr>
                <w:rFonts w:hAnsi="Times New Roman" w:ascii="Times New Roman"/>
                <w:sz w:val="20"/>
                <w:szCs w:val="20"/>
              </w:rPr>
              <w:t>ispave ako se tražbina zasn</w:t>
            </w:r>
            <w:r w:rsidRPr="00227880">
              <w:rPr>
                <w:rFonts w:hAnsi="Times New Roman" w:ascii="Times New Roman"/>
                <w:sz w:val="20"/>
                <w:szCs w:val="20"/>
              </w:rPr>
              <w:t>iva na ovršnoj ispravi</w:t>
            </w:r>
          </w:p>
        </w:tc>
      </w:tr>
      <w:tr w:rsidTr="0041534F" w:rsidR="00590EC7" w:rsidRPr="00227880">
        <w:tc>
          <w:tcPr>
            <w:tcW w:type="pct" w:w="611"/>
          </w:tcPr>
          <w:p w:rsidRDefault="00EA5D7F" w:rsidP="00D216BF" w:rsidR="00590EC7" w:rsidRPr="0022788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</w:t>
            </w:r>
            <w:r w:rsidR="0050428E" w:rsidRPr="00227880">
              <w:rPr>
                <w:rFonts w:hAnsi="Times New Roman" w:ascii="Times New Roman"/>
                <w:sz w:val="20"/>
                <w:szCs w:val="20"/>
              </w:rPr>
              <w:t>.</w:t>
            </w:r>
            <w:r w:rsidR="003B7CB8">
              <w:rPr>
                <w:rFonts w:hAnsi="Times New Roman" w:ascii="Times New Roman"/>
                <w:sz w:val="20"/>
                <w:szCs w:val="20"/>
              </w:rPr>
              <w:t>*</w:t>
            </w:r>
          </w:p>
        </w:tc>
        <w:tc>
          <w:tcPr>
            <w:tcW w:type="pct" w:w="905"/>
          </w:tcPr>
          <w:p w:rsidRDefault="00EA5D7F" w:rsidP="0050428E" w:rsidR="00590EC7" w:rsidRPr="000B1975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10.209,78</w:t>
            </w:r>
          </w:p>
        </w:tc>
        <w:tc>
          <w:tcPr>
            <w:tcW w:type="pct" w:w="1688"/>
          </w:tcPr>
          <w:p w:rsidRDefault="00074C5D" w:rsidP="00590EC7" w:rsidR="00590EC7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Priznato u obrač.</w:t>
            </w:r>
            <w:r w:rsidR="00523498">
              <w:rPr>
                <w:rFonts w:hAnsi="Times New Roman" w:ascii="Times New Roman"/>
                <w:sz w:val="20"/>
                <w:szCs w:val="20"/>
              </w:rPr>
              <w:t xml:space="preserve">bruto </w:t>
            </w:r>
            <w:r w:rsidR="00EA5D7F">
              <w:rPr>
                <w:rFonts w:hAnsi="Times New Roman" w:ascii="Times New Roman"/>
                <w:sz w:val="20"/>
                <w:szCs w:val="20"/>
              </w:rPr>
              <w:t xml:space="preserve">plaća-prij.br.1  </w:t>
            </w:r>
            <w:r w:rsidR="00523498">
              <w:rPr>
                <w:rFonts w:hAnsi="Times New Roman" w:ascii="Times New Roman"/>
                <w:sz w:val="20"/>
                <w:szCs w:val="20"/>
              </w:rPr>
              <w:t>-1.</w:t>
            </w:r>
            <w:r w:rsidR="00EA5D7F">
              <w:rPr>
                <w:rFonts w:hAnsi="Times New Roman" w:ascii="Times New Roman"/>
                <w:sz w:val="20"/>
                <w:szCs w:val="20"/>
              </w:rPr>
              <w:t xml:space="preserve">viši </w:t>
            </w:r>
            <w:r w:rsidR="00523498">
              <w:rPr>
                <w:rFonts w:hAnsi="Times New Roman" w:ascii="Times New Roman"/>
                <w:sz w:val="20"/>
                <w:szCs w:val="20"/>
              </w:rPr>
              <w:t>ispl.red</w:t>
            </w:r>
          </w:p>
        </w:tc>
        <w:tc>
          <w:tcPr>
            <w:tcW w:type="pct" w:w="1795"/>
          </w:tcPr>
          <w:p w:rsidRDefault="00590EC7" w:rsidP="00590EC7" w:rsidR="00590EC7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41534F" w:rsidR="004057BA" w:rsidRPr="00227880">
        <w:tc>
          <w:tcPr>
            <w:tcW w:type="pct" w:w="611"/>
          </w:tcPr>
          <w:p w:rsidRDefault="004057BA" w:rsidP="0050428E" w:rsidR="004057BA" w:rsidRPr="00C86AB9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 w:rsidRPr="00C86AB9">
              <w:rPr>
                <w:rFonts w:hAnsi="Times New Roman" w:ascii="Times New Roman"/>
                <w:b/>
                <w:sz w:val="20"/>
                <w:szCs w:val="20"/>
              </w:rPr>
              <w:t>Ukupno</w:t>
            </w:r>
          </w:p>
        </w:tc>
        <w:tc>
          <w:tcPr>
            <w:tcW w:type="pct" w:w="905"/>
          </w:tcPr>
          <w:p w:rsidRDefault="00EA5D7F" w:rsidP="0050428E" w:rsidR="004057BA" w:rsidRPr="00C86AB9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10.209,78</w:t>
            </w:r>
          </w:p>
        </w:tc>
        <w:tc>
          <w:tcPr>
            <w:tcW w:type="pct" w:w="1688"/>
          </w:tcPr>
          <w:p w:rsidRDefault="004057BA" w:rsidP="00590EC7" w:rsidR="004057BA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795"/>
          </w:tcPr>
          <w:p w:rsidRDefault="004057BA" w:rsidP="00590EC7" w:rsidR="004057BA" w:rsidRPr="0022788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</w:tbl>
    <w:p w:rsidRDefault="001C66D1" w:rsidP="00F64B6B" w:rsidR="001C66D1">
      <w:pPr>
        <w:rPr>
          <w:rFonts w:hAnsi="Times New Roman" w:ascii="Times New Roman"/>
          <w:b/>
          <w:sz w:val="24"/>
        </w:rPr>
      </w:pPr>
    </w:p>
    <w:p w:rsidRDefault="001C66D1" w:rsidP="00702487" w:rsidR="001C66D1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91"/>
        <w:gridCol w:w="1304"/>
        <w:gridCol w:w="1317"/>
        <w:gridCol w:w="1405"/>
        <w:gridCol w:w="1044"/>
        <w:gridCol w:w="1516"/>
        <w:gridCol w:w="1354"/>
        <w:gridCol w:w="1423"/>
      </w:tblGrid>
      <w:tr w:rsidTr="008A07FD" w:rsidR="00644553" w:rsidRPr="00B40BEB">
        <w:trPr>
          <w:jc w:val="center"/>
        </w:trPr>
        <w:tc>
          <w:tcPr>
            <w:tcW w:type="pct" w:w="43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4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68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50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73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66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69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8A07FD" w:rsidR="006D7346" w:rsidRPr="00B40BEB">
        <w:trPr>
          <w:jc w:val="center"/>
        </w:trPr>
        <w:tc>
          <w:tcPr>
            <w:tcW w:type="pct" w:w="434"/>
            <w:tcBorders>
              <w:bottom w:space="0" w:sz="4" w:color="auto" w:val="single"/>
            </w:tcBorders>
          </w:tcPr>
          <w:p w:rsidRDefault="006D7346" w:rsidP="00831E58" w:rsidR="006D734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6"/>
            <w:tcBorders>
              <w:bottom w:space="0" w:sz="4" w:color="auto" w:val="single"/>
            </w:tcBorders>
          </w:tcPr>
          <w:p w:rsidRDefault="006D7346" w:rsidP="00831E58" w:rsidR="006D734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42"/>
            <w:tcBorders>
              <w:bottom w:space="0" w:sz="4" w:color="auto" w:val="single"/>
            </w:tcBorders>
          </w:tcPr>
          <w:p w:rsidRDefault="006D7346" w:rsidP="00831E58" w:rsidR="006D734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85"/>
            <w:tcBorders>
              <w:bottom w:space="0" w:sz="4" w:color="auto" w:val="single"/>
            </w:tcBorders>
          </w:tcPr>
          <w:p w:rsidRDefault="006D7346" w:rsidP="00831E58" w:rsidR="006D734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09"/>
            <w:tcBorders>
              <w:bottom w:space="0" w:sz="4" w:color="auto" w:val="single"/>
            </w:tcBorders>
          </w:tcPr>
          <w:p w:rsidRDefault="006D7346" w:rsidP="006D7346" w:rsidR="006D734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9"/>
            <w:tcBorders>
              <w:bottom w:space="0" w:sz="4" w:color="auto" w:val="single"/>
            </w:tcBorders>
          </w:tcPr>
          <w:p w:rsidRDefault="00A76B4A" w:rsidP="00736EE0" w:rsidR="00A76B4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0"/>
            <w:tcBorders>
              <w:bottom w:space="0" w:sz="4" w:color="auto" w:val="single"/>
            </w:tcBorders>
          </w:tcPr>
          <w:p w:rsidRDefault="006D7346" w:rsidP="006D7346" w:rsidR="006D734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4"/>
            <w:tcBorders>
              <w:bottom w:space="0" w:sz="4" w:color="auto" w:val="single"/>
            </w:tcBorders>
          </w:tcPr>
          <w:p w:rsidRDefault="006D7346" w:rsidP="00831E58" w:rsidR="006D734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203066" w:rsidP="00831E58" w:rsidR="0020306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A07FD" w:rsidR="004A26E9" w:rsidRPr="00B40BEB">
        <w:trPr>
          <w:jc w:val="center"/>
        </w:trPr>
        <w:tc>
          <w:tcPr>
            <w:tcW w:type="pct" w:w="434"/>
            <w:tcBorders>
              <w:bottom w:space="0" w:sz="4" w:color="auto" w:val="single"/>
            </w:tcBorders>
          </w:tcPr>
          <w:p w:rsidRDefault="004A26E9" w:rsidP="004A26E9" w:rsidR="004A26E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6"/>
            <w:tcBorders>
              <w:bottom w:space="0" w:sz="4" w:color="auto" w:val="single"/>
            </w:tcBorders>
          </w:tcPr>
          <w:p w:rsidRDefault="004A26E9" w:rsidP="004A26E9" w:rsidR="004A26E9" w:rsidRPr="009A5D2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42"/>
            <w:tcBorders>
              <w:bottom w:space="0" w:sz="4" w:color="auto" w:val="single"/>
            </w:tcBorders>
          </w:tcPr>
          <w:p w:rsidRDefault="004A26E9" w:rsidP="004A26E9" w:rsidR="004A26E9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85"/>
            <w:tcBorders>
              <w:bottom w:space="0" w:sz="4" w:color="auto" w:val="single"/>
            </w:tcBorders>
          </w:tcPr>
          <w:p w:rsidRDefault="004A26E9" w:rsidP="004A26E9" w:rsidR="004A26E9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09"/>
            <w:tcBorders>
              <w:bottom w:space="0" w:sz="4" w:color="auto" w:val="single"/>
            </w:tcBorders>
          </w:tcPr>
          <w:p w:rsidRDefault="004A26E9" w:rsidP="004A26E9" w:rsidR="004A26E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9"/>
            <w:tcBorders>
              <w:bottom w:space="0" w:sz="4" w:color="auto" w:val="single"/>
            </w:tcBorders>
          </w:tcPr>
          <w:p w:rsidRDefault="004A26E9" w:rsidP="004A26E9" w:rsidR="004A26E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0"/>
            <w:tcBorders>
              <w:bottom w:space="0" w:sz="4" w:color="auto" w:val="single"/>
            </w:tcBorders>
          </w:tcPr>
          <w:p w:rsidRDefault="004A26E9" w:rsidP="00AB5FD6" w:rsidR="004A26E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4"/>
            <w:tcBorders>
              <w:bottom w:space="0" w:sz="4" w:color="auto" w:val="single"/>
            </w:tcBorders>
          </w:tcPr>
          <w:p w:rsidRDefault="004A26E9" w:rsidP="004A26E9" w:rsidR="004A26E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203066" w:rsidP="00702487" w:rsidR="00203066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BF6382" w:rsidR="00702487" w:rsidRPr="007B4027">
        <w:trPr>
          <w:jc w:val="center"/>
        </w:trPr>
        <w:tc>
          <w:tcPr>
            <w:tcW w:type="pct" w:w="747"/>
            <w:tcBorders>
              <w:bottom w:space="0" w:sz="4" w:color="auto" w:val="single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tcBorders>
              <w:bottom w:space="0" w:sz="4" w:color="auto" w:val="single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  <w:tcBorders>
              <w:bottom w:space="0" w:sz="4" w:color="auto" w:val="single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  <w:tcBorders>
              <w:bottom w:space="0" w:sz="4" w:color="auto" w:val="single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bottom w:space="0" w:sz="4" w:color="auto" w:val="single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bottom w:space="0" w:sz="4" w:color="auto" w:val="single"/>
            </w:tcBorders>
          </w:tcPr>
          <w:p w:rsidRDefault="00702487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03066" w:rsidP="000331A7" w:rsidR="00203066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F6382" w:rsidR="00702487" w:rsidRPr="007B4027">
        <w:trPr>
          <w:jc w:val="center"/>
        </w:trPr>
        <w:tc>
          <w:tcPr>
            <w:tcW w:type="pct" w:w="747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AE3904" w:rsidP="00203066" w:rsidR="0020306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21.03.</w:t>
      </w:r>
      <w:r w:rsidR="00CA41A6">
        <w:rPr>
          <w:rFonts w:hAnsi="Times New Roman" w:ascii="Times New Roman"/>
          <w:sz w:val="24"/>
        </w:rPr>
        <w:t>201</w:t>
      </w:r>
      <w:r w:rsidR="00860B2D">
        <w:rPr>
          <w:rFonts w:hAnsi="Times New Roman" w:ascii="Times New Roman"/>
          <w:sz w:val="24"/>
        </w:rPr>
        <w:t>9</w:t>
      </w:r>
      <w:r w:rsidR="00CA41A6">
        <w:rPr>
          <w:rFonts w:hAnsi="Times New Roman" w:ascii="Times New Roman"/>
          <w:sz w:val="24"/>
        </w:rPr>
        <w:t>.g.</w:t>
      </w:r>
    </w:p>
    <w:p w:rsidRDefault="00906162" w:rsidP="00203066" w:rsidR="00906162">
      <w:pPr>
        <w:rPr>
          <w:rFonts w:hAnsi="Times New Roman" w:ascii="Times New Roman"/>
          <w:sz w:val="24"/>
        </w:rPr>
      </w:pPr>
    </w:p>
    <w:p w:rsidRDefault="00906162" w:rsidP="00203066" w:rsidR="00906162">
      <w:pPr>
        <w:rPr>
          <w:rFonts w:hAnsi="Times New Roman" w:ascii="Times New Roman"/>
          <w:sz w:val="24"/>
        </w:rPr>
      </w:pPr>
    </w:p>
    <w:p w:rsidRDefault="00203066" w:rsidP="00203066" w:rsidR="00203066">
      <w:pPr>
        <w:ind w:left="637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  <w:r w:rsidRPr="00203066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S</w:t>
      </w:r>
      <w:r w:rsidRPr="003726DD">
        <w:rPr>
          <w:rFonts w:hAnsi="Times New Roman" w:ascii="Times New Roman"/>
          <w:sz w:val="24"/>
        </w:rPr>
        <w:t>tečajni upravitelj</w:t>
      </w:r>
      <w:r>
        <w:rPr>
          <w:rFonts w:hAnsi="Times New Roman" w:ascii="Times New Roman"/>
          <w:sz w:val="24"/>
        </w:rPr>
        <w:t>:</w:t>
      </w:r>
      <w:r w:rsidRPr="00203066">
        <w:rPr>
          <w:rFonts w:hAnsi="Times New Roman" w:ascii="Times New Roman"/>
          <w:sz w:val="24"/>
        </w:rPr>
        <w:t xml:space="preserve"> </w:t>
      </w:r>
    </w:p>
    <w:p w:rsidRDefault="00833B93" w:rsidP="00833B93" w:rsidR="00203066" w:rsidRPr="003726DD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</w:t>
      </w:r>
      <w:r w:rsidR="00203066">
        <w:rPr>
          <w:rFonts w:hAnsi="Times New Roman" w:ascii="Times New Roman"/>
          <w:sz w:val="24"/>
        </w:rPr>
        <w:t>Branka Božić, dipl.oec.</w:t>
      </w:r>
    </w:p>
    <w:p w:rsidRDefault="00203066" w:rsidP="00203066" w:rsidR="00203066">
      <w:pPr>
        <w:rPr>
          <w:rFonts w:hAnsi="Times New Roman" w:ascii="Times New Roman"/>
          <w:sz w:val="24"/>
        </w:rPr>
      </w:pPr>
    </w:p>
    <w:p w:rsidRDefault="00CA41A6" w:rsidP="00CA41A6" w:rsidR="00CA41A6">
      <w:pPr>
        <w:rPr>
          <w:rFonts w:hAnsi="Times New Roman" w:ascii="Times New Roman"/>
          <w:sz w:val="24"/>
        </w:rPr>
      </w:pPr>
    </w:p>
    <w:p w:rsidRDefault="00203066" w:rsidP="00CA41A6" w:rsidR="00203066">
      <w:pPr>
        <w:rPr>
          <w:rFonts w:hAnsi="Times New Roman" w:ascii="Times New Roman"/>
          <w:sz w:val="24"/>
        </w:rPr>
      </w:pPr>
    </w:p>
    <w:p w:rsidRDefault="00BF6382" w:rsidP="00203066" w:rsidR="00CA41A6" w:rsidRPr="003726D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  </w:t>
      </w:r>
      <w:r w:rsidR="00203066">
        <w:rPr>
          <w:rFonts w:hAnsi="Times New Roman" w:ascii="Times New Roman"/>
          <w:sz w:val="24"/>
        </w:rPr>
        <w:tab/>
        <w:t xml:space="preserve">        </w:t>
      </w:r>
    </w:p>
    <w:p w:rsidRDefault="00203066" w:rsidR="00203066" w:rsidRPr="003726DD">
      <w:pPr>
        <w:jc w:val="right"/>
        <w:rPr>
          <w:rFonts w:hAnsi="Times New Roman" w:ascii="Times New Roman"/>
          <w:sz w:val="24"/>
        </w:rPr>
      </w:pPr>
    </w:p>
    <w:sectPr w:rsidSect="00355F9A" w:rsidR="00203066" w:rsidRPr="003726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5195" w:rsidP="00702487" w:rsidR="00E85195">
      <w:pPr>
        <w:spacing w:after="0"/>
      </w:pPr>
      <w:r>
        <w:separator/>
      </w:r>
    </w:p>
  </w:endnote>
  <w:endnote w:id="0" w:type="continuationSeparator">
    <w:p w:rsidRDefault="00E85195" w:rsidP="00702487" w:rsidR="00E851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5195" w:rsidP="00702487" w:rsidR="00E85195">
      <w:pPr>
        <w:spacing w:after="0"/>
      </w:pPr>
      <w:r>
        <w:separator/>
      </w:r>
    </w:p>
  </w:footnote>
  <w:footnote w:id="0" w:type="continuationSeparator">
    <w:p w:rsidRDefault="00E85195" w:rsidP="00702487" w:rsidR="00E85195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415CA2" w:rsidP="00415CA2" w:rsidR="00415CA2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7F5606"/>
    <w:multiLevelType w:val="hybridMultilevel"/>
    <w:tmpl w:val="A92C9C6C"/>
    <w:lvl w:tplc="4FEA3E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32205B"/>
    <w:multiLevelType w:val="hybridMultilevel"/>
    <w:tmpl w:val="0DBC41D2"/>
    <w:lvl w:tplc="041A0013" w:ilvl="0">
      <w:start w:val="1"/>
      <w:numFmt w:val="upperRoman"/>
      <w:lvlText w:val="%1."/>
      <w:lvlJc w:val="righ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F80A2D"/>
    <w:multiLevelType w:val="hybridMultilevel"/>
    <w:tmpl w:val="29C000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E112BB"/>
    <w:multiLevelType w:val="hybridMultilevel"/>
    <w:tmpl w:val="3B78D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27B2"/>
    <w:rsid w:val="00013F22"/>
    <w:rsid w:val="00016354"/>
    <w:rsid w:val="00023FC8"/>
    <w:rsid w:val="00031A85"/>
    <w:rsid w:val="000649F4"/>
    <w:rsid w:val="00065092"/>
    <w:rsid w:val="00066FD0"/>
    <w:rsid w:val="0007080F"/>
    <w:rsid w:val="00074C5D"/>
    <w:rsid w:val="000818E6"/>
    <w:rsid w:val="00084000"/>
    <w:rsid w:val="00084E67"/>
    <w:rsid w:val="00093F8D"/>
    <w:rsid w:val="000A28A4"/>
    <w:rsid w:val="000B1975"/>
    <w:rsid w:val="000B67A4"/>
    <w:rsid w:val="000B706A"/>
    <w:rsid w:val="000D0815"/>
    <w:rsid w:val="000D7CA3"/>
    <w:rsid w:val="000E6467"/>
    <w:rsid w:val="000E6B01"/>
    <w:rsid w:val="00100EDB"/>
    <w:rsid w:val="0010122C"/>
    <w:rsid w:val="00106DDD"/>
    <w:rsid w:val="00110C19"/>
    <w:rsid w:val="00136419"/>
    <w:rsid w:val="00163EA9"/>
    <w:rsid w:val="00173500"/>
    <w:rsid w:val="001C66D1"/>
    <w:rsid w:val="001E5EAC"/>
    <w:rsid w:val="001F2F50"/>
    <w:rsid w:val="001F55D8"/>
    <w:rsid w:val="00202F9E"/>
    <w:rsid w:val="00203066"/>
    <w:rsid w:val="00227880"/>
    <w:rsid w:val="00234DA2"/>
    <w:rsid w:val="0023535C"/>
    <w:rsid w:val="0023787C"/>
    <w:rsid w:val="002549A9"/>
    <w:rsid w:val="002828D3"/>
    <w:rsid w:val="002A6FAC"/>
    <w:rsid w:val="002B4975"/>
    <w:rsid w:val="002C4BBE"/>
    <w:rsid w:val="002C7EFB"/>
    <w:rsid w:val="002E2495"/>
    <w:rsid w:val="002F0AF5"/>
    <w:rsid w:val="002F5FEF"/>
    <w:rsid w:val="00304360"/>
    <w:rsid w:val="0031209F"/>
    <w:rsid w:val="00320042"/>
    <w:rsid w:val="00355F9A"/>
    <w:rsid w:val="003607DD"/>
    <w:rsid w:val="003A5613"/>
    <w:rsid w:val="003B423B"/>
    <w:rsid w:val="003B7CB8"/>
    <w:rsid w:val="003D527C"/>
    <w:rsid w:val="003F1703"/>
    <w:rsid w:val="003F3EFB"/>
    <w:rsid w:val="00401F7E"/>
    <w:rsid w:val="00403DDA"/>
    <w:rsid w:val="004057BA"/>
    <w:rsid w:val="004122E4"/>
    <w:rsid w:val="0041534F"/>
    <w:rsid w:val="00415CA2"/>
    <w:rsid w:val="00437CD3"/>
    <w:rsid w:val="00481616"/>
    <w:rsid w:val="004A2533"/>
    <w:rsid w:val="004A26E9"/>
    <w:rsid w:val="004C7445"/>
    <w:rsid w:val="004D5B2E"/>
    <w:rsid w:val="004E2DC5"/>
    <w:rsid w:val="004E3D0C"/>
    <w:rsid w:val="004E6CD6"/>
    <w:rsid w:val="004F4A2B"/>
    <w:rsid w:val="0050428E"/>
    <w:rsid w:val="00523498"/>
    <w:rsid w:val="005245CB"/>
    <w:rsid w:val="00533885"/>
    <w:rsid w:val="00541C18"/>
    <w:rsid w:val="00541E62"/>
    <w:rsid w:val="005643A5"/>
    <w:rsid w:val="0057270F"/>
    <w:rsid w:val="00583672"/>
    <w:rsid w:val="00590EC7"/>
    <w:rsid w:val="005A3831"/>
    <w:rsid w:val="005B1076"/>
    <w:rsid w:val="005B36E2"/>
    <w:rsid w:val="005D2CE4"/>
    <w:rsid w:val="005E2D63"/>
    <w:rsid w:val="005F5E0D"/>
    <w:rsid w:val="00603B4B"/>
    <w:rsid w:val="00621BE1"/>
    <w:rsid w:val="006236B5"/>
    <w:rsid w:val="00634025"/>
    <w:rsid w:val="00644553"/>
    <w:rsid w:val="00665329"/>
    <w:rsid w:val="006720AD"/>
    <w:rsid w:val="00673478"/>
    <w:rsid w:val="00673FAA"/>
    <w:rsid w:val="00691265"/>
    <w:rsid w:val="006920F1"/>
    <w:rsid w:val="00696C2E"/>
    <w:rsid w:val="00696E74"/>
    <w:rsid w:val="006A2966"/>
    <w:rsid w:val="006C2142"/>
    <w:rsid w:val="006C67E1"/>
    <w:rsid w:val="006D7346"/>
    <w:rsid w:val="006D7BA0"/>
    <w:rsid w:val="006E2540"/>
    <w:rsid w:val="006F0FBA"/>
    <w:rsid w:val="00702487"/>
    <w:rsid w:val="00703C51"/>
    <w:rsid w:val="007057C6"/>
    <w:rsid w:val="00707DF0"/>
    <w:rsid w:val="0071420B"/>
    <w:rsid w:val="00720961"/>
    <w:rsid w:val="007270CB"/>
    <w:rsid w:val="00736EE0"/>
    <w:rsid w:val="00737861"/>
    <w:rsid w:val="00752F6B"/>
    <w:rsid w:val="00760F24"/>
    <w:rsid w:val="00785D2A"/>
    <w:rsid w:val="00797E84"/>
    <w:rsid w:val="007A1614"/>
    <w:rsid w:val="007A17DB"/>
    <w:rsid w:val="007B34EE"/>
    <w:rsid w:val="007C4C1E"/>
    <w:rsid w:val="007E2EA4"/>
    <w:rsid w:val="007E5EC4"/>
    <w:rsid w:val="008159C1"/>
    <w:rsid w:val="00831E58"/>
    <w:rsid w:val="00833B93"/>
    <w:rsid w:val="00841CE7"/>
    <w:rsid w:val="008512FB"/>
    <w:rsid w:val="00852A9E"/>
    <w:rsid w:val="00860B2D"/>
    <w:rsid w:val="00887BA0"/>
    <w:rsid w:val="008A07FD"/>
    <w:rsid w:val="008B7A08"/>
    <w:rsid w:val="008C07C2"/>
    <w:rsid w:val="008D458B"/>
    <w:rsid w:val="008E75C2"/>
    <w:rsid w:val="008F6EC7"/>
    <w:rsid w:val="00906162"/>
    <w:rsid w:val="0091562A"/>
    <w:rsid w:val="00917621"/>
    <w:rsid w:val="00924D79"/>
    <w:rsid w:val="00940971"/>
    <w:rsid w:val="00942E2F"/>
    <w:rsid w:val="0096085D"/>
    <w:rsid w:val="00962350"/>
    <w:rsid w:val="00967EF0"/>
    <w:rsid w:val="009709A2"/>
    <w:rsid w:val="009A5D29"/>
    <w:rsid w:val="009C54B8"/>
    <w:rsid w:val="009D6CF8"/>
    <w:rsid w:val="009E4A5D"/>
    <w:rsid w:val="00A321B0"/>
    <w:rsid w:val="00A42A32"/>
    <w:rsid w:val="00A51473"/>
    <w:rsid w:val="00A75542"/>
    <w:rsid w:val="00A76B4A"/>
    <w:rsid w:val="00A9004A"/>
    <w:rsid w:val="00AA3140"/>
    <w:rsid w:val="00AB5FD6"/>
    <w:rsid w:val="00AD0805"/>
    <w:rsid w:val="00AE3078"/>
    <w:rsid w:val="00AE3904"/>
    <w:rsid w:val="00AE46A1"/>
    <w:rsid w:val="00AE5692"/>
    <w:rsid w:val="00AE5961"/>
    <w:rsid w:val="00B03995"/>
    <w:rsid w:val="00B07332"/>
    <w:rsid w:val="00B13B72"/>
    <w:rsid w:val="00B14C10"/>
    <w:rsid w:val="00B1648F"/>
    <w:rsid w:val="00B27AF5"/>
    <w:rsid w:val="00B34A6E"/>
    <w:rsid w:val="00B44607"/>
    <w:rsid w:val="00B60034"/>
    <w:rsid w:val="00B84398"/>
    <w:rsid w:val="00BA1A6E"/>
    <w:rsid w:val="00BE0E81"/>
    <w:rsid w:val="00BE6A7E"/>
    <w:rsid w:val="00BF0C73"/>
    <w:rsid w:val="00BF6382"/>
    <w:rsid w:val="00C258CB"/>
    <w:rsid w:val="00C36C91"/>
    <w:rsid w:val="00C61042"/>
    <w:rsid w:val="00C61F72"/>
    <w:rsid w:val="00C63735"/>
    <w:rsid w:val="00C76D50"/>
    <w:rsid w:val="00C86AB9"/>
    <w:rsid w:val="00C93B79"/>
    <w:rsid w:val="00C94A47"/>
    <w:rsid w:val="00CA015C"/>
    <w:rsid w:val="00CA41A6"/>
    <w:rsid w:val="00CA53EA"/>
    <w:rsid w:val="00CA72E5"/>
    <w:rsid w:val="00CB4224"/>
    <w:rsid w:val="00CD4690"/>
    <w:rsid w:val="00CD7509"/>
    <w:rsid w:val="00CE716F"/>
    <w:rsid w:val="00D1693A"/>
    <w:rsid w:val="00D20475"/>
    <w:rsid w:val="00D216BF"/>
    <w:rsid w:val="00D43076"/>
    <w:rsid w:val="00D703D0"/>
    <w:rsid w:val="00D90E14"/>
    <w:rsid w:val="00DB2BCD"/>
    <w:rsid w:val="00DB5BD4"/>
    <w:rsid w:val="00DD50DD"/>
    <w:rsid w:val="00E05293"/>
    <w:rsid w:val="00E20D71"/>
    <w:rsid w:val="00E3631E"/>
    <w:rsid w:val="00E63436"/>
    <w:rsid w:val="00E660FE"/>
    <w:rsid w:val="00E71C10"/>
    <w:rsid w:val="00E750BC"/>
    <w:rsid w:val="00E85195"/>
    <w:rsid w:val="00E97A0F"/>
    <w:rsid w:val="00E97FBC"/>
    <w:rsid w:val="00EA5D7F"/>
    <w:rsid w:val="00EB2F93"/>
    <w:rsid w:val="00ED3ED4"/>
    <w:rsid w:val="00ED5588"/>
    <w:rsid w:val="00EE15DE"/>
    <w:rsid w:val="00EF4C3F"/>
    <w:rsid w:val="00EF4E43"/>
    <w:rsid w:val="00F0481F"/>
    <w:rsid w:val="00F13F88"/>
    <w:rsid w:val="00F27CE1"/>
    <w:rsid w:val="00F32E34"/>
    <w:rsid w:val="00F606EB"/>
    <w:rsid w:val="00F62CF5"/>
    <w:rsid w:val="00F64B6B"/>
    <w:rsid w:val="00F767FB"/>
    <w:rsid w:val="00F843A4"/>
    <w:rsid w:val="00F85289"/>
    <w:rsid w:val="00F92599"/>
    <w:rsid w:val="00FB7885"/>
    <w:rsid w:val="00FE0B8A"/>
    <w:rsid w:val="00FE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420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420B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8A07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2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54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54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54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54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420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420B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8A07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2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5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54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54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54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34B88C-62F9-48FD-87F5-0EE63401FA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373</properties:Words>
  <properties:Characters>2303</properties:Characters>
  <properties:Lines>340</properties:Lines>
  <properties:Paragraphs>114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2019-03-22T09:22:00Z</dcterms:created>
  <dc:creator>ADMINIBM</dc:creator>
  <cp:lastModifiedBy>Monika Grbac</cp:lastModifiedBy>
  <cp:lastPrinted>2019-03-21T18:32:00Z</cp:lastPrinted>
  <dcterms:modified xmlns:xsi="http://www.w3.org/2001/XMLSchema-instance" xsi:type="dcterms:W3CDTF">2019-03-22T09:23:00Z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St-5440/2016-30 / Podnesak - Tablica prijavljenih i osporenih tražbina (TABLICE.docx)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