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c38a" w14:paraId="299c38a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597631">
        <w:t>99. St-1056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597631">
        <w:t>METALMEŠTAR</w:t>
      </w:r>
      <w:r w:rsidR="000812CF">
        <w:t xml:space="preserve"> j.</w:t>
      </w:r>
      <w:r w:rsidR="00622C10">
        <w:t>d.o.o.,</w:t>
      </w:r>
      <w:r>
        <w:t xml:space="preserve"> OIB </w:t>
      </w:r>
      <w:r w:rsidR="00597631" w:rsidRPr="00597631">
        <w:t>28587724120</w:t>
      </w:r>
      <w:r>
        <w:t xml:space="preserve">, </w:t>
      </w:r>
      <w:r w:rsidR="00037860">
        <w:t>Zagreb</w:t>
      </w:r>
      <w:r w:rsidR="000A7C89">
        <w:t xml:space="preserve">, </w:t>
      </w:r>
      <w:proofErr w:type="spellStart"/>
      <w:r w:rsidR="00597631">
        <w:t>Doljek</w:t>
      </w:r>
      <w:proofErr w:type="spellEnd"/>
      <w:r w:rsidR="00597631">
        <w:t xml:space="preserve"> 26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004749">
        <w:t>20.612,11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192" w:rsidR="00F50192">
      <w:r>
        <w:separator/>
      </w:r>
    </w:p>
  </w:endnote>
  <w:endnote w:id="0" w:type="continuationSeparator">
    <w:p w:rsidRDefault="00F50192" w:rsidR="00F50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192" w:rsidR="00F50192">
      <w:r>
        <w:separator/>
      </w:r>
    </w:p>
  </w:footnote>
  <w:footnote w:id="0" w:type="continuationSeparator">
    <w:p w:rsidRDefault="00F50192" w:rsidR="00F50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625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04749"/>
    <w:rsid w:val="00037860"/>
    <w:rsid w:val="00053F62"/>
    <w:rsid w:val="000812CF"/>
    <w:rsid w:val="000A7C89"/>
    <w:rsid w:val="00117F39"/>
    <w:rsid w:val="00135025"/>
    <w:rsid w:val="00181F4E"/>
    <w:rsid w:val="0025492D"/>
    <w:rsid w:val="002C1591"/>
    <w:rsid w:val="002E450E"/>
    <w:rsid w:val="002F5C18"/>
    <w:rsid w:val="0032599A"/>
    <w:rsid w:val="003F443A"/>
    <w:rsid w:val="00422754"/>
    <w:rsid w:val="00434179"/>
    <w:rsid w:val="004368D3"/>
    <w:rsid w:val="0044758C"/>
    <w:rsid w:val="00474590"/>
    <w:rsid w:val="0048739A"/>
    <w:rsid w:val="004A6258"/>
    <w:rsid w:val="004B5493"/>
    <w:rsid w:val="00501EBB"/>
    <w:rsid w:val="00540F15"/>
    <w:rsid w:val="00597631"/>
    <w:rsid w:val="006221AD"/>
    <w:rsid w:val="00622C10"/>
    <w:rsid w:val="00650288"/>
    <w:rsid w:val="00662D3E"/>
    <w:rsid w:val="006A2832"/>
    <w:rsid w:val="00733DBB"/>
    <w:rsid w:val="007A6D9B"/>
    <w:rsid w:val="007B19DC"/>
    <w:rsid w:val="007B331F"/>
    <w:rsid w:val="007C4135"/>
    <w:rsid w:val="00882FB9"/>
    <w:rsid w:val="008963DC"/>
    <w:rsid w:val="008D7F03"/>
    <w:rsid w:val="00950134"/>
    <w:rsid w:val="009615B7"/>
    <w:rsid w:val="00971011"/>
    <w:rsid w:val="009B56BD"/>
    <w:rsid w:val="009D1B73"/>
    <w:rsid w:val="009E17D8"/>
    <w:rsid w:val="00A021CE"/>
    <w:rsid w:val="00A0453F"/>
    <w:rsid w:val="00A2320F"/>
    <w:rsid w:val="00A9491C"/>
    <w:rsid w:val="00AA47CC"/>
    <w:rsid w:val="00AE73A1"/>
    <w:rsid w:val="00B03977"/>
    <w:rsid w:val="00B60CEE"/>
    <w:rsid w:val="00B647B1"/>
    <w:rsid w:val="00BC3D3C"/>
    <w:rsid w:val="00C114E2"/>
    <w:rsid w:val="00C34EE3"/>
    <w:rsid w:val="00C84EA4"/>
    <w:rsid w:val="00C906DB"/>
    <w:rsid w:val="00C95241"/>
    <w:rsid w:val="00CC5E5E"/>
    <w:rsid w:val="00CD7375"/>
    <w:rsid w:val="00CF256B"/>
    <w:rsid w:val="00D45A1D"/>
    <w:rsid w:val="00D72D1D"/>
    <w:rsid w:val="00DD043D"/>
    <w:rsid w:val="00DF43F7"/>
    <w:rsid w:val="00E20498"/>
    <w:rsid w:val="00E85392"/>
    <w:rsid w:val="00E963FE"/>
    <w:rsid w:val="00EF764D"/>
    <w:rsid w:val="00F50192"/>
    <w:rsid w:val="00F83A00"/>
    <w:rsid w:val="00F97007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METALMEŠTAR j.d.o.o.</izvorni_sadrzaj>
    <derivirana_varijabla naziv="DomainObject.Predmet.ProtustrankaFormated_1">  METALMEŠTAR j.d.o.o.</derivirana_varijabla>
  </DomainObject.Predmet.ProtustrankaFormated>
  <DomainObject.Predmet.ProtustrankaFormatedOIB>
    <izvorni_sadrzaj>  METALMEŠTAR j.d.o.o., OIB 28587724120</izvorni_sadrzaj>
    <derivirana_varijabla naziv="DomainObject.Predmet.ProtustrankaFormatedOIB_1">  METALMEŠTAR j.d.o.o., OIB 28587724120</derivirana_varijabla>
  </DomainObject.Predmet.ProtustrankaFormatedOIB>
  <DomainObject.Predmet.ProtustrankaFormatedWithAdress>
    <izvorni_sadrzaj> METALMEŠTAR j.d.o.o., Doljek 26, 10000 Zagreb</izvorni_sadrzaj>
    <derivirana_varijabla naziv="DomainObject.Predmet.ProtustrankaFormatedWithAdress_1"> METALMEŠTAR j.d.o.o., Doljek 26, 10000 Zagreb</derivirana_varijabla>
  </DomainObject.Predmet.ProtustrankaFormatedWithAdress>
  <DomainObject.Predmet.ProtustrankaFormatedWithAdressOIB>
    <izvorni_sadrzaj> METALMEŠTAR j.d.o.o., OIB 28587724120, Doljek 26, 10000 Zagreb</izvorni_sadrzaj>
    <derivirana_varijabla naziv="DomainObject.Predmet.ProtustrankaFormatedWithAdressOIB_1"> METALMEŠTAR j.d.o.o., OIB 28587724120, Doljek 26, 10000 Zagreb</derivirana_varijabla>
  </DomainObject.Predmet.ProtustrankaFormatedWithAdressOIB>
  <DomainObject.Predmet.ProtustrankaWithAdress>
    <izvorni_sadrzaj>METALMEŠTAR j.d.o.o. Doljek 26, 10000 Zagreb</izvorni_sadrzaj>
    <derivirana_varijabla naziv="DomainObject.Predmet.ProtustrankaWithAdress_1">METALMEŠTAR j.d.o.o. Doljek 26, 10000 Zagreb</derivirana_varijabla>
  </DomainObject.Predmet.ProtustrankaWithAdress>
  <DomainObject.Predmet.ProtustrankaWithAdressOIB>
    <izvorni_sadrzaj>METALMEŠTAR j.d.o.o., OIB 28587724120, Doljek 26, 10000 Zagreb</izvorni_sadrzaj>
    <derivirana_varijabla naziv="DomainObject.Predmet.ProtustrankaWithAdressOIB_1">METALMEŠTAR j.d.o.o., OIB 28587724120, Doljek 26, 10000 Zagreb</derivirana_varijabla>
  </DomainObject.Predmet.ProtustrankaWithAdressOIB>
  <DomainObject.Predmet.ProtustrankaNazivFormated>
    <izvorni_sadrzaj>METALMEŠTAR j.d.o.o.</izvorni_sadrzaj>
    <derivirana_varijabla naziv="DomainObject.Predmet.ProtustrankaNazivFormated_1">METALMEŠTAR j.d.o.o.</derivirana_varijabla>
  </DomainObject.Predmet.ProtustrankaNazivFormated>
  <DomainObject.Predmet.ProtustrankaNazivFormatedOIB>
    <izvorni_sadrzaj>METALMEŠTAR j.d.o.o., OIB 28587724120</izvorni_sadrzaj>
    <derivirana_varijabla naziv="DomainObject.Predmet.ProtustrankaNazivFormatedOIB_1">METALMEŠTAR j.d.o.o., OIB 28587724120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METALMEŠTAR j.d.o.o.</item>
    </izvorni_sadrzaj>
    <derivirana_varijabla naziv="DomainObject.Predmet.ProtuStrankaListFormated_1">
      <item>METALMEŠTAR j.d.o.o.</item>
    </derivirana_varijabla>
  </DomainObject.Predmet.ProtuStrankaListFormated>
  <DomainObject.Predmet.ProtuStrankaListFormatedOIB>
    <izvorni_sadrzaj>
      <item>METALMEŠTAR j.d.o.o., OIB 28587724120</item>
    </izvorni_sadrzaj>
    <derivirana_varijabla naziv="DomainObject.Predmet.ProtuStrankaListFormatedOIB_1">
      <item>METALMEŠTAR j.d.o.o., OIB 28587724120</item>
    </derivirana_varijabla>
  </DomainObject.Predmet.ProtuStrankaListFormatedOIB>
  <DomainObject.Predmet.ProtuStrankaListFormatedWithAdress>
    <izvorni_sadrzaj>
      <item>METALMEŠTAR j.d.o.o., Doljek 26, 10000 Zagreb</item>
    </izvorni_sadrzaj>
    <derivirana_varijabla naziv="DomainObject.Predmet.ProtuStrankaListFormatedWithAdress_1">
      <item>METALMEŠTAR j.d.o.o., Doljek 26, 10000 Zagreb</item>
    </derivirana_varijabla>
  </DomainObject.Predmet.ProtuStrankaListFormatedWithAdress>
  <DomainObject.Predmet.ProtuStrankaListFormatedWithAdressOIB>
    <izvorni_sadrzaj>
      <item>METALMEŠTAR j.d.o.o., OIB 28587724120, Doljek 26, 10000 Zagreb</item>
    </izvorni_sadrzaj>
    <derivirana_varijabla naziv="DomainObject.Predmet.ProtuStrankaListFormatedWithAdressOIB_1">
      <item>METALMEŠTAR j.d.o.o., OIB 28587724120, Doljek 26, 10000 Zagreb</item>
    </derivirana_varijabla>
  </DomainObject.Predmet.ProtuStrankaListFormatedWithAdressOIB>
  <DomainObject.Predmet.ProtuStrankaListNazivFormated>
    <izvorni_sadrzaj>
      <item>METALMEŠTAR j.d.o.o.</item>
    </izvorni_sadrzaj>
    <derivirana_varijabla naziv="DomainObject.Predmet.ProtuStrankaListNazivFormated_1">
      <item>METALMEŠTAR j.d.o.o.</item>
    </derivirana_varijabla>
  </DomainObject.Predmet.ProtuStrankaListNazivFormated>
  <DomainObject.Predmet.ProtuStrankaListNazivFormatedOIB>
    <izvorni_sadrzaj>
      <item>METALMEŠTAR j.d.o.o., OIB 28587724120</item>
    </izvorni_sadrzaj>
    <derivirana_varijabla naziv="DomainObject.Predmet.ProtuStrankaListNazivFormatedOIB_1">
      <item>METALMEŠTAR j.d.o.o., OIB 28587724120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METALMEŠTAR j.d.o.o.</izvorni_sadrzaj>
    <derivirana_varijabla naziv="DomainObject.Predmet.ProtustrankaIDrugi_1">METALMEŠTAR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METALMEŠTAR j.d.o.o., OIB 28587724120, Doljek 26, 10000 Zagreb</izvorni_sadrzaj>
    <derivirana_varijabla naziv="DomainObject.Predmet.ProtustrankaIDrugiAdressOIB_1">METALMEŠTAR j.d.o.o., OIB 28587724120, Doljek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METALMEŠTAR j.d.o.o.</item>
    </izvorni_sadrzaj>
    <derivirana_varijabla naziv="DomainObject.Predmet.SudioniciListNaziv_1">
      <item>FINA Regionalni centar Zagreb</item>
      <item>METALMEŠTAR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METALMEŠTAR j.d.o.o., OIB 28587724120, Doljek 26,10000 Zagreb</item>
    </izvorni_sadrzaj>
    <derivirana_varijabla naziv="DomainObject.Predmet.SudioniciListAdressOIB_1">
      <item>FINA Regionalni centar Zagreb, OIB 85821130368, Trg svibanjskih žrtava 1995. br. 1,10000 Zagreb</item>
      <item>METALMEŠTAR j.d.o.o., OIB 28587724120, Doljek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28587724120</item>
    </izvorni_sadrzaj>
    <derivirana_varijabla naziv="DomainObject.Predmet.SudioniciListNazivOIB_1">
      <item>, OIB 85821130368</item>
      <item>, OIB 28587724120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1267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2018-06-14T08:02:00Z</dcterms:created>
  <dc:creator>Marija Lukić</dc:creator>
  <cp:lastModifiedBy>Marija Lukić</cp:lastModifiedBy>
  <cp:lastPrinted>2018-06-14T08:05:00Z</cp:lastPrinted>
  <dcterms:modified xmlns:xsi="http://www.w3.org/2001/XMLSchema-instance" xsi:type="dcterms:W3CDTF">2018-06-14T08:06:00Z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