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cf65" w14:paraId="e80cf65" w:rsidRDefault="00652F4E" w:rsidP="00652F4E" w:rsidR="00652F4E">
      <w:pPr>
        <w:spacing w:lineRule="auto" w:line="240" w:after="0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 xml:space="preserve">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F4E" w:rsidP="00652F4E" w:rsidR="00652F4E">
      <w:pPr>
        <w:spacing w:lineRule="auto" w:line="240" w:after="0" w:before="120"/>
        <w:rPr>
          <w:rFonts w:eastAsia="Calibri"/>
        </w:rPr>
      </w:pPr>
      <w:r>
        <w:rPr>
          <w:rFonts w:eastAsia="Calibri"/>
        </w:rPr>
        <w:t xml:space="preserve">      Republika Hrvatska</w:t>
      </w:r>
    </w:p>
    <w:p w:rsidRDefault="00652F4E" w:rsidP="00652F4E" w:rsidR="00652F4E">
      <w:pPr>
        <w:spacing w:lineRule="auto" w:line="240" w:after="0"/>
        <w:rPr>
          <w:rFonts w:eastAsia="Calibri"/>
        </w:rPr>
      </w:pPr>
      <w:r>
        <w:rPr>
          <w:rFonts w:eastAsia="Calibri"/>
        </w:rPr>
        <w:t>Trgovački sud u Varaždinu</w:t>
      </w:r>
    </w:p>
    <w:p w:rsidRDefault="00652F4E" w:rsidP="00652F4E" w:rsidR="00652F4E">
      <w:pPr>
        <w:pStyle w:val="Zaglavlje"/>
        <w:jc w:val="left"/>
      </w:pPr>
      <w:r>
        <w:rPr>
          <w:rFonts w:eastAsia="Calibri"/>
        </w:rPr>
        <w:t xml:space="preserve">  Varaždin, Braće Radić 2</w:t>
      </w:r>
      <w:r>
        <w:rPr>
          <w:rFonts w:eastAsia="Calibri"/>
        </w:rPr>
        <w:tab/>
        <w:t xml:space="preserve">                          Poslovni broj: 7 St-288/2017-5</w:t>
      </w:r>
    </w:p>
    <w:p w:rsidRDefault="00652F4E" w:rsidP="00652F4E" w:rsidR="00652F4E">
      <w:pPr>
        <w:pStyle w:val="Zaglavlje"/>
        <w:jc w:val="center"/>
      </w:pPr>
      <w:r>
        <w:t>Z A K LJ U Č A K</w:t>
      </w:r>
    </w:p>
    <w:p w:rsidRDefault="00652F4E" w:rsidP="00652F4E" w:rsidR="00652F4E">
      <w:pPr>
        <w:pStyle w:val="Zaglavlje"/>
        <w:jc w:val="both"/>
      </w:pPr>
      <w:r>
        <w:tab/>
      </w:r>
      <w:r>
        <w:t xml:space="preserve">Trgovački sud u Varaždinu, po sucu toga suda Marija Levanić-Škerbić, u stečajnom predmetu povodom prijedloga podnositelja FINA, RC Zagreb, Podružnica Varaždin, A. Cesarca 2, OIB: 85821130368, za pokretanje stečajnog postupka nad dužnikom BEMBO j.d.o.o. Prekno, Prekno 13, OIB: 28247218598, 5. srpnja 2018.,             </w:t>
      </w:r>
    </w:p>
    <w:p w:rsidRDefault="00652F4E" w:rsidP="00652F4E" w:rsidR="00652F4E">
      <w:pPr>
        <w:spacing w:lineRule="auto" w:line="240"/>
        <w:ind w:firstLine="720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 xml:space="preserve">  z a k lj u č i o   j e</w:t>
      </w:r>
    </w:p>
    <w:p w:rsidRDefault="00652F4E" w:rsidP="00652F4E" w:rsidR="00652F4E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 xml:space="preserve">Nalaže se direktoru dužnika BEMBO j.d.o.o. Prekno, Prekno 13, OIB: 28247218598, Mariu Zagorec, Prekno 13, Prekno,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tekstu: SZ) u roku od 8 dana od dana primitka ovog zaključka, dostavi popis imovine i obveza dužnika koji se sastoji od naznake:</w:t>
      </w:r>
    </w:p>
    <w:p w:rsidRDefault="00652F4E" w:rsidP="00652F4E" w:rsidR="00652F4E">
      <w:pPr>
        <w:spacing w:lineRule="auto" w:line="240" w:after="0"/>
        <w:jc w:val="both"/>
      </w:pPr>
    </w:p>
    <w:p w:rsidRDefault="00652F4E" w:rsidP="00652F4E" w:rsidR="00652F4E">
      <w:pPr>
        <w:spacing w:lineRule="auto" w:line="240" w:after="0"/>
        <w:jc w:val="both"/>
      </w:pPr>
      <w:r>
        <w:t>1. nekretnina i pokretnina dužnika</w:t>
      </w:r>
    </w:p>
    <w:p w:rsidRDefault="00652F4E" w:rsidP="00652F4E" w:rsidR="00652F4E">
      <w:pPr>
        <w:spacing w:lineRule="auto" w:line="240" w:after="0"/>
        <w:jc w:val="both"/>
      </w:pPr>
      <w:r>
        <w:t>2. imovinskih prava dužnika na tuđim stvarima</w:t>
      </w:r>
    </w:p>
    <w:p w:rsidRDefault="00652F4E" w:rsidP="00652F4E" w:rsidR="00652F4E">
      <w:pPr>
        <w:spacing w:lineRule="auto" w:line="240" w:after="0"/>
        <w:jc w:val="both"/>
      </w:pPr>
      <w:r>
        <w:t>3. novčanih i nenovčanih tražbina dužnika</w:t>
      </w:r>
    </w:p>
    <w:p w:rsidRDefault="00652F4E" w:rsidP="00652F4E" w:rsidR="00652F4E">
      <w:pPr>
        <w:spacing w:lineRule="auto" w:line="240" w:after="0"/>
        <w:jc w:val="both"/>
      </w:pPr>
      <w:r>
        <w:t>4. drugih prava koja čine imovinu dužnika</w:t>
      </w:r>
    </w:p>
    <w:p w:rsidRDefault="00652F4E" w:rsidP="00652F4E" w:rsidR="00652F4E">
      <w:pPr>
        <w:spacing w:lineRule="auto" w:line="240" w:after="0"/>
        <w:jc w:val="both"/>
      </w:pPr>
      <w:r>
        <w:t>5. novčanih sredstava na računima</w:t>
      </w:r>
    </w:p>
    <w:p w:rsidRDefault="00652F4E" w:rsidP="00652F4E" w:rsidR="00652F4E">
      <w:pPr>
        <w:spacing w:lineRule="auto" w:line="240" w:after="0"/>
        <w:jc w:val="both"/>
      </w:pPr>
      <w:r>
        <w:t>6. druge imovine dužnika</w:t>
      </w:r>
    </w:p>
    <w:p w:rsidRDefault="00652F4E" w:rsidP="00652F4E" w:rsidR="00652F4E">
      <w:pPr>
        <w:spacing w:lineRule="auto" w:line="240" w:after="0"/>
        <w:jc w:val="both"/>
      </w:pPr>
      <w:r>
        <w:t>7. obveza dužnika unesenih u njegove poslovne knjige</w:t>
      </w:r>
    </w:p>
    <w:p w:rsidRDefault="00652F4E" w:rsidP="00652F4E" w:rsidR="00652F4E">
      <w:pPr>
        <w:spacing w:lineRule="auto" w:line="240" w:after="0"/>
        <w:jc w:val="both"/>
      </w:pPr>
      <w:r>
        <w:t>8. drugih novčanih i nenovčanih obveza dužnika</w:t>
      </w:r>
    </w:p>
    <w:p w:rsidRDefault="00652F4E" w:rsidP="00652F4E" w:rsidR="00652F4E">
      <w:pPr>
        <w:spacing w:lineRule="auto" w:line="240" w:after="0"/>
        <w:jc w:val="both"/>
      </w:pPr>
      <w:r>
        <w:t>9. razlučnih prava na imovini dužnika</w:t>
      </w:r>
    </w:p>
    <w:p w:rsidRDefault="00652F4E" w:rsidP="00652F4E" w:rsidR="00652F4E">
      <w:pPr>
        <w:spacing w:lineRule="auto" w:line="240" w:after="0"/>
        <w:jc w:val="both"/>
      </w:pPr>
      <w:r>
        <w:t>10. izlučnih prava</w:t>
      </w:r>
    </w:p>
    <w:p w:rsidRDefault="00652F4E" w:rsidP="00652F4E" w:rsidR="00652F4E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652F4E" w:rsidP="00652F4E" w:rsidR="00652F4E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652F4E" w:rsidP="00652F4E" w:rsidR="00652F4E">
      <w:pPr>
        <w:pStyle w:val="Odlomakpopisa"/>
        <w:spacing w:lineRule="auto" w:line="240" w:after="0"/>
      </w:pPr>
    </w:p>
    <w:p w:rsidRDefault="00652F4E" w:rsidP="00652F4E" w:rsidR="00652F4E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652F4E" w:rsidP="00652F4E" w:rsidR="00652F4E">
      <w:pPr>
        <w:spacing w:lineRule="auto" w:line="240" w:after="0"/>
        <w:jc w:val="both"/>
      </w:pPr>
    </w:p>
    <w:p w:rsidRDefault="00652F4E" w:rsidP="00652F4E" w:rsidR="00652F4E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652F4E" w:rsidP="00652F4E" w:rsidR="00652F4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652F4E" w:rsidP="00652F4E" w:rsidR="00652F4E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lastRenderedPageBreak/>
        <w:t>Obrazloženje</w:t>
      </w:r>
    </w:p>
    <w:p w:rsidRDefault="00652F4E" w:rsidP="00652F4E" w:rsidR="00652F4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652F4E" w:rsidP="00652F4E" w:rsidR="00652F4E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652F4E" w:rsidP="00652F4E" w:rsidR="00652F4E">
      <w:pPr>
        <w:pStyle w:val="Tijeloteksta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19. svibnja 2017. u Očevidniku redoslijeda osnova za plaćanje ima evidentirane neizvršene osnove za plaćanje u ukupnom iznosu od 6.181,94 kn, te da dužnik ima jednog zaposlenog.</w:t>
      </w:r>
    </w:p>
    <w:p w:rsidRDefault="00652F4E" w:rsidP="00652F4E" w:rsidR="00652F4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52F4E" w:rsidP="00652F4E" w:rsidR="00652F4E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st. 1., 2. i 3. SZ-a, odlučio kao u izreci ovog zaključka.</w:t>
      </w:r>
    </w:p>
    <w:p w:rsidRDefault="00652F4E" w:rsidP="00652F4E" w:rsidR="00652F4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52F4E" w:rsidP="00652F4E" w:rsidR="00652F4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52F4E" w:rsidP="00652F4E" w:rsidR="00652F4E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5. srpnja 2018.</w:t>
      </w:r>
    </w:p>
    <w:p w:rsidRDefault="00652F4E" w:rsidP="00652F4E" w:rsidR="00652F4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52F4E" w:rsidP="00652F4E" w:rsidR="00652F4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52F4E" w:rsidP="00652F4E" w:rsidR="00652F4E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Sudac:</w:t>
      </w:r>
    </w:p>
    <w:p w:rsidRDefault="00652F4E" w:rsidP="00652F4E" w:rsidR="00652F4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52F4E" w:rsidP="00652F4E" w:rsidR="00652F4E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Marija Levanić-Škerbić,v. r.</w:t>
      </w:r>
    </w:p>
    <w:p w:rsidRDefault="00652F4E" w:rsidP="00652F4E" w:rsidR="00652F4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52F4E" w:rsidP="00652F4E" w:rsidR="00652F4E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652F4E" w:rsidP="00652F4E" w:rsidR="00652F4E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 Za točnost otpravka-ovlašteni službenik:</w:t>
      </w:r>
    </w:p>
    <w:p w:rsidRDefault="00652F4E" w:rsidP="00652F4E" w:rsidR="00652F4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52F4E" w:rsidP="00652F4E" w:rsidR="00652F4E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652F4E" w:rsidP="00652F4E" w:rsidR="00652F4E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652F4E" w:rsidP="00652F4E" w:rsidR="00652F4E">
      <w:pPr>
        <w:spacing w:lineRule="auto" w:line="240" w:after="0"/>
        <w:jc w:val="both"/>
      </w:pPr>
      <w:r>
        <w:t>UPUTA O PRAVNOM LIJEKU :</w:t>
      </w:r>
    </w:p>
    <w:p w:rsidRDefault="00652F4E" w:rsidP="00652F4E" w:rsidR="00652F4E">
      <w:pPr>
        <w:spacing w:lineRule="auto" w:line="240" w:after="0"/>
        <w:jc w:val="both"/>
      </w:pPr>
      <w:r>
        <w:t>Protiv ovoga zaključka žalba nije dopuštena (čl. 19. st. 7. SZ-a).</w:t>
      </w:r>
    </w:p>
    <w:p w:rsidRDefault="00652F4E" w:rsidP="00652F4E" w:rsidR="00652F4E">
      <w:pPr>
        <w:spacing w:lineRule="auto" w:line="240" w:after="0"/>
        <w:jc w:val="both"/>
      </w:pPr>
    </w:p>
    <w:p w:rsidRDefault="00652F4E" w:rsidP="00652F4E" w:rsidR="00652F4E">
      <w:pPr>
        <w:spacing w:lineRule="auto" w:line="240" w:after="0"/>
        <w:jc w:val="both"/>
      </w:pPr>
    </w:p>
    <w:p w:rsidRDefault="00652F4E" w:rsidP="00652F4E" w:rsidR="00652F4E">
      <w:pPr>
        <w:spacing w:lineRule="auto" w:line="240" w:after="0"/>
        <w:jc w:val="both"/>
      </w:pPr>
      <w:r>
        <w:t>DNA:</w:t>
      </w:r>
    </w:p>
    <w:p w:rsidRDefault="00652F4E" w:rsidP="00652F4E" w:rsidR="00652F4E">
      <w:pPr>
        <w:spacing w:lineRule="auto" w:line="240" w:after="0"/>
        <w:jc w:val="both"/>
      </w:pPr>
      <w:r>
        <w:t>1. direktor dužnika- Mario Zagorec, Prekno 13, Prekno</w:t>
      </w:r>
    </w:p>
    <w:p w:rsidRDefault="00652F4E" w:rsidP="00652F4E" w:rsidR="00652F4E">
      <w:pPr>
        <w:spacing w:lineRule="auto" w:line="240" w:after="0"/>
        <w:jc w:val="both"/>
      </w:pPr>
      <w:r>
        <w:t>2. e-Oglasna ploča suda.</w:t>
      </w:r>
    </w:p>
    <w:p w:rsidRDefault="00652F4E" w:rsidP="00652F4E" w:rsidR="00652F4E">
      <w:pPr>
        <w:spacing w:lineRule="auto" w:line="240" w:after="0"/>
        <w:jc w:val="both"/>
      </w:pPr>
    </w:p>
    <w:p w:rsidRDefault="00AE649C" w:rsidP="00652F4E" w:rsidR="00AE649C" w:rsidRPr="00652F4E"/>
    <w:sectPr w:rsidSect="0032366B" w:rsidR="00AE649C" w:rsidRPr="00652F4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40092"/>
    <w:multiLevelType w:val="hybridMultilevel"/>
    <w:tmpl w:val="0F769A56"/>
    <w:lvl w:tplc="E17E266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2F4E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52F4E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52F4E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908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St-288/2017-5</izvorni_sadrzaj>
    <derivirana_varijabla naziv="DomainObject.Oznaka_1">St-288/2017-5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stečajnog postupka</izvorni_sadrzaj>
    <derivirana_varijabla naziv="DomainObject.Predmet.Opis_1">Zahtjev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St-288/2017</izvorni_sadrzaj>
    <derivirana_varijabla naziv="DomainObject.Predmet.OznakaBroj_1">St-288/2017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BEMBO jednostavno društvo s ograničenom odgovornošću za proizvodnju, trgovinu, usluge i prijevoz</izvorni_sadrzaj>
    <derivirana_varijabla naziv="DomainObject.Predmet.ProtustrankaFormated_1">  BEMBO jednostavno društvo s ograničenom odgovornošću za proizvodnju, trgovinu, usluge i prijevoz</derivirana_varijabla>
  </DomainObject.Predmet.ProtustrankaFormated>
  <DomainObject.Predmet.ProtustrankaFormatedOIB>
    <izvorni_sadrzaj>  BEMBO jednostavno društvo s ograničenom odgovornošću za proizvodnju, trgovinu, usluge i prijevoz, OIB 28247218598</izvorni_sadrzaj>
    <derivirana_varijabla naziv="DomainObject.Predmet.ProtustrankaFormatedOIB_1">  BEMBO jednostavno društvo s ograničenom odgovornošću za proizvodnju, trgovinu, usluge i prijevoz, OIB 28247218598</derivirana_varijabla>
  </DomainObject.Predmet.ProtustrankaFormatedOIB>
  <DomainObject.Predmet.ProtustrankaFormatedWithAdress>
    <izvorni_sadrzaj> BEMBO jednostavno društvo s ograničenom odgovornošću za proizvodnju, trgovinu, usluge i prijevoz, Prekno 13, 42205 Prekno</izvorni_sadrzaj>
    <derivirana_varijabla naziv="DomainObject.Predmet.ProtustrankaFormatedWithAdress_1"> BEMBO jednostavno društvo s ograničenom odgovornošću za proizvodnju, trgovinu, usluge i prijevoz, Prekno 13, 42205 Prekno</derivirana_varijabla>
  </DomainObject.Predmet.ProtustrankaFormatedWithAdress>
  <DomainObject.Predmet.ProtustrankaFormatedWithAdressOIB>
    <izvorni_sadrzaj> BEMBO jednostavno društvo s ograničenom odgovornošću za proizvodnju, trgovinu, usluge i prijevoz, OIB 28247218598, Prekno 13, 42205 Prekno</izvorni_sadrzaj>
    <derivirana_varijabla naziv="DomainObject.Predmet.ProtustrankaFormatedWithAdressOIB_1"> BEMBO jednostavno društvo s ograničenom odgovornošću za proizvodnju, trgovinu, usluge i prijevoz, OIB 28247218598, Prekno 13, 42205 Prekno</derivirana_varijabla>
  </DomainObject.Predmet.ProtustrankaFormatedWithAdressOIB>
  <DomainObject.Predmet.ProtustrankaWithAdress>
    <izvorni_sadrzaj>BEMBO jednostavno društvo s ograničenom odgovornošću za proizvodnju, trgovinu, usluge i prijevoz Prekno 13, 42205 Prekno</izvorni_sadrzaj>
    <derivirana_varijabla naziv="DomainObject.Predmet.ProtustrankaWithAdress_1">BEMBO jednostavno društvo s ograničenom odgovornošću za proizvodnju, trgovinu, usluge i prijevoz Prekno 13, 42205 Prekno</derivirana_varijabla>
  </DomainObject.Predmet.ProtustrankaWithAdress>
  <DomainObject.Predmet.ProtustrankaWithAdressOIB>
    <izvorni_sadrzaj>BEMBO jednostavno društvo s ograničenom odgovornošću za proizvodnju, trgovinu, usluge i prijevoz, OIB 28247218598, Prekno 13, 42205 Prekno</izvorni_sadrzaj>
    <derivirana_varijabla naziv="DomainObject.Predmet.ProtustrankaWithAdressOIB_1">BEMBO jednostavno društvo s ograničenom odgovornošću za proizvodnju, trgovinu, usluge i prijevoz, OIB 28247218598, Prekno 13, 42205 Prekno</derivirana_varijabla>
  </DomainObject.Predmet.ProtustrankaWithAdressOIB>
  <DomainObject.Predmet.ProtustrankaNazivFormated>
    <izvorni_sadrzaj>BEMBO jednostavno društvo s ograničenom odgovornošću za proizvodnju, trgovinu, usluge i prijevoz</izvorni_sadrzaj>
    <derivirana_varijabla naziv="DomainObject.Predmet.ProtustrankaNazivFormated_1">BEMBO jednostavno društvo s ograničenom odgovornošću za proizvodnju, trgovinu, usluge i prijevoz</derivirana_varijabla>
  </DomainObject.Predmet.ProtustrankaNazivFormated>
  <DomainObject.Predmet.ProtustrankaNazivFormatedOIB>
    <izvorni_sadrzaj>BEMBO jednostavno društvo s ograničenom odgovornošću za proizvodnju, trgovinu, usluge i prijevoz, OIB 28247218598</izvorni_sadrzaj>
    <derivirana_varijabla naziv="DomainObject.Predmet.ProtustrankaNazivFormatedOIB_1">BEMBO jednostavno društvo s ograničenom odgovornošću za proizvodnju, trgovinu, usluge i prijevoz, OIB 28247218598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6181.94</izvorni_sadrzaj>
    <derivirana_varijabla naziv="DomainObject.Predmet.TrenutnaVrijednost_1">6181.94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BEMBO jednostavno društvo s ograničenom odgovornošću za proizvodnju, trgovinu, usluge i prijevoz</item>
    </izvorni_sadrzaj>
    <derivirana_varijabla naziv="DomainObject.Predmet.ProtuStrankaListFormated_1">
      <item>BEMBO jednostavno društvo s ograničenom odgovornošću za proizvodnju, trgovinu, usluge i prijevoz</item>
    </derivirana_varijabla>
  </DomainObject.Predmet.ProtuStrankaListFormated>
  <DomainObject.Predmet.ProtuStrankaListFormatedOIB>
    <izvorni_sadrzaj>
      <item>BEMBO jednostavno društvo s ograničenom odgovornošću za proizvodnju, trgovinu, usluge i prijevoz, OIB 28247218598</item>
    </izvorni_sadrzaj>
    <derivirana_varijabla naziv="DomainObject.Predmet.ProtuStrankaListFormatedOIB_1">
      <item>BEMBO jednostavno društvo s ograničenom odgovornošću za proizvodnju, trgovinu, usluge i prijevoz, OIB 28247218598</item>
    </derivirana_varijabla>
  </DomainObject.Predmet.ProtuStrankaListFormatedOIB>
  <DomainObject.Predmet.ProtuStrankaListFormatedWithAdress>
    <izvorni_sadrzaj>
      <item>BEMBO jednostavno društvo s ograničenom odgovornošću za proizvodnju, trgovinu, usluge i prijevoz, Prekno 13, 42205 Prekno</item>
    </izvorni_sadrzaj>
    <derivirana_varijabla naziv="DomainObject.Predmet.ProtuStrankaListFormatedWithAdress_1">
      <item>BEMBO jednostavno društvo s ograničenom odgovornošću za proizvodnju, trgovinu, usluge i prijevoz, Prekno 13, 42205 Prekno</item>
    </derivirana_varijabla>
  </DomainObject.Predmet.ProtuStrankaListFormatedWithAdress>
  <DomainObject.Predmet.ProtuStrankaListFormatedWithAdressOIB>
    <izvorni_sadrzaj>
      <item>BEMBO jednostavno društvo s ograničenom odgovornošću za proizvodnju, trgovinu, usluge i prijevoz, OIB 28247218598, Prekno 13, 42205 Prekno</item>
    </izvorni_sadrzaj>
    <derivirana_varijabla naziv="DomainObject.Predmet.ProtuStrankaListFormatedWithAdressOIB_1">
      <item>BEMBO jednostavno društvo s ograničenom odgovornošću za proizvodnju, trgovinu, usluge i prijevoz, OIB 28247218598, Prekno 13, 42205 Prekno</item>
    </derivirana_varijabla>
  </DomainObject.Predmet.ProtuStrankaListFormatedWithAdressOIB>
  <DomainObject.Predmet.ProtuStrankaListNazivFormated>
    <izvorni_sadrzaj>
      <item>BEMBO jednostavno društvo s ograničenom odgovornošću za proizvodnju, trgovinu, usluge i prijevoz</item>
    </izvorni_sadrzaj>
    <derivirana_varijabla naziv="DomainObject.Predmet.ProtuStrankaListNazivFormated_1">
      <item>BEMBO jednostavno društvo s ograničenom odgovornošću za proizvodnju, trgovinu, usluge i prijevoz</item>
    </derivirana_varijabla>
  </DomainObject.Predmet.ProtuStrankaListNazivFormated>
  <DomainObject.Predmet.ProtuStrankaListNazivFormatedOIB>
    <izvorni_sadrzaj>
      <item>BEMBO jednostavno društvo s ograničenom odgovornošću za proizvodnju, trgovinu, usluge i prijevoz, OIB 28247218598</item>
    </izvorni_sadrzaj>
    <derivirana_varijabla naziv="DomainObject.Predmet.ProtuStrankaListNazivFormatedOIB_1">
      <item>BEMBO jednostavno društvo s ograničenom odgovornošću za proizvodnju, trgovinu, usluge i prijevoz, OIB 28247218598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St-288/2017-5</izvorni_sadrzaj>
    <derivirana_varijabla naziv="DomainObject.PoslovniBrojDokumenta_1">St-288/2017-5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BEMBO jednostavno društvo s ograničenom odgovornošću za proizvodnju, trgovinu, usluge i prijevoz</izvorni_sadrzaj>
    <derivirana_varijabla naziv="DomainObject.Predmet.ProtustrankaIDrugi_1">BEMBO jednostavno društvo s ograničenom odgovornošću za proizvodnju, trgovinu, usluge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BEMBO jednostavno društvo s ograničenom odgovornošću za proizvodnju, trgovinu, usluge i prijevoz, OIB 28247218598, Prekno 13, 42205 Prekno</izvorni_sadrzaj>
    <derivirana_varijabla naziv="DomainObject.Predmet.ProtustrankaIDrugiAdressOIB_1">BEMBO jednostavno društvo s ograničenom odgovornošću za proizvodnju, trgovinu, usluge i prijevoz, OIB 28247218598, Prekno 13, 42205 Prekno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BEMBO jednostavno društvo s ograničenom odgovornošću za proizvodnju, trgovinu, usluge i prijevoz</item>
      <item>Sudski registar</item>
      <item>e-oglasna</item>
    </izvorni_sadrzaj>
    <derivirana_varijabla naziv="DomainObject.Predmet.SudioniciListNaziv_1">
      <item>Financijska agencija</item>
      <item>BEMBO jednostavno društvo s ograničenom odgovornošću za proizvodnju, trgovinu, usluge i prijevoz</item>
      <item>Sudski registar</item>
      <item>e-oglasna</item>
    </derivirana_varijabla>
  </DomainObject.Predmet.SudioniciListNaziv>
  <DomainObject.Predmet.SudioniciListAdressOIB>
    <izvorni_sadrzaj>
      <item>Financijska agencija, OIB 85821130368, Ulica grada Vukovara 70,10000 Zagreb</item>
      <item>BEMBO jednostavno društvo s ograničenom odgovornošću za proizvodnju, trgovinu, usluge i prijevoz, OIB 28247218598, Prekno 13,42205 Prekno</item>
      <item>Sudski registar</item>
      <item>e-oglasna</item>
    </izvorni_sadrzaj>
    <derivirana_varijabla naziv="DomainObject.Predmet.SudioniciListAdressOIB_1">
      <item>Financijska agencija, OIB 85821130368, Ulica grada Vukovara 70,10000 Zagreb</item>
      <item>BEMBO jednostavno društvo s ograničenom odgovornošću za proizvodnju, trgovinu, usluge i prijevoz, OIB 28247218598, Prekno 13,42205 Prekno</item>
      <item>Sudski registar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335CB3-AF2C-4D8C-9DA4-68F736AAC1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2170</properties:Characters>
  <properties:Lines>70</properties:Lines>
  <properties:Paragraphs>33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2018-07-05T10:14:00Z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St-288/2017-5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