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10f5" w14:paraId="16210f5" w:rsidRDefault="0005486F" w:rsidP="0005486F" w:rsidR="0005486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486F" w:rsidP="0005486F" w:rsidR="0005486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5486F" w:rsidP="0005486F" w:rsidR="0005486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5486F" w:rsidP="0005486F" w:rsidR="0005486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5486F" w:rsidP="0005486F" w:rsidR="0005486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5486F" w:rsidP="0005486F" w:rsidR="0005486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5486F" w:rsidP="0005486F" w:rsidR="0005486F" w:rsidRPr="005D578C">
      <w:pPr>
        <w:jc w:val="center"/>
        <w:rPr>
          <w:rFonts w:cs="Times New Roman" w:eastAsia="Times New Roman"/>
          <w:szCs w:val="24"/>
        </w:rPr>
      </w:pPr>
    </w:p>
    <w:p w:rsidRDefault="0005486F" w:rsidP="0005486F" w:rsidR="0005486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5486F" w:rsidP="0005486F" w:rsidR="0005486F" w:rsidRPr="005D578C">
      <w:pPr>
        <w:rPr>
          <w:rFonts w:cs="Times New Roman" w:eastAsia="Times New Roman"/>
          <w:szCs w:val="24"/>
        </w:rPr>
      </w:pPr>
    </w:p>
    <w:p w:rsidRDefault="0005486F" w:rsidP="0005486F" w:rsidR="0005486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386FB3"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 w:rsidR="00FE0F87">
        <w:rPr>
          <w:rFonts w:cs="Times New Roman" w:eastAsia="Times New Roman"/>
          <w:szCs w:val="24"/>
        </w:rPr>
        <w:t>skraćenom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MILENKO I IVO d. o. o. Umag, Đuba 35, OIB 21693396848, MBS 040192682,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096029">
        <w:rPr>
          <w:rFonts w:cs="Times New Roman" w:eastAsia="Times New Roman"/>
          <w:szCs w:val="24"/>
        </w:rPr>
        <w:t>18</w:t>
      </w:r>
      <w:r w:rsidR="00386FB3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</w:t>
      </w:r>
    </w:p>
    <w:p w:rsidRDefault="0005486F" w:rsidP="0005486F" w:rsidR="0005486F" w:rsidRPr="005D578C">
      <w:pPr>
        <w:rPr>
          <w:rFonts w:cs="Times New Roman" w:eastAsia="Times New Roman"/>
          <w:szCs w:val="24"/>
        </w:rPr>
      </w:pPr>
    </w:p>
    <w:p w:rsidRDefault="0005486F" w:rsidP="0005486F" w:rsidR="0005486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5486F" w:rsidP="0005486F" w:rsidR="0005486F" w:rsidRPr="005D578C">
      <w:pPr>
        <w:rPr>
          <w:rFonts w:cs="Times New Roman" w:eastAsia="Times New Roman"/>
          <w:szCs w:val="24"/>
        </w:rPr>
      </w:pPr>
    </w:p>
    <w:p w:rsidRDefault="0005486F" w:rsidP="0005486F" w:rsidR="0005486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MILENKO I IVO d. o. o. Umag, Đuba 35, OIB 21693396848, MBS 040192682,</w:t>
      </w:r>
      <w:r w:rsidRPr="005D578C">
        <w:rPr>
          <w:rFonts w:cs="Times New Roman" w:eastAsia="Times New Roman"/>
          <w:szCs w:val="24"/>
        </w:rPr>
        <w:t xml:space="preserve"> s danom </w:t>
      </w:r>
      <w:r w:rsidR="00096029">
        <w:rPr>
          <w:rFonts w:cs="Times New Roman" w:eastAsia="Times New Roman"/>
          <w:szCs w:val="24"/>
        </w:rPr>
        <w:t>18</w:t>
      </w:r>
      <w:r w:rsidR="00386FB3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386FB3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05486F" w:rsidP="0005486F" w:rsidR="0005486F" w:rsidRPr="005D578C">
      <w:pPr>
        <w:rPr>
          <w:rFonts w:cs="Times New Roman" w:eastAsia="Times New Roman"/>
          <w:szCs w:val="24"/>
        </w:rPr>
      </w:pPr>
    </w:p>
    <w:p w:rsidRDefault="0005486F" w:rsidP="0005486F" w:rsidR="0005486F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386FB3">
        <w:rPr>
          <w:rFonts w:cs="Times New Roman" w:eastAsia="Times New Roman"/>
          <w:szCs w:val="20"/>
        </w:rPr>
        <w:t>Radijana Trobonjača iz Opatije, M. Tita 49, OIB 48908522234.</w:t>
      </w:r>
    </w:p>
    <w:p w:rsidRDefault="0005486F" w:rsidP="0005486F" w:rsidR="0005486F">
      <w:pPr>
        <w:ind w:firstLine="708"/>
        <w:rPr>
          <w:rFonts w:cs="Times New Roman" w:eastAsia="Times New Roman"/>
          <w:szCs w:val="20"/>
        </w:rPr>
      </w:pPr>
    </w:p>
    <w:p w:rsidRDefault="0005486F" w:rsidP="0005486F" w:rsidR="0005486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MILENKO I IVO d. o. o. Umag, Đuba 35, OIB 21693396848, MBS 040192682.</w:t>
      </w:r>
    </w:p>
    <w:p w:rsidRDefault="0005486F" w:rsidP="0005486F" w:rsidR="0005486F">
      <w:pPr>
        <w:rPr>
          <w:rFonts w:cs="Times New Roman" w:eastAsia="Times New Roman"/>
          <w:szCs w:val="24"/>
        </w:rPr>
      </w:pPr>
    </w:p>
    <w:p w:rsidRDefault="0005486F" w:rsidP="0005486F" w:rsidR="0005486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MILENKO I IVO d. o. o. Umag, Đuba 35, OIB 21693396848, MBS 040192682.</w:t>
      </w:r>
    </w:p>
    <w:p w:rsidRDefault="0005486F" w:rsidP="0005486F" w:rsidR="0005486F">
      <w:pPr>
        <w:rPr>
          <w:rFonts w:cs="Times New Roman" w:eastAsia="Times New Roman"/>
          <w:szCs w:val="24"/>
        </w:rPr>
      </w:pPr>
    </w:p>
    <w:p w:rsidRDefault="0005486F" w:rsidP="0005486F" w:rsidR="0005486F" w:rsidRPr="005D578C">
      <w:pPr>
        <w:rPr>
          <w:rFonts w:cs="Times New Roman" w:eastAsia="Times New Roman"/>
          <w:szCs w:val="24"/>
        </w:rPr>
      </w:pPr>
    </w:p>
    <w:p w:rsidRDefault="0005486F" w:rsidP="0005486F" w:rsidR="0005486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5486F" w:rsidP="0005486F" w:rsidR="0005486F">
      <w:pPr>
        <w:ind w:firstLine="708"/>
        <w:rPr>
          <w:rFonts w:cs="Times New Roman" w:eastAsia="Times New Roman"/>
          <w:szCs w:val="24"/>
        </w:rPr>
      </w:pPr>
    </w:p>
    <w:p w:rsidRDefault="0005486F" w:rsidP="0005486F" w:rsidR="0005486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MILENKO I IVO d. o. o. Umag.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St-674/2015-3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5486F" w:rsidP="0005486F" w:rsidR="0005486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5486F" w:rsidP="0005486F" w:rsidR="0005486F" w:rsidRPr="005D578C">
      <w:pPr>
        <w:rPr>
          <w:rFonts w:cs="Times New Roman" w:eastAsia="Times New Roman"/>
          <w:szCs w:val="24"/>
        </w:rPr>
      </w:pPr>
    </w:p>
    <w:p w:rsidRDefault="0005486F" w:rsidP="0005486F" w:rsidR="0005486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096029">
        <w:rPr>
          <w:rFonts w:cs="Times New Roman" w:eastAsia="Times New Roman"/>
          <w:szCs w:val="24"/>
        </w:rPr>
        <w:t>18</w:t>
      </w:r>
      <w:r w:rsidR="00386FB3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5486F" w:rsidP="0005486F" w:rsidR="0005486F" w:rsidRPr="005D578C">
      <w:pPr>
        <w:jc w:val="center"/>
        <w:rPr>
          <w:rFonts w:cs="Times New Roman" w:eastAsia="Times New Roman"/>
          <w:szCs w:val="24"/>
        </w:rPr>
      </w:pPr>
    </w:p>
    <w:p w:rsidRDefault="00386FB3" w:rsidP="0005486F" w:rsidR="0005486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B187A" w:rsidP="00BB187A" w:rsidR="0005486F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386FB3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05486F" w:rsidP="0005486F" w:rsidR="0005486F">
      <w:pPr>
        <w:jc w:val="left"/>
        <w:rPr>
          <w:rFonts w:cs="Times New Roman" w:eastAsia="Times New Roman"/>
          <w:szCs w:val="24"/>
        </w:rPr>
      </w:pPr>
    </w:p>
    <w:p w:rsidRDefault="0005486F" w:rsidP="0005486F" w:rsidR="0005486F" w:rsidRPr="005D578C">
      <w:pPr>
        <w:jc w:val="left"/>
        <w:rPr>
          <w:rFonts w:cs="Times New Roman" w:eastAsia="Times New Roman"/>
          <w:szCs w:val="24"/>
        </w:rPr>
      </w:pPr>
    </w:p>
    <w:p w:rsidRDefault="007E6758" w:rsidP="007E6758" w:rsidR="007E675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E6758" w:rsidP="007E6758" w:rsidR="007E675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7E6758" w:rsidP="007E6758" w:rsidR="007E67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5486F" w:rsidP="0005486F" w:rsidR="0005486F">
      <w:pPr>
        <w:rPr>
          <w:rFonts w:cs="Times New Roman" w:eastAsia="Times New Roman"/>
          <w:szCs w:val="24"/>
        </w:rPr>
      </w:pPr>
    </w:p>
    <w:p w:rsidRDefault="0005486F" w:rsidP="0005486F" w:rsidR="0005486F" w:rsidRPr="005D578C">
      <w:pPr>
        <w:rPr>
          <w:rFonts w:cs="Times New Roman" w:eastAsia="Times New Roman"/>
          <w:szCs w:val="24"/>
        </w:rPr>
      </w:pPr>
    </w:p>
    <w:p w:rsidRDefault="0005486F" w:rsidP="0005486F" w:rsidR="0005486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5486F" w:rsidP="0005486F" w:rsidR="000548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5486F" w:rsidP="0005486F" w:rsidR="000548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MILENKO I IVO d. o. o. Umag, Đuba 35, </w:t>
      </w:r>
    </w:p>
    <w:p w:rsidRDefault="0005486F" w:rsidP="0005486F" w:rsidR="000548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</w:t>
      </w:r>
      <w:r w:rsidR="00096029">
        <w:rPr>
          <w:rFonts w:cs="Times New Roman" w:eastAsia="Times New Roman"/>
          <w:szCs w:val="24"/>
        </w:rPr>
        <w:t>a</w:t>
      </w:r>
      <w:r w:rsidR="00934F6F">
        <w:rPr>
          <w:rFonts w:cs="Times New Roman" w:eastAsia="Times New Roman"/>
          <w:szCs w:val="24"/>
        </w:rPr>
        <w:t xml:space="preserve"> ovlaštena</w:t>
      </w:r>
      <w:r>
        <w:rPr>
          <w:rFonts w:cs="Times New Roman" w:eastAsia="Times New Roman"/>
          <w:szCs w:val="24"/>
        </w:rPr>
        <w:t xml:space="preserve"> za zastupanje dužnika – Milenko Jurić, Njemačka, Dermstadt, Jahnstr. 4, </w:t>
      </w:r>
    </w:p>
    <w:p w:rsidRDefault="0005486F" w:rsidP="0005486F" w:rsidR="0005486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05486F" w:rsidP="0005486F" w:rsidR="000548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5486F" w:rsidP="0005486F" w:rsidR="0005486F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386FB3">
        <w:rPr>
          <w:rFonts w:cs="Times New Roman" w:eastAsia="Times New Roman"/>
          <w:szCs w:val="20"/>
        </w:rPr>
        <w:t xml:space="preserve">Radijana Trobonjača, Opatija, M. Tita 49, </w:t>
      </w:r>
    </w:p>
    <w:p w:rsidRDefault="0005486F" w:rsidP="00386FB3" w:rsidR="0005486F">
      <w:pPr>
        <w:tabs>
          <w:tab w:pos="6319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mrežna s</w:t>
      </w:r>
      <w:r w:rsidR="00096029">
        <w:rPr>
          <w:rFonts w:cs="Times New Roman" w:eastAsia="Times New Roman"/>
          <w:szCs w:val="24"/>
        </w:rPr>
        <w:t>tranica e-Oglasna ploča sudova,</w:t>
      </w:r>
    </w:p>
    <w:p w:rsidRDefault="0005486F" w:rsidP="0005486F" w:rsidR="000548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5486F" w:rsidP="0005486F" w:rsidR="000548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5486F" w:rsidP="0005486F" w:rsidR="0005486F"/>
    <w:p w:rsidRDefault="0005486F" w:rsidP="0005486F" w:rsidR="0005486F"/>
    <w:p w:rsidRDefault="0005486F" w:rsidP="0005486F" w:rsidR="0005486F"/>
    <w:p w:rsidRDefault="0005486F" w:rsidP="0005486F" w:rsidR="0005486F"/>
    <w:p w:rsidRDefault="0005486F" w:rsidP="0005486F" w:rsidR="0005486F"/>
    <w:p w:rsidRDefault="0005486F" w:rsidP="0005486F" w:rsidR="0005486F"/>
    <w:p w:rsidRDefault="0005486F" w:rsidP="0005486F" w:rsidR="0005486F"/>
    <w:p w:rsidRDefault="0005486F" w:rsidP="0005486F" w:rsidR="0005486F"/>
    <w:p w:rsidRDefault="00BB187A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86F" w:rsidP="0005486F" w:rsidR="0005486F">
      <w:r>
        <w:separator/>
      </w:r>
    </w:p>
  </w:endnote>
  <w:endnote w:id="0" w:type="continuationSeparator">
    <w:p w:rsidRDefault="0005486F" w:rsidP="0005486F" w:rsidR="00054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86F" w:rsidP="0005486F" w:rsidR="0005486F">
      <w:r>
        <w:separator/>
      </w:r>
    </w:p>
  </w:footnote>
  <w:footnote w:id="0" w:type="continuationSeparator">
    <w:p w:rsidRDefault="0005486F" w:rsidP="0005486F" w:rsidR="000548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86F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B187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386FB3">
      <w:rPr>
        <w:szCs w:val="24"/>
      </w:rPr>
      <w:t>2</w:t>
    </w:r>
    <w:r>
      <w:rPr>
        <w:szCs w:val="24"/>
      </w:rPr>
      <w:t xml:space="preserve"> St-674/2015-</w:t>
    </w:r>
    <w:r w:rsidR="00386FB3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FB3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05486F">
      <w:rPr>
        <w:szCs w:val="24"/>
      </w:rPr>
      <w:t xml:space="preserve"> St-674/2015-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2D5"/>
    <w:rsid w:val="0005486F"/>
    <w:rsid w:val="00096029"/>
    <w:rsid w:val="00386FB3"/>
    <w:rsid w:val="0075528E"/>
    <w:rsid w:val="0079403F"/>
    <w:rsid w:val="007E6758"/>
    <w:rsid w:val="00934F6F"/>
    <w:rsid w:val="00BB187A"/>
    <w:rsid w:val="00CB02D5"/>
    <w:rsid w:val="00FE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486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486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5486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48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486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48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486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87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B187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B18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B18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486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486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5486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48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486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48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486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87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B187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B18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B18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998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St-674/2015</izvorni_sadrzaj>
    <derivirana_varijabla naziv="DomainObject.Predmet.OznakaBroj_1">St-674/2015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MILENKO I IVO d.o.o.</izvorni_sadrzaj>
    <derivirana_varijabla naziv="DomainObject.Predmet.ProtustrankaFormated_1">  MILENKO I IVO d.o.o.</derivirana_varijabla>
  </DomainObject.Predmet.ProtustrankaFormated>
  <DomainObject.Predmet.ProtustrankaFormatedOIB>
    <izvorni_sadrzaj>  MILENKO I IVO d.o.o., OIB 21693396848</izvorni_sadrzaj>
    <derivirana_varijabla naziv="DomainObject.Predmet.ProtustrankaFormatedOIB_1">  MILENKO I IVO d.o.o., OIB 21693396848</derivirana_varijabla>
  </DomainObject.Predmet.ProtustrankaFormatedOIB>
  <DomainObject.Predmet.ProtustrankaFormatedWithAdress>
    <izvorni_sadrzaj> MILENKO I IVO d.o.o., Đuba 35, 52470 Umag</izvorni_sadrzaj>
    <derivirana_varijabla naziv="DomainObject.Predmet.ProtustrankaFormatedWithAdress_1"> MILENKO I IVO d.o.o., Đuba 35, 52470 Umag</derivirana_varijabla>
  </DomainObject.Predmet.ProtustrankaFormatedWithAdress>
  <DomainObject.Predmet.ProtustrankaFormatedWithAdressOIB>
    <izvorni_sadrzaj> MILENKO I IVO d.o.o., OIB 21693396848, Đuba 35, 52470 Umag</izvorni_sadrzaj>
    <derivirana_varijabla naziv="DomainObject.Predmet.ProtustrankaFormatedWithAdressOIB_1"> MILENKO I IVO d.o.o., OIB 21693396848, Đuba 35, 52470 Umag</derivirana_varijabla>
  </DomainObject.Predmet.ProtustrankaFormatedWithAdressOIB>
  <DomainObject.Predmet.ProtustrankaWithAdress>
    <izvorni_sadrzaj>MILENKO I IVO d.o.o. Đuba 35, 52470 Umag</izvorni_sadrzaj>
    <derivirana_varijabla naziv="DomainObject.Predmet.ProtustrankaWithAdress_1">MILENKO I IVO d.o.o. Đuba 35, 52470 Umag</derivirana_varijabla>
  </DomainObject.Predmet.ProtustrankaWithAdress>
  <DomainObject.Predmet.ProtustrankaWithAdressOIB>
    <izvorni_sadrzaj>MILENKO I IVO d.o.o., OIB 21693396848, Đuba 35, 52470 Umag</izvorni_sadrzaj>
    <derivirana_varijabla naziv="DomainObject.Predmet.ProtustrankaWithAdressOIB_1">MILENKO I IVO d.o.o., OIB 21693396848, Đuba 35, 52470 Umag</derivirana_varijabla>
  </DomainObject.Predmet.ProtustrankaWithAdressOIB>
  <DomainObject.Predmet.ProtustrankaNazivFormated>
    <izvorni_sadrzaj>MILENKO I IVO d.o.o.</izvorni_sadrzaj>
    <derivirana_varijabla naziv="DomainObject.Predmet.ProtustrankaNazivFormated_1">MILENKO I IVO d.o.o.</derivirana_varijabla>
  </DomainObject.Predmet.ProtustrankaNazivFormated>
  <DomainObject.Predmet.ProtustrankaNazivFormatedOIB>
    <izvorni_sadrzaj>MILENKO I IVO d.o.o., OIB 21693396848</izvorni_sadrzaj>
    <derivirana_varijabla naziv="DomainObject.Predmet.ProtustrankaNazivFormatedOIB_1">MILENKO I IVO d.o.o., OIB 21693396848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88065.07</izvorni_sadrzaj>
    <derivirana_varijabla naziv="DomainObject.Predmet.TrenutnaVrijednost_1">88065.07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MILENKO I IVO d.o.o.</item>
    </izvorni_sadrzaj>
    <derivirana_varijabla naziv="DomainObject.Predmet.ProtuStrankaListFormated_1">
      <item>MILENKO I IVO d.o.o.</item>
    </derivirana_varijabla>
  </DomainObject.Predmet.ProtuStrankaListFormated>
  <DomainObject.Predmet.ProtuStrankaListFormatedOIB>
    <izvorni_sadrzaj>
      <item>MILENKO I IVO d.o.o., OIB 21693396848</item>
    </izvorni_sadrzaj>
    <derivirana_varijabla naziv="DomainObject.Predmet.ProtuStrankaListFormatedOIB_1">
      <item>MILENKO I IVO d.o.o., OIB 21693396848</item>
    </derivirana_varijabla>
  </DomainObject.Predmet.ProtuStrankaListFormatedOIB>
  <DomainObject.Predmet.ProtuStrankaListFormatedWithAdress>
    <izvorni_sadrzaj>
      <item>MILENKO I IVO d.o.o., Đuba 35, 52470 Umag</item>
    </izvorni_sadrzaj>
    <derivirana_varijabla naziv="DomainObject.Predmet.ProtuStrankaListFormatedWithAdress_1">
      <item>MILENKO I IVO d.o.o., Đuba 35, 52470 Umag</item>
    </derivirana_varijabla>
  </DomainObject.Predmet.ProtuStrankaListFormatedWithAdress>
  <DomainObject.Predmet.ProtuStrankaListFormatedWithAdressOIB>
    <izvorni_sadrzaj>
      <item>MILENKO I IVO d.o.o., OIB 21693396848, Đuba 35, 52470 Umag</item>
    </izvorni_sadrzaj>
    <derivirana_varijabla naziv="DomainObject.Predmet.ProtuStrankaListFormatedWithAdressOIB_1">
      <item>MILENKO I IVO d.o.o., OIB 21693396848, Đuba 35, 52470 Umag</item>
    </derivirana_varijabla>
  </DomainObject.Predmet.ProtuStrankaListFormatedWithAdressOIB>
  <DomainObject.Predmet.ProtuStrankaListNazivFormated>
    <izvorni_sadrzaj>
      <item>MILENKO I IVO d.o.o.</item>
    </izvorni_sadrzaj>
    <derivirana_varijabla naziv="DomainObject.Predmet.ProtuStrankaListNazivFormated_1">
      <item>MILENKO I IVO d.o.o.</item>
    </derivirana_varijabla>
  </DomainObject.Predmet.ProtuStrankaListNazivFormated>
  <DomainObject.Predmet.ProtuStrankaListNazivFormatedOIB>
    <izvorni_sadrzaj>
      <item>MILENKO I IVO d.o.o., OIB 21693396848</item>
    </izvorni_sadrzaj>
    <derivirana_varijabla naziv="DomainObject.Predmet.ProtuStrankaListNazivFormatedOIB_1">
      <item>MILENKO I IVO d.o.o., OIB 21693396848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MILENKO I IVO d.o.o.</izvorni_sadrzaj>
    <derivirana_varijabla naziv="DomainObject.Predmet.ProtustrankaIDrugi_1">MILENKO I IVO d.o.o.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MILENKO I IVO d.o.o., OIB 21693396848, Đuba 35, 52470 Umag</izvorni_sadrzaj>
    <derivirana_varijabla naziv="DomainObject.Predmet.ProtustrankaIDrugiAdressOIB_1">MILENKO I IVO d.o.o., OIB 21693396848, Đuba 35,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MILENKO I IVO d.o.o.</item>
    </izvorni_sadrzaj>
    <derivirana_varijabla naziv="DomainObject.Predmet.SudioniciListNaziv_1">
      <item>FINANCIJSKA AGENCIJA, RC RIJEKA, PODRUŽNICA PULA, PULA</item>
      <item>MILENKO I IVO d.o.o.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MILENKO I IVO d.o.o., OIB 21693396848, Đuba 35,52470 Umag</item>
    </izvorni_sadrzaj>
    <derivirana_varijabla naziv="DomainObject.Predmet.SudioniciListAdressOIB_1">
      <item>FINANCIJSKA AGENCIJA, RC RIJEKA, PODRUŽNICA PULA, PULA, OIB 85821130368, Ulica grada Vukovara 70,Zagreb</item>
      <item>MILENKO I IVO d.o.o., OIB 21693396848, Đuba 35,52470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21693396848</item>
    </izvorni_sadrzaj>
    <derivirana_varijabla naziv="DomainObject.Predmet.SudioniciListNazivOIB_1">
      <item>, OIB 85821130368</item>
      <item>, OIB 21693396848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3028</properties:Characters>
  <properties:Lines>83</properties:Lines>
  <properties:Paragraphs>30</properties:Paragraphs>
  <properties:TotalTime>11</properties:TotalTime>
  <properties:ScaleCrop>false</properties:ScaleCrop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2016-03-04T13:45:00Z</dcterms:created>
  <dc:creator>Mihaela Kaligari</dc:creator>
  <dc:description/>
  <cp:keywords/>
  <cp:lastModifiedBy>Jasmina Matika</cp:lastModifiedBy>
  <dcterms:modified xmlns:xsi="http://www.w3.org/2001/XMLSchema-instance" xsi:type="dcterms:W3CDTF">2016-03-18T10:48:00Z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