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cff6" w14:paraId="cfccff6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B0399E">
        <w:t>211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9A15D0">
        <w:t xml:space="preserve"> </w:t>
      </w:r>
      <w:r w:rsidR="00B0399E">
        <w:t xml:space="preserve">KULTURNO UMJETNIČKO DRUŠTVO "TAMBURICA" </w:t>
      </w:r>
      <w:proofErr w:type="spellStart"/>
      <w:r w:rsidR="00B0399E">
        <w:t>VINKOVCI</w:t>
      </w:r>
      <w:proofErr w:type="spellEnd"/>
      <w:r w:rsidR="00B0399E">
        <w:t xml:space="preserve">, Glagoljaška 13, Vinkovci, </w:t>
      </w:r>
      <w:proofErr w:type="spellStart"/>
      <w:r w:rsidR="00B0399E">
        <w:t>OIB</w:t>
      </w:r>
      <w:proofErr w:type="spellEnd"/>
      <w:r w:rsidR="00B0399E">
        <w:t>: 91306813754, registarski broj: 16000903</w:t>
      </w:r>
      <w:r w:rsidR="009A15D0">
        <w:t xml:space="preserve">, </w:t>
      </w:r>
      <w:r>
        <w:t>temeljem članka 430. Stečajnog zakona (Narodne novine 71/15), dana</w:t>
      </w:r>
      <w:r w:rsidR="00920CF8">
        <w:t xml:space="preserve"> </w:t>
      </w:r>
      <w:r w:rsidR="00B0399E">
        <w:t>14. ožujka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0399E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B0399E">
        <w:t xml:space="preserve">KULTURNO UMJETNIČKO DRUŠTVO "TAMBURICA" </w:t>
      </w:r>
      <w:proofErr w:type="spellStart"/>
      <w:r w:rsidR="00B0399E">
        <w:t>VINKOVCI</w:t>
      </w:r>
      <w:proofErr w:type="spellEnd"/>
      <w:r w:rsidR="00B0399E">
        <w:t xml:space="preserve">, Glagoljaška 13, Vinkovci, </w:t>
      </w:r>
      <w:proofErr w:type="spellStart"/>
      <w:r w:rsidR="00B0399E">
        <w:t>OIB</w:t>
      </w:r>
      <w:proofErr w:type="spellEnd"/>
      <w:r w:rsidR="00B0399E">
        <w:t xml:space="preserve">: 91306813754, registarski broj: 16000903, iznosi 19.572,41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B0399E">
        <w:t xml:space="preserve">Damir </w:t>
      </w:r>
      <w:proofErr w:type="spellStart"/>
      <w:r w:rsidR="00B0399E">
        <w:t>Pacek</w:t>
      </w:r>
      <w:proofErr w:type="spellEnd"/>
      <w:r w:rsidR="0001095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B0399E">
        <w:t>211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B0399E">
        <w:t xml:space="preserve"> 14. ožujka</w:t>
      </w:r>
      <w:r w:rsidR="00920CF8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095C"/>
    <w:rsid w:val="000548B4"/>
    <w:rsid w:val="00061D7F"/>
    <w:rsid w:val="0009428E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C228F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9A15D0"/>
    <w:rsid w:val="00A1253E"/>
    <w:rsid w:val="00A95271"/>
    <w:rsid w:val="00AE18F6"/>
    <w:rsid w:val="00B0399E"/>
    <w:rsid w:val="00B1067E"/>
    <w:rsid w:val="00B60967"/>
    <w:rsid w:val="00B626F0"/>
    <w:rsid w:val="00B82754"/>
    <w:rsid w:val="00BC2944"/>
    <w:rsid w:val="00BD6B1F"/>
    <w:rsid w:val="00BE2BFE"/>
    <w:rsid w:val="00C20AC6"/>
    <w:rsid w:val="00C82270"/>
    <w:rsid w:val="00CF3EE7"/>
    <w:rsid w:val="00D03AE2"/>
    <w:rsid w:val="00D21A2C"/>
    <w:rsid w:val="00DB40AF"/>
    <w:rsid w:val="00DB5246"/>
    <w:rsid w:val="00DE0702"/>
    <w:rsid w:val="00DE33B1"/>
    <w:rsid w:val="00E00CDF"/>
    <w:rsid w:val="00E34457"/>
    <w:rsid w:val="00E60796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626F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626F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6F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6F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626F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626F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6F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6F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St-211/2018</izvorni_sadrzaj>
    <derivirana_varijabla naziv="DomainObject.Predmet.OznakaBroj_1">St-211/2018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 UMJETNIČKO DRUŠTVO "TAMBURICA" VINKOVCI</izvorni_sadrzaj>
    <derivirana_varijabla naziv="DomainObject.Predmet.ProtustrankaFormated_1">  KULTURNO UMJETNIČKO DRUŠTVO "TAMBURICA" VINKOVCI</derivirana_varijabla>
  </DomainObject.Predmet.ProtustrankaFormated>
  <DomainObject.Predmet.ProtustrankaFormatedOIB>
    <izvorni_sadrzaj>  KULTURNO UMJETNIČKO DRUŠTVO "TAMBURICA" VINKOVCI, OIB 91306813754</izvorni_sadrzaj>
    <derivirana_varijabla naziv="DomainObject.Predmet.ProtustrankaFormatedOIB_1">  KULTURNO UMJETNIČKO DRUŠTVO "TAMBURICA" VINKOVCI, OIB 91306813754</derivirana_varijabla>
  </DomainObject.Predmet.ProtustrankaFormatedOIB>
  <DomainObject.Predmet.ProtustrankaFormatedWithAdress>
    <izvorni_sadrzaj> KULTURNO UMJETNIČKO DRUŠTVO "TAMBURICA" VINKOVCI,  Glagoljaška 13, 32100 Vinkovci</izvorni_sadrzaj>
    <derivirana_varijabla naziv="DomainObject.Predmet.ProtustrankaFormatedWithAdress_1"> KULTURNO UMJETNIČKO DRUŠTVO "TAMBURICA" VINKOVCI,  Glagoljaška 13, 32100 Vinkovci</derivirana_varijabla>
  </DomainObject.Predmet.ProtustrankaFormatedWithAdress>
  <DomainObject.Predmet.ProtustrankaFormatedWithAdressOIB>
    <izvorni_sadrzaj> KULTURNO UMJETNIČKO DRUŠTVO "TAMBURICA" VINKOVCI, OIB 91306813754,  Glagoljaška 13, 32100 Vinkovci</izvorni_sadrzaj>
    <derivirana_varijabla naziv="DomainObject.Predmet.ProtustrankaFormatedWithAdressOIB_1"> KULTURNO UMJETNIČKO DRUŠTVO "TAMBURICA" VINKOVCI, OIB 91306813754,  Glagoljaška 13, 32100 Vinkovci</derivirana_varijabla>
  </DomainObject.Predmet.ProtustrankaFormatedWithAdressOIB>
  <DomainObject.Predmet.ProtustrankaWithAdress>
    <izvorni_sadrzaj>KULTURNO UMJETNIČKO DRUŠTVO "TAMBURICA" VINKOVCI  Glagoljaška 13, 32100 Vinkovci</izvorni_sadrzaj>
    <derivirana_varijabla naziv="DomainObject.Predmet.ProtustrankaWithAdress_1">KULTURNO UMJETNIČKO DRUŠTVO "TAMBURICA" VINKOVCI  Glagoljaška 13, 32100 Vinkovci</derivirana_varijabla>
  </DomainObject.Predmet.ProtustrankaWithAdress>
  <DomainObject.Predmet.ProtustrankaWithAdressOIB>
    <izvorni_sadrzaj>KULTURNO UMJETNIČKO DRUŠTVO "TAMBURICA" VINKOVCI, OIB 91306813754,  Glagoljaška 13, 32100 Vinkovci</izvorni_sadrzaj>
    <derivirana_varijabla naziv="DomainObject.Predmet.ProtustrankaWithAdressOIB_1">KULTURNO UMJETNIČKO DRUŠTVO "TAMBURICA" VINKOVCI, OIB 91306813754,  Glagoljaška 13, 32100 Vinkovci</derivirana_varijabla>
  </DomainObject.Predmet.ProtustrankaWithAdressOIB>
  <DomainObject.Predmet.ProtustrankaNazivFormated>
    <izvorni_sadrzaj>KULTURNO UMJETNIČKO DRUŠTVO "TAMBURICA" VINKOVCI</izvorni_sadrzaj>
    <derivirana_varijabla naziv="DomainObject.Predmet.ProtustrankaNazivFormated_1">KULTURNO UMJETNIČKO DRUŠTVO "TAMBURICA" VINKOVCI</derivirana_varijabla>
  </DomainObject.Predmet.ProtustrankaNazivFormated>
  <DomainObject.Predmet.ProtustrankaNazivFormatedOIB>
    <izvorni_sadrzaj>KULTURNO UMJETNIČKO DRUŠTVO "TAMBURICA" VINKOVCI, OIB 91306813754</izvorni_sadrzaj>
    <derivirana_varijabla naziv="DomainObject.Predmet.ProtustrankaNazivFormatedOIB_1">KULTURNO UMJETNIČKO DRUŠTVO "TAMBURICA" VINKOVCI, OIB 91306813754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KULTURNO UMJETNIČKO DRUŠTVO "TAMBURICA" VINKOVCI</item>
    </izvorni_sadrzaj>
    <derivirana_varijabla naziv="DomainObject.Predmet.ProtuStrankaListFormated_1">
      <item>KULTURNO UMJETNIČKO DRUŠTVO "TAMBURICA" VINKOVCI</item>
    </derivirana_varijabla>
  </DomainObject.Predmet.ProtuStrankaListFormated>
  <DomainObject.Predmet.ProtuStrankaListFormatedOIB>
    <izvorni_sadrzaj>
      <item>KULTURNO UMJETNIČKO DRUŠTVO "TAMBURICA" VINKOVCI, OIB 91306813754</item>
    </izvorni_sadrzaj>
    <derivirana_varijabla naziv="DomainObject.Predmet.ProtuStrankaListFormatedOIB_1">
      <item>KULTURNO UMJETNIČKO DRUŠTVO "TAMBURICA" VINKOVCI, OIB 91306813754</item>
    </derivirana_varijabla>
  </DomainObject.Predmet.ProtuStrankaListFormatedOIB>
  <DomainObject.Predmet.ProtuStrankaListFormatedWithAdress>
    <izvorni_sadrzaj>
      <item>KULTURNO UMJETNIČKO DRUŠTVO "TAMBURICA" VINKOVCI,  Glagoljaška 13, 32100 Vinkovci</item>
    </izvorni_sadrzaj>
    <derivirana_varijabla naziv="DomainObject.Predmet.ProtuStrankaListFormatedWithAdress_1">
      <item>KULTURNO UMJETNIČKO DRUŠTVO "TAMBURICA" VINKOVCI,  Glagoljaška 13, 32100 Vinkovci</item>
    </derivirana_varijabla>
  </DomainObject.Predmet.ProtuStrankaListFormatedWithAdress>
  <DomainObject.Predmet.ProtuStrankaListFormatedWithAdressOIB>
    <izvorni_sadrzaj>
      <item>KULTURNO UMJETNIČKO DRUŠTVO "TAMBURICA" VINKOVCI, OIB 91306813754,  Glagoljaška 13, 32100 Vinkovci</item>
    </izvorni_sadrzaj>
    <derivirana_varijabla naziv="DomainObject.Predmet.ProtuStrankaListFormatedWithAdressOIB_1">
      <item>KULTURNO UMJETNIČKO DRUŠTVO "TAMBURICA" VINKOVCI, OIB 91306813754,  Glagoljaška 13, 32100 Vinkovci</item>
    </derivirana_varijabla>
  </DomainObject.Predmet.ProtuStrankaListFormatedWithAdressOIB>
  <DomainObject.Predmet.ProtuStrankaListNazivFormated>
    <izvorni_sadrzaj>
      <item>KULTURNO UMJETNIČKO DRUŠTVO "TAMBURICA" VINKOVCI</item>
    </izvorni_sadrzaj>
    <derivirana_varijabla naziv="DomainObject.Predmet.ProtuStrankaListNazivFormated_1">
      <item>KULTURNO UMJETNIČKO DRUŠTVO "TAMBURICA" VINKOVCI</item>
    </derivirana_varijabla>
  </DomainObject.Predmet.ProtuStrankaListNazivFormated>
  <DomainObject.Predmet.ProtuStrankaListNazivFormatedOIB>
    <izvorni_sadrzaj>
      <item>KULTURNO UMJETNIČKO DRUŠTVO "TAMBURICA" VINKOVCI, OIB 91306813754</item>
    </izvorni_sadrzaj>
    <derivirana_varijabla naziv="DomainObject.Predmet.ProtuStrankaListNazivFormatedOIB_1">
      <item>KULTURNO UMJETNIČKO DRUŠTVO "TAMBURICA" VINKOVCI, OIB 91306813754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KULTURNO UMJETNIČKO DRUŠTVO "TAMBURICA" VINKOVCI</izvorni_sadrzaj>
    <derivirana_varijabla naziv="DomainObject.Predmet.ProtustrankaIDrugi_1">KULTURNO UMJETNIČKO DRUŠTVO "TAMBURICA" VINKOVCI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KULTURNO UMJETNIČKO DRUŠTVO "TAMBURICA" VINKOVCI, OIB 91306813754,  Glagoljaška 13, 32100 Vinkovci</izvorni_sadrzaj>
    <derivirana_varijabla naziv="DomainObject.Predmet.ProtustrankaIDrugiAdressOIB_1">KULTURNO UMJETNIČKO DRUŠTVO "TAMBURICA" VINKOVCI, OIB 91306813754,  Glagoljaška 13,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KULTURNO UMJETNIČKO DRUŠTVO "TAMBURICA" VINKOVCI</item>
    </izvorni_sadrzaj>
    <derivirana_varijabla naziv="DomainObject.Predmet.SudioniciListNaziv_1">
      <item>FINA RC OSIJEK</item>
      <item>KULTURNO UMJETNIČKO DRUŠTVO "TAMBURICA" VINKOVCI</item>
    </derivirana_varijabla>
  </DomainObject.Predmet.SudioniciListNaziv>
  <DomainObject.Predmet.SudioniciListAdressOIB>
    <izvorni_sadrzaj>
      <item>FINA RC OSIJEK, OIB 85821130368</item>
      <item>KULTURNO UMJETNIČKO DRUŠTVO "TAMBURICA" VINKOVCI, OIB 91306813754,  Glagoljaška 13,32100 Vinkovci</item>
    </izvorni_sadrzaj>
    <derivirana_varijabla naziv="DomainObject.Predmet.SudioniciListAdressOIB_1">
      <item>FINA RC OSIJEK, OIB 85821130368</item>
      <item>KULTURNO UMJETNIČKO DRUŠTVO "TAMBURICA" VINKOVCI, OIB 91306813754,  Glagoljaška 13,32100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91306813754</item>
    </izvorni_sadrzaj>
    <derivirana_varijabla naziv="DomainObject.Predmet.SudioniciListNazivOIB_1">
      <item>, OIB 85821130368</item>
      <item>, OIB 91306813754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355</properties:Words>
  <properties:Characters>1962</properties:Characters>
  <properties:Lines>47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2018-02-23T08:02:00Z</dcterms:created>
  <dc:creator>korisnik</dc:creator>
  <cp:lastModifiedBy>Ljiljana Floršić</cp:lastModifiedBy>
  <cp:lastPrinted>2018-03-14T07:58:00Z</cp:lastPrinted>
  <dcterms:modified xmlns:xsi="http://www.w3.org/2001/XMLSchema-instance" xsi:type="dcterms:W3CDTF">2018-03-14T08:00:00Z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