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0403" w14:paraId="a28040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B69DF">
        <w:rPr>
          <w:b/>
          <w:lang w:val="hr-HR"/>
        </w:rPr>
        <w:t>1960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634348" w:rsidRPr="00DD0EC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B69DF">
        <w:rPr>
          <w:lang w:val="hr-HR"/>
        </w:rPr>
        <w:t>FTZ ŠIMAC I KOVAČEVIĆ k.d., Split, Prilaz Vladimira Nazora 5, OIB: 13624666946, MBS: 060048266</w:t>
      </w:r>
      <w:r w:rsidR="00634348">
        <w:rPr>
          <w:lang w:val="hr-HR"/>
        </w:rPr>
        <w:t xml:space="preserve">, dana </w:t>
      </w:r>
      <w:r w:rsidR="00874667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382327" w:rsidP="00D4027A" w:rsidR="00382327" w:rsidRPr="00DD0EC9">
      <w:pPr>
        <w:rPr>
          <w:sz w:val="22"/>
          <w:szCs w:val="22"/>
          <w:lang w:val="hr-HR"/>
        </w:rPr>
      </w:pPr>
    </w:p>
    <w:p w:rsidRDefault="00664952" w:rsidP="00D4027A" w:rsidR="00664952" w:rsidRPr="00DD0EC9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B69DF">
        <w:rPr>
          <w:lang w:val="hr-HR"/>
        </w:rPr>
        <w:t>FTZ ŠIMAC I KOVAČEVIĆ k.d., Split, Prilaz Vladimira Nazora 5, OIB: 13624666946, MBS: 060048266</w:t>
      </w:r>
      <w:r>
        <w:rPr>
          <w:lang w:val="hr-HR"/>
        </w:rPr>
        <w:t xml:space="preserve">. Skraćeni stečajni postupak je otvoren dana </w:t>
      </w:r>
      <w:r w:rsidR="00874667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74667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B69DF">
        <w:rPr>
          <w:lang w:val="hr-HR"/>
        </w:rPr>
        <w:t>FTZ ŠIMAC I KOVAČEVIĆ k.d., Split, Prilaz Vladimira Nazora 5, OIB: 13624666946, MBS: 060048266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DD0EC9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E464F">
        <w:rPr>
          <w:lang w:val="hr-HR"/>
        </w:rPr>
        <w:t>11.11.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B69DF">
        <w:rPr>
          <w:lang w:val="hr-HR"/>
        </w:rPr>
        <w:t>FTZ ŠIMAC I KOVAČEVIĆ k.d.,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E2E40">
        <w:rPr>
          <w:lang w:val="hr-HR"/>
        </w:rPr>
        <w:t>908</w:t>
      </w:r>
      <w:r>
        <w:rPr>
          <w:lang w:val="hr-HR"/>
        </w:rPr>
        <w:t xml:space="preserve"> dan</w:t>
      </w:r>
      <w:r w:rsidR="003E2E4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B69DF">
        <w:rPr>
          <w:lang w:val="hr-HR"/>
        </w:rPr>
        <w:t>5.403,58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E2E40">
        <w:rPr>
          <w:lang w:val="hr-HR"/>
        </w:rPr>
        <w:t>14. ožujka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DD0EC9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74667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DD0EC9" w:rsidP="00641FD6" w:rsidR="00DD0EC9"/>
    <w:p w:rsidRDefault="00874667" w:rsidP="00641FD6" w:rsidR="00874667" w:rsidRPr="00DD0EC9"/>
    <w:p w:rsidRDefault="00DD0EC9" w:rsidP="00DD0EC9" w:rsidR="00DD0EC9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D0EC9" w:rsidP="00DD0EC9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C70A99">
      <w:pPr>
        <w:jc w:val="both"/>
        <w:rPr>
          <w:lang w:val="hr-HR"/>
        </w:rPr>
      </w:pPr>
      <w:r w:rsidRPr="00C70A99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874667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E51F1" w:rsidRPr="000E51F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B69DF">
      <w:t>1960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0E51F1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2E40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5E464F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1515C"/>
    <w:rsid w:val="008211CD"/>
    <w:rsid w:val="00832F97"/>
    <w:rsid w:val="00870E42"/>
    <w:rsid w:val="00874667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70A99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0EC9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1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51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51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51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1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51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51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51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St-1960/2015</izvorni_sadrzaj>
    <derivirana_varijabla naziv="DomainObject.Predmet.OznakaBroj_1">St-1960/2015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FTZ ŠIMAC I KOVAČEVIĆ k.d. za obavljanje zaštitarske djelatnosti</izvorni_sadrzaj>
    <derivirana_varijabla naziv="DomainObject.Predmet.ProtustrankaFormated_1">  FTZ ŠIMAC I KOVAČEVIĆ k.d. za obavljanje zaštitarske djelatnosti</derivirana_varijabla>
  </DomainObject.Predmet.ProtustrankaFormated>
  <DomainObject.Predmet.ProtustrankaFormatedOIB>
    <izvorni_sadrzaj>  FTZ ŠIMAC I KOVAČEVIĆ k.d. za obavljanje zaštitarske djelatnosti, OIB 13624666946</izvorni_sadrzaj>
    <derivirana_varijabla naziv="DomainObject.Predmet.ProtustrankaFormatedOIB_1">  FTZ ŠIMAC I KOVAČEVIĆ k.d. za obavljanje zaštitarske djelatnosti, OIB 13624666946</derivirana_varijabla>
  </DomainObject.Predmet.ProtustrankaFormatedOIB>
  <DomainObject.Predmet.ProtustrankaFormatedWithAdress>
    <izvorni_sadrzaj> FTZ ŠIMAC I KOVAČEVIĆ k.d. za obavljanje zaštitarske djelatnosti, Prilaz Vladimira Nazora 5, 21000 Split</izvorni_sadrzaj>
    <derivirana_varijabla naziv="DomainObject.Predmet.ProtustrankaFormatedWithAdress_1"> FTZ ŠIMAC I KOVAČEVIĆ k.d. za obavljanje zaštitarske djelatnosti, Prilaz Vladimira Nazora 5, 21000 Split</derivirana_varijabla>
  </DomainObject.Predmet.ProtustrankaFormatedWithAdress>
  <DomainObject.Predmet.ProtustrankaFormatedWithAdressOIB>
    <izvorni_sadrzaj> FTZ ŠIMAC I KOVAČEVIĆ k.d. za obavljanje zaštitarske djelatnosti, OIB 13624666946, Prilaz Vladimira Nazora 5, 21000 Split</izvorni_sadrzaj>
    <derivirana_varijabla naziv="DomainObject.Predmet.ProtustrankaFormatedWithAdressOIB_1"> FTZ ŠIMAC I KOVAČEVIĆ k.d. za obavljanje zaštitarske djelatnosti, OIB 13624666946, Prilaz Vladimira Nazora 5, 21000 Split</derivirana_varijabla>
  </DomainObject.Predmet.ProtustrankaFormatedWithAdressOIB>
  <DomainObject.Predmet.ProtustrankaWithAdress>
    <izvorni_sadrzaj>FTZ ŠIMAC I KOVAČEVIĆ k.d. za obavljanje zaštitarske djelatnosti Prilaz Vladimira Nazora 5, 21000 Split</izvorni_sadrzaj>
    <derivirana_varijabla naziv="DomainObject.Predmet.ProtustrankaWithAdress_1">FTZ ŠIMAC I KOVAČEVIĆ k.d. za obavljanje zaštitarske djelatnosti Prilaz Vladimira Nazora 5, 21000 Split</derivirana_varijabla>
  </DomainObject.Predmet.ProtustrankaWithAdress>
  <DomainObject.Predmet.ProtustrankaWithAdressOIB>
    <izvorni_sadrzaj>FTZ ŠIMAC I KOVAČEVIĆ k.d. za obavljanje zaštitarske djelatnosti, OIB 13624666946, Prilaz Vladimira Nazora 5, 21000 Split</izvorni_sadrzaj>
    <derivirana_varijabla naziv="DomainObject.Predmet.ProtustrankaWithAdressOIB_1">FTZ ŠIMAC I KOVAČEVIĆ k.d. za obavljanje zaštitarske djelatnosti, OIB 13624666946, Prilaz Vladimira Nazora 5, 21000 Split</derivirana_varijabla>
  </DomainObject.Predmet.ProtustrankaWithAdressOIB>
  <DomainObject.Predmet.ProtustrankaNazivFormated>
    <izvorni_sadrzaj>FTZ ŠIMAC I KOVAČEVIĆ k.d. za obavljanje zaštitarske djelatnosti</izvorni_sadrzaj>
    <derivirana_varijabla naziv="DomainObject.Predmet.ProtustrankaNazivFormated_1">FTZ ŠIMAC I KOVAČEVIĆ k.d. za obavljanje zaštitarske djelatnosti</derivirana_varijabla>
  </DomainObject.Predmet.ProtustrankaNazivFormated>
  <DomainObject.Predmet.ProtustrankaNazivFormatedOIB>
    <izvorni_sadrzaj>FTZ ŠIMAC I KOVAČEVIĆ k.d. za obavljanje zaštitarske djelatnosti, OIB 13624666946</izvorni_sadrzaj>
    <derivirana_varijabla naziv="DomainObject.Predmet.ProtustrankaNazivFormatedOIB_1">FTZ ŠIMAC I KOVAČEVIĆ k.d. za obavljanje zaštitarske djelatnosti, OIB 13624666946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5403.58</izvorni_sadrzaj>
    <derivirana_varijabla naziv="DomainObject.Predmet.TrenutnaVrijednost_1">5403.58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FTZ ŠIMAC I KOVAČEVIĆ k.d. za obavljanje zaštitarske djelatnosti</item>
    </izvorni_sadrzaj>
    <derivirana_varijabla naziv="DomainObject.Predmet.ProtuStrankaListFormated_1">
      <item>FTZ ŠIMAC I KOVAČEVIĆ k.d. za obavljanje zaštitarske djelatnosti</item>
    </derivirana_varijabla>
  </DomainObject.Predmet.ProtuStrankaListFormated>
  <DomainObject.Predmet.ProtuStrankaListFormatedOIB>
    <izvorni_sadrzaj>
      <item>FTZ ŠIMAC I KOVAČEVIĆ k.d. za obavljanje zaštitarske djelatnosti, OIB 13624666946</item>
    </izvorni_sadrzaj>
    <derivirana_varijabla naziv="DomainObject.Predmet.ProtuStrankaListFormatedOIB_1">
      <item>FTZ ŠIMAC I KOVAČEVIĆ k.d. za obavljanje zaštitarske djelatnosti, OIB 13624666946</item>
    </derivirana_varijabla>
  </DomainObject.Predmet.ProtuStrankaListFormatedOIB>
  <DomainObject.Predmet.ProtuStrankaListFormatedWithAdress>
    <izvorni_sadrzaj>
      <item>FTZ ŠIMAC I KOVAČEVIĆ k.d. za obavljanje zaštitarske djelatnosti, Prilaz Vladimira Nazora 5, 21000 Split</item>
    </izvorni_sadrzaj>
    <derivirana_varijabla naziv="DomainObject.Predmet.ProtuStrankaListFormatedWithAdress_1">
      <item>FTZ ŠIMAC I KOVAČEVIĆ k.d. za obavljanje zaštitarske djelatnosti, Prilaz Vladimira Nazora 5, 21000 Split</item>
    </derivirana_varijabla>
  </DomainObject.Predmet.ProtuStrankaListFormatedWithAdress>
  <DomainObject.Predmet.ProtuStrankaListFormatedWithAdressOIB>
    <izvorni_sadrzaj>
      <item>FTZ ŠIMAC I KOVAČEVIĆ k.d. za obavljanje zaštitarske djelatnosti, OIB 13624666946, Prilaz Vladimira Nazora 5, 21000 Split</item>
    </izvorni_sadrzaj>
    <derivirana_varijabla naziv="DomainObject.Predmet.ProtuStrankaListFormatedWithAdressOIB_1">
      <item>FTZ ŠIMAC I KOVAČEVIĆ k.d. za obavljanje zaštitarske djelatnosti, OIB 13624666946, Prilaz Vladimira Nazora 5, 21000 Split</item>
    </derivirana_varijabla>
  </DomainObject.Predmet.ProtuStrankaListFormatedWithAdressOIB>
  <DomainObject.Predmet.ProtuStrankaListNazivFormated>
    <izvorni_sadrzaj>
      <item>FTZ ŠIMAC I KOVAČEVIĆ k.d. za obavljanje zaštitarske djelatnosti</item>
    </izvorni_sadrzaj>
    <derivirana_varijabla naziv="DomainObject.Predmet.ProtuStrankaListNazivFormated_1">
      <item>FTZ ŠIMAC I KOVAČEVIĆ k.d. za obavljanje zaštitarske djelatnosti</item>
    </derivirana_varijabla>
  </DomainObject.Predmet.ProtuStrankaListNazivFormated>
  <DomainObject.Predmet.ProtuStrankaListNazivFormatedOIB>
    <izvorni_sadrzaj>
      <item>FTZ ŠIMAC I KOVAČEVIĆ k.d. za obavljanje zaštitarske djelatnosti, OIB 13624666946</item>
    </izvorni_sadrzaj>
    <derivirana_varijabla naziv="DomainObject.Predmet.ProtuStrankaListNazivFormatedOIB_1">
      <item>FTZ ŠIMAC I KOVAČEVIĆ k.d. za obavljanje zaštitarske djelatnosti, OIB 13624666946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FTZ ŠIMAC I KOVAČEVIĆ k.d. za obavljanje zaštitarske djelatnosti</izvorni_sadrzaj>
    <derivirana_varijabla naziv="DomainObject.Predmet.ProtustrankaIDrugi_1">FTZ ŠIMAC I KOVAČEVIĆ k.d. za obavljanje zaštitarske djelatnosti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FTZ ŠIMAC I KOVAČEVIĆ k.d. za obavljanje zaštitarske djelatnosti, OIB 13624666946, Prilaz Vladimira Nazora 5, 21000 Split</izvorni_sadrzaj>
    <derivirana_varijabla naziv="DomainObject.Predmet.ProtustrankaIDrugiAdressOIB_1">FTZ ŠIMAC I KOVAČEVIĆ k.d. za obavljanje zaštitarske djelatnosti, OIB 13624666946, Prilaz Vladimira Nazora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FTZ ŠIMAC I KOVAČEVIĆ k.d. za obavljanje zaštitarske djelatnosti</item>
      <item>FINANCIJSKA AGENCIJA RC SPLIT</item>
    </izvorni_sadrzaj>
    <derivirana_varijabla naziv="DomainObject.Predmet.SudioniciListNaziv_1">
      <item>FTZ ŠIMAC I KOVAČEVIĆ k.d. za obavljanje zaštitarske djelatnosti</item>
      <item>FINANCIJSKA AGENCIJA RC SPLIT</item>
    </derivirana_varijabla>
  </DomainObject.Predmet.SudioniciListNaziv>
  <DomainObject.Predmet.SudioniciListAdressOIB>
    <izvorni_sadrzaj>
      <item>FTZ ŠIMAC I KOVAČEVIĆ k.d. za obavljanje zaštitarske djelatnosti, OIB 13624666946, Prilaz Vladimira Nazora 5,21000 Split</item>
      <item>FINANCIJSKA AGENCIJA RC SPLIT, OIB 85821130368, Mažuranićevo šetalište 24b,21000 Split</item>
    </izvorni_sadrzaj>
    <derivirana_varijabla naziv="DomainObject.Predmet.SudioniciListAdressOIB_1">
      <item>FTZ ŠIMAC I KOVAČEVIĆ k.d. za obavljanje zaštitarske djelatnosti, OIB 13624666946, Prilaz Vladimira Nazora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13624666946</item>
      <item>, OIB 85821130368</item>
    </izvorni_sadrzaj>
    <derivirana_varijabla naziv="DomainObject.Predmet.SudioniciListNazivOIB_1">
      <item>, OIB 13624666946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13AF6-CEDA-47F5-B518-295435200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4227</properties:Characters>
  <properties:Lines>112</properties:Lines>
  <properties:Paragraphs>35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2016-05-16T06:14:00Z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