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98456" w14:paraId="c298456" w:rsidRDefault="00833DED" w:rsidP="00EE136A" w:rsidR="00833DED" w:rsidRPr="00AC6FF1">
      <w:pPr>
        <w:ind w:left="5664"/>
        <w15:collapsed w:val="false"/>
      </w:pPr>
      <w:bookmarkStart w:name="_GoBack" w:id="0"/>
      <w:bookmarkEnd w:id="0"/>
      <w:r w:rsidRPr="00AC6FF1">
        <w:t xml:space="preserve">            </w:t>
      </w:r>
    </w:p>
    <w:p w:rsidRDefault="00833DED" w:rsidP="00833DED" w:rsidR="00833DED" w:rsidRPr="00AC6FF1"/>
    <w:p w:rsidRDefault="00833DED" w:rsidP="00833DED" w:rsidR="00833DED" w:rsidRPr="00AC6FF1"/>
    <w:p w:rsidRDefault="00833DED" w:rsidP="00833DED" w:rsidR="00833DED" w:rsidRPr="00AC6FF1"/>
    <w:p w:rsidRDefault="00833DED" w:rsidP="00833DED" w:rsidR="00833DED" w:rsidRPr="00AC6FF1"/>
    <w:p w:rsidRDefault="00833DED" w:rsidP="00EE136A" w:rsidR="00833DED" w:rsidRPr="00AC6FF1">
      <w:pPr>
        <w:rPr>
          <w:b/>
          <w:bCs/>
        </w:rPr>
      </w:pPr>
      <w:r w:rsidRPr="00AC6FF1">
        <w:rPr>
          <w:b/>
          <w:bCs/>
        </w:rPr>
        <w:t>REPUBLIKA HRVATSKA</w:t>
      </w:r>
    </w:p>
    <w:p w:rsidRDefault="00833DED" w:rsidP="00EE136A" w:rsidR="00833DED" w:rsidRPr="00AC6FF1">
      <w:pPr>
        <w:rPr>
          <w:b/>
          <w:bCs/>
        </w:rPr>
      </w:pPr>
      <w:r w:rsidRPr="00AC6FF1">
        <w:rPr>
          <w:b/>
          <w:bCs/>
        </w:rPr>
        <w:t>TRGOVAČKI SUD U ZADRU</w:t>
      </w:r>
    </w:p>
    <w:p w:rsidRDefault="00833DED" w:rsidP="00EE136A" w:rsidR="00833DED" w:rsidRPr="00AC6FF1">
      <w:r w:rsidRPr="00AC6FF1">
        <w:t>Zadar, Dr. Franje Tuđmana 35</w:t>
      </w:r>
      <w:r w:rsidRPr="00AC6FF1">
        <w:tab/>
      </w:r>
      <w:r w:rsidRPr="00AC6FF1">
        <w:tab/>
      </w:r>
      <w:r w:rsidRPr="00AC6FF1">
        <w:tab/>
      </w:r>
      <w:r w:rsidRPr="00AC6FF1">
        <w:tab/>
      </w:r>
      <w:r w:rsidRPr="00AC6FF1">
        <w:tab/>
      </w:r>
      <w:r w:rsidRPr="00AC6FF1">
        <w:tab/>
      </w:r>
    </w:p>
    <w:p w:rsidRDefault="00B91107" w:rsidP="003A1648" w:rsidR="00B91107" w:rsidRPr="00AC6FF1">
      <w:pPr>
        <w:tabs>
          <w:tab w:pos="7350" w:val="left"/>
        </w:tabs>
        <w:ind w:firstLine="708"/>
      </w:pPr>
    </w:p>
    <w:p w:rsidRDefault="004D436D" w:rsidP="003A1648" w:rsidR="00833DED" w:rsidRPr="00AC6FF1">
      <w:pPr>
        <w:tabs>
          <w:tab w:pos="7350" w:val="left"/>
        </w:tabs>
        <w:ind w:firstLine="708"/>
      </w:pPr>
      <w:r w:rsidRPr="00AC6FF1">
        <w:tab/>
      </w:r>
    </w:p>
    <w:p w:rsidRDefault="00C737E8" w:rsidP="00833DED" w:rsidR="00833DED" w:rsidRPr="00AC6FF1">
      <w:pPr>
        <w:jc w:val="center"/>
        <w:rPr>
          <w:b/>
          <w:bCs/>
        </w:rPr>
      </w:pPr>
      <w:r w:rsidRPr="00AC6FF1">
        <w:rPr>
          <w:b/>
          <w:bCs/>
        </w:rPr>
        <w:t xml:space="preserve">U </w:t>
      </w:r>
      <w:r w:rsidR="00AC6FF1" w:rsidRPr="00AC6FF1">
        <w:rPr>
          <w:b/>
          <w:bCs/>
        </w:rPr>
        <w:t xml:space="preserve"> </w:t>
      </w:r>
      <w:r w:rsidRPr="00AC6FF1">
        <w:rPr>
          <w:b/>
          <w:bCs/>
        </w:rPr>
        <w:t>I M E</w:t>
      </w:r>
      <w:r w:rsidR="00833DED" w:rsidRPr="00AC6FF1">
        <w:rPr>
          <w:b/>
          <w:bCs/>
        </w:rPr>
        <w:t xml:space="preserve"> </w:t>
      </w:r>
      <w:r w:rsidR="00AC6FF1" w:rsidRPr="00AC6FF1">
        <w:rPr>
          <w:b/>
          <w:bCs/>
        </w:rPr>
        <w:t xml:space="preserve"> </w:t>
      </w:r>
      <w:r w:rsidR="00833DED" w:rsidRPr="00AC6FF1">
        <w:rPr>
          <w:b/>
          <w:bCs/>
        </w:rPr>
        <w:t xml:space="preserve">R E P U B L I K </w:t>
      </w:r>
      <w:r w:rsidRPr="00AC6FF1">
        <w:rPr>
          <w:b/>
          <w:bCs/>
        </w:rPr>
        <w:t>E</w:t>
      </w:r>
      <w:r w:rsidR="00833DED" w:rsidRPr="00AC6FF1">
        <w:rPr>
          <w:b/>
          <w:bCs/>
        </w:rPr>
        <w:t xml:space="preserve">  H R V A T S K </w:t>
      </w:r>
      <w:r w:rsidRPr="00AC6FF1">
        <w:rPr>
          <w:b/>
          <w:bCs/>
        </w:rPr>
        <w:t>E</w:t>
      </w:r>
    </w:p>
    <w:p w:rsidRDefault="00833DED" w:rsidP="00833DED" w:rsidR="00833DED" w:rsidRPr="00AC6FF1">
      <w:pPr>
        <w:jc w:val="center"/>
        <w:rPr>
          <w:b/>
          <w:bCs/>
        </w:rPr>
      </w:pPr>
    </w:p>
    <w:p w:rsidRDefault="00833DED" w:rsidP="00AC6FF1" w:rsidR="00833DED" w:rsidRPr="00AC6FF1">
      <w:pPr>
        <w:jc w:val="center"/>
        <w:rPr>
          <w:b/>
          <w:bCs/>
        </w:rPr>
      </w:pPr>
      <w:r w:rsidRPr="00AC6FF1">
        <w:rPr>
          <w:b/>
          <w:bCs/>
        </w:rPr>
        <w:t>R J E Š E NJ E</w:t>
      </w:r>
    </w:p>
    <w:p w:rsidRDefault="003E44D7" w:rsidP="00C737E8" w:rsidR="00C737E8" w:rsidRPr="00AC6FF1">
      <w:pPr>
        <w:jc w:val="both"/>
      </w:pPr>
      <w:r w:rsidRPr="00AC6FF1">
        <w:tab/>
      </w:r>
    </w:p>
    <w:p w:rsidRDefault="00C737E8" w:rsidP="00C737E8" w:rsidR="003E44D7">
      <w:pPr>
        <w:ind w:firstLine="708"/>
        <w:jc w:val="both"/>
      </w:pPr>
      <w:r w:rsidRPr="00AC6FF1">
        <w:t>Trgovački sud u Zadru, OIB:39670464653, po sutkinji Ani Markač, povodom zahtjeva Financijske agencije, Regionalnog centra Rijeka, Podružnice Pula, Giardini 5, Pula od 15. ožujka 2016. za provedbu skraćenoga stečajnog postupka nad dužnikom DOGANČIĆ jednostavno društvo s ograničenom odgovornošću za građenje, OIB:17783804808, Nova Vas, Cancini 36, dana 20. veljače 2017.,</w:t>
      </w:r>
    </w:p>
    <w:p w:rsidRDefault="00AC6FF1" w:rsidP="00C737E8" w:rsidR="00AC6FF1" w:rsidRPr="00AC6FF1">
      <w:pPr>
        <w:ind w:firstLine="708"/>
        <w:jc w:val="both"/>
      </w:pPr>
    </w:p>
    <w:p w:rsidRDefault="00833DED" w:rsidP="00833DED" w:rsidR="00833DED" w:rsidRPr="00AC6FF1">
      <w:pPr>
        <w:jc w:val="center"/>
      </w:pPr>
      <w:r w:rsidRPr="00AC6FF1">
        <w:t>r i j e š i o   j e</w:t>
      </w:r>
    </w:p>
    <w:p w:rsidRDefault="00833DED" w:rsidP="00833DED" w:rsidR="00833DED" w:rsidRPr="00AC6FF1">
      <w:pPr>
        <w:tabs>
          <w:tab w:pos="960" w:val="left"/>
        </w:tabs>
        <w:jc w:val="both"/>
      </w:pPr>
    </w:p>
    <w:p w:rsidRDefault="00833DED" w:rsidP="00AC6FF1" w:rsidR="00AC6FF1" w:rsidRPr="00AC6FF1">
      <w:pPr>
        <w:pStyle w:val="Tijeloteksta"/>
        <w:ind w:firstLine="708"/>
        <w:rPr>
          <w:szCs w:val="24"/>
        </w:rPr>
      </w:pPr>
      <w:r w:rsidRPr="00AC6FF1">
        <w:rPr>
          <w:szCs w:val="24"/>
        </w:rPr>
        <w:t xml:space="preserve">Odbacuje se </w:t>
      </w:r>
      <w:r w:rsidR="00DD1D7B" w:rsidRPr="00AC6FF1">
        <w:rPr>
          <w:szCs w:val="24"/>
        </w:rPr>
        <w:t xml:space="preserve">zahtjev Financijske agencije </w:t>
      </w:r>
      <w:r w:rsidRPr="00AC6FF1">
        <w:rPr>
          <w:szCs w:val="24"/>
        </w:rPr>
        <w:t xml:space="preserve">od </w:t>
      </w:r>
      <w:r w:rsidR="00AC6FF1">
        <w:rPr>
          <w:szCs w:val="24"/>
        </w:rPr>
        <w:t xml:space="preserve">15. ožujka </w:t>
      </w:r>
      <w:r w:rsidR="00C84A03" w:rsidRPr="00AC6FF1">
        <w:rPr>
          <w:szCs w:val="24"/>
        </w:rPr>
        <w:t xml:space="preserve">2016. </w:t>
      </w:r>
      <w:r w:rsidRPr="00AC6FF1">
        <w:rPr>
          <w:szCs w:val="24"/>
        </w:rPr>
        <w:t xml:space="preserve">za provedbu skraćenoga stečajnog postupka nad dužnikom </w:t>
      </w:r>
      <w:r w:rsidR="00AC6FF1" w:rsidRPr="00AC6FF1">
        <w:rPr>
          <w:szCs w:val="24"/>
        </w:rPr>
        <w:t>DOGANČIĆ jednostavno društvo s ograničenom</w:t>
      </w:r>
      <w:r w:rsidR="00AC6FF1">
        <w:rPr>
          <w:szCs w:val="24"/>
        </w:rPr>
        <w:t xml:space="preserve"> </w:t>
      </w:r>
      <w:r w:rsidR="00AC6FF1" w:rsidRPr="00AC6FF1">
        <w:rPr>
          <w:szCs w:val="24"/>
        </w:rPr>
        <w:t>odgovornošću za građenje, OIB:17783804808, Nova Vas, Cancini 36</w:t>
      </w:r>
      <w:r w:rsidR="00AC6FF1">
        <w:rPr>
          <w:szCs w:val="24"/>
        </w:rPr>
        <w:t>.</w:t>
      </w:r>
    </w:p>
    <w:p w:rsidRDefault="00AC6FF1" w:rsidP="00833DED" w:rsidR="00AC6FF1">
      <w:pPr>
        <w:jc w:val="center"/>
      </w:pPr>
    </w:p>
    <w:p w:rsidRDefault="00AC6FF1" w:rsidP="00833DED" w:rsidR="00AC6FF1">
      <w:pPr>
        <w:jc w:val="center"/>
      </w:pPr>
    </w:p>
    <w:p w:rsidRDefault="00833DED" w:rsidP="00833DED" w:rsidR="00833DED" w:rsidRPr="00AC6FF1">
      <w:pPr>
        <w:jc w:val="center"/>
      </w:pPr>
      <w:r w:rsidRPr="00AC6FF1">
        <w:t>Obrazloženje</w:t>
      </w:r>
    </w:p>
    <w:p w:rsidRDefault="00833DED" w:rsidP="00833DED" w:rsidR="00833DED" w:rsidRPr="00AC6FF1">
      <w:pPr>
        <w:jc w:val="both"/>
      </w:pPr>
    </w:p>
    <w:p w:rsidRDefault="00286C18" w:rsidP="00CC7121" w:rsidR="00B56899" w:rsidRPr="00AC6FF1">
      <w:pPr>
        <w:jc w:val="both"/>
      </w:pPr>
      <w:r w:rsidRPr="00AC6FF1">
        <w:tab/>
        <w:t xml:space="preserve">Financijska agencija </w:t>
      </w:r>
      <w:r w:rsidR="00AC6FF1">
        <w:t xml:space="preserve">15. ožujka </w:t>
      </w:r>
      <w:r w:rsidR="00C84A03" w:rsidRPr="00AC6FF1">
        <w:t xml:space="preserve">2016. </w:t>
      </w:r>
      <w:r w:rsidR="00DD1D7B" w:rsidRPr="00AC6FF1">
        <w:t xml:space="preserve">podnijela </w:t>
      </w:r>
      <w:r w:rsidRPr="00AC6FF1">
        <w:t xml:space="preserve">je Trgovačkom sudu u Pazinu </w:t>
      </w:r>
      <w:r w:rsidR="00DD1D7B" w:rsidRPr="00AC6FF1">
        <w:t>zahtjev za provedbu skraćenoga stečajnog postupka nad uvodno ozn</w:t>
      </w:r>
      <w:r w:rsidR="003A1648" w:rsidRPr="00AC6FF1">
        <w:t>ač</w:t>
      </w:r>
      <w:r w:rsidR="00AC6FF1">
        <w:t>enim dužnikom na temelju čl. 429</w:t>
      </w:r>
      <w:r w:rsidR="00373D9A" w:rsidRPr="00AC6FF1">
        <w:t xml:space="preserve">. </w:t>
      </w:r>
      <w:r w:rsidR="00DD1D7B" w:rsidRPr="00AC6FF1">
        <w:t>st. 1. Stečajnog zakona (Narodne novine broj 71/15, dalj</w:t>
      </w:r>
      <w:r w:rsidR="00373D9A" w:rsidRPr="00AC6FF1">
        <w:t xml:space="preserve">e: SZ) navodeći da isti na dan </w:t>
      </w:r>
      <w:r w:rsidR="00AC6FF1">
        <w:t xml:space="preserve">11. ožujka 2016. </w:t>
      </w:r>
      <w:r w:rsidR="00DD1D7B" w:rsidRPr="00AC6FF1">
        <w:t xml:space="preserve">u Očevidniku redoslijeda osnova za plaćanje ima evidentirane neizvršene osnove za plaćanje u neprekinutom razdoblju od </w:t>
      </w:r>
      <w:r w:rsidR="00AC6FF1">
        <w:t xml:space="preserve">120 </w:t>
      </w:r>
      <w:r w:rsidR="00DD1D7B" w:rsidRPr="00AC6FF1">
        <w:t xml:space="preserve">dana u iznosu od </w:t>
      </w:r>
      <w:r w:rsidR="00AC6FF1">
        <w:t xml:space="preserve">7.020,05 </w:t>
      </w:r>
      <w:r w:rsidR="0038084A" w:rsidRPr="00AC6FF1">
        <w:t xml:space="preserve">kn </w:t>
      </w:r>
      <w:r w:rsidR="00DD1D7B" w:rsidRPr="00AC6FF1">
        <w:t xml:space="preserve">te da nema zaposlenih.  </w:t>
      </w:r>
    </w:p>
    <w:p w:rsidRDefault="00286C18" w:rsidP="00333E8C" w:rsidR="00FF51E0" w:rsidRPr="00AC6FF1">
      <w:pPr>
        <w:ind w:firstLine="708"/>
        <w:jc w:val="both"/>
      </w:pPr>
      <w:r w:rsidRPr="00AC6FF1">
        <w:t xml:space="preserve">Oglasom Trgovačkog suda u Pazinu od 19. travnja 2016. stranke i vjerovnici obaviješteni su da je temeljem čl. 11. st. 2. Zakona o sudovima (Narodne novine broj 28/13, 33/15 i 82/15) rješenjem predsjednika Visokog trgovačkog suda u Zagrebu posl. br. 31 Su-412/16-2 od 7. travnja 2016. kao drugi stvarno nadležan suda za rješavanje ovog predmeta određen </w:t>
      </w:r>
      <w:r w:rsidR="00333E8C" w:rsidRPr="00AC6FF1">
        <w:t>T</w:t>
      </w:r>
      <w:r w:rsidR="003864E3" w:rsidRPr="00AC6FF1">
        <w:t>rgovački sud u Zadru.</w:t>
      </w:r>
    </w:p>
    <w:p w:rsidRDefault="00CC7121" w:rsidP="00BB41C8" w:rsidR="00FF51E0" w:rsidRPr="00AC6FF1">
      <w:pPr>
        <w:ind w:firstLine="708"/>
        <w:jc w:val="both"/>
      </w:pPr>
      <w:r w:rsidRPr="00AC6FF1">
        <w:t xml:space="preserve">Pregledom </w:t>
      </w:r>
      <w:r w:rsidR="00AC6FF1">
        <w:t xml:space="preserve">pribavljene </w:t>
      </w:r>
      <w:r w:rsidR="004D436D" w:rsidRPr="00AC6FF1">
        <w:t xml:space="preserve">Potvrde FINA-e, </w:t>
      </w:r>
      <w:r w:rsidR="003A1648" w:rsidRPr="00AC6FF1">
        <w:t xml:space="preserve">Podružnica </w:t>
      </w:r>
      <w:r w:rsidR="004D436D" w:rsidRPr="00AC6FF1">
        <w:t xml:space="preserve">Pula o blokadi računa i novčanih sredstava ovršenika proizlazi da </w:t>
      </w:r>
      <w:r w:rsidR="00985D18">
        <w:t xml:space="preserve">dužnika </w:t>
      </w:r>
      <w:r w:rsidR="004D436D" w:rsidRPr="00AC6FF1">
        <w:t xml:space="preserve">na dan </w:t>
      </w:r>
      <w:r w:rsidR="00AC6FF1">
        <w:t>16</w:t>
      </w:r>
      <w:r w:rsidR="006E5FE8" w:rsidRPr="00AC6FF1">
        <w:t xml:space="preserve">. </w:t>
      </w:r>
      <w:r w:rsidR="00F12F65" w:rsidRPr="00AC6FF1">
        <w:t>veljače</w:t>
      </w:r>
      <w:r w:rsidR="006E5FE8" w:rsidRPr="00AC6FF1">
        <w:t xml:space="preserve"> </w:t>
      </w:r>
      <w:r w:rsidR="00214A61" w:rsidRPr="00AC6FF1">
        <w:t>2017</w:t>
      </w:r>
      <w:r w:rsidR="004D436D" w:rsidRPr="00AC6FF1">
        <w:t>.  (datum izdavanja potvrde) na računima i novčanim sredstvima im</w:t>
      </w:r>
      <w:r w:rsidR="003864E3" w:rsidRPr="00AC6FF1">
        <w:t>a</w:t>
      </w:r>
      <w:r w:rsidR="004D436D" w:rsidRPr="00AC6FF1">
        <w:t xml:space="preserve"> evidentirano 0 dana neprekidne blokade, odnosno </w:t>
      </w:r>
      <w:r w:rsidR="003A1648" w:rsidRPr="00AC6FF1">
        <w:t xml:space="preserve">0 </w:t>
      </w:r>
      <w:r w:rsidR="004D436D" w:rsidRPr="00AC6FF1">
        <w:t xml:space="preserve">dana blokade u prethodnih 6 mjeseci zbog nepodmirenih osnovan za plaćanje evidentiranih u Očevidniku redoslijeda za plaćanje. Nepodmirene obveze na dan izdavanja potvrde da iznose 0,00 kn. </w:t>
      </w:r>
    </w:p>
    <w:p w:rsidRDefault="00DD1D7B" w:rsidP="00FF51E0" w:rsidR="00FF51E0" w:rsidRPr="00AC6FF1">
      <w:pPr>
        <w:ind w:firstLine="708"/>
        <w:jc w:val="both"/>
      </w:pPr>
      <w:r w:rsidRPr="00AC6FF1">
        <w:t xml:space="preserve">Odredbom čl. 428. SZ-a </w:t>
      </w:r>
      <w:r w:rsidR="00FF51E0" w:rsidRPr="00AC6FF1">
        <w:t>propisano</w:t>
      </w:r>
      <w:r w:rsidRPr="00AC6FF1">
        <w:t xml:space="preserve"> je da će sud provesti skraćeni stečajni pos</w:t>
      </w:r>
      <w:r w:rsidR="00FF51E0" w:rsidRPr="00AC6FF1">
        <w:t>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FF51E0" w:rsidP="00833DED" w:rsidR="00833DED" w:rsidRPr="00AC6FF1">
      <w:pPr>
        <w:jc w:val="both"/>
      </w:pPr>
      <w:r w:rsidRPr="00AC6FF1">
        <w:lastRenderedPageBreak/>
        <w:tab/>
      </w:r>
      <w:r w:rsidR="00333E8C" w:rsidRPr="00AC6FF1">
        <w:t xml:space="preserve">Budući da dužnik u Očevidniku redoslijeda osnova za plaćanje nema evidentirane neizvršene osnove za plaćanje u neprekinutom razdoblju od 120 dana, to je za zaključiti da se </w:t>
      </w:r>
      <w:r w:rsidRPr="00AC6FF1">
        <w:t xml:space="preserve"> u konkretnom slučaju n</w:t>
      </w:r>
      <w:r w:rsidR="00333E8C" w:rsidRPr="00AC6FF1">
        <w:t xml:space="preserve">isu ispunile </w:t>
      </w:r>
      <w:r w:rsidR="00580B8F" w:rsidRPr="00AC6FF1">
        <w:t>kumulativno određen</w:t>
      </w:r>
      <w:r w:rsidR="00333E8C" w:rsidRPr="00AC6FF1">
        <w:t>e</w:t>
      </w:r>
      <w:r w:rsidR="00580B8F" w:rsidRPr="00AC6FF1">
        <w:t xml:space="preserve"> pretpostavk</w:t>
      </w:r>
      <w:r w:rsidR="00333E8C" w:rsidRPr="00AC6FF1">
        <w:t>e</w:t>
      </w:r>
      <w:r w:rsidRPr="00AC6FF1">
        <w:t xml:space="preserve"> iz članka 4</w:t>
      </w:r>
      <w:r w:rsidR="00333E8C" w:rsidRPr="00AC6FF1">
        <w:t xml:space="preserve">28. stavka 1. podstavka 2. SZ-a, slijedom čega je </w:t>
      </w:r>
      <w:r w:rsidRPr="00AC6FF1">
        <w:t xml:space="preserve">odlučeno kao u izreci rješenja. </w:t>
      </w:r>
    </w:p>
    <w:p w:rsidRDefault="00B91107" w:rsidP="00833DED" w:rsidR="00B91107" w:rsidRPr="00AC6FF1">
      <w:pPr>
        <w:jc w:val="both"/>
      </w:pPr>
    </w:p>
    <w:p w:rsidRDefault="0028547A" w:rsidP="00985D18" w:rsidR="00985D18">
      <w:pPr>
        <w:ind w:left="705"/>
        <w:jc w:val="center"/>
      </w:pPr>
      <w:r w:rsidRPr="00AC6FF1">
        <w:t xml:space="preserve">U Zadru </w:t>
      </w:r>
      <w:r w:rsidR="00AC6FF1">
        <w:t>20</w:t>
      </w:r>
      <w:r w:rsidR="006E5FE8" w:rsidRPr="00AC6FF1">
        <w:t xml:space="preserve">. </w:t>
      </w:r>
      <w:r w:rsidR="00214A61" w:rsidRPr="00AC6FF1">
        <w:t>veljače</w:t>
      </w:r>
      <w:r w:rsidR="004D436D" w:rsidRPr="00AC6FF1">
        <w:t xml:space="preserve"> </w:t>
      </w:r>
      <w:r w:rsidR="00214A61" w:rsidRPr="00AC6FF1">
        <w:t>2017</w:t>
      </w:r>
      <w:r w:rsidR="00FF51E0" w:rsidRPr="00AC6FF1">
        <w:t xml:space="preserve">. </w:t>
      </w:r>
    </w:p>
    <w:p w:rsidRDefault="00985D18" w:rsidP="00985D18" w:rsidR="00985D18"/>
    <w:p w:rsidRDefault="00985D18" w:rsidP="00985D18" w:rsidR="00B91107" w:rsidRPr="00AC6FF1">
      <w:r>
        <w:t xml:space="preserve">Za točnost otpravka – ovlaštena službenica                                                                     </w:t>
      </w:r>
      <w:r w:rsidR="004D436D" w:rsidRPr="00AC6FF1">
        <w:t>Sutkinja</w:t>
      </w:r>
      <w:r w:rsidR="00214A61" w:rsidRPr="00AC6FF1">
        <w:t xml:space="preserve"> </w:t>
      </w:r>
    </w:p>
    <w:p w:rsidRDefault="00985D18" w:rsidP="00985D18" w:rsidR="00833DED" w:rsidRPr="00AC6FF1">
      <w:pPr>
        <w:tabs>
          <w:tab w:pos="0" w:val="left"/>
        </w:tabs>
      </w:pPr>
      <w:r>
        <w:t xml:space="preserve">Marijana Žuža                                                                                                    </w:t>
      </w:r>
      <w:r w:rsidR="00C84A03" w:rsidRPr="00AC6FF1">
        <w:t>Ana Markač</w:t>
      </w:r>
      <w:r>
        <w:t>, v.r.</w:t>
      </w:r>
    </w:p>
    <w:p w:rsidRDefault="00B91107" w:rsidP="003E44D7" w:rsidR="00B91107" w:rsidRPr="00AC6FF1">
      <w:pPr>
        <w:tabs>
          <w:tab w:pos="0" w:val="left"/>
        </w:tabs>
      </w:pPr>
    </w:p>
    <w:p w:rsidRDefault="00985D18" w:rsidP="003E44D7" w:rsidR="00985D18">
      <w:pPr>
        <w:tabs>
          <w:tab w:pos="0" w:val="left"/>
        </w:tabs>
      </w:pPr>
    </w:p>
    <w:p w:rsidRDefault="00985D18" w:rsidP="003E44D7" w:rsidR="00985D18">
      <w:pPr>
        <w:tabs>
          <w:tab w:pos="0" w:val="left"/>
        </w:tabs>
      </w:pPr>
    </w:p>
    <w:p w:rsidRDefault="00985D18" w:rsidP="003E44D7" w:rsidR="00985D18">
      <w:pPr>
        <w:tabs>
          <w:tab w:pos="0" w:val="left"/>
        </w:tabs>
      </w:pPr>
    </w:p>
    <w:p w:rsidRDefault="00833DED" w:rsidP="003E44D7" w:rsidR="00833DED" w:rsidRPr="00AC6FF1">
      <w:pPr>
        <w:tabs>
          <w:tab w:pos="0" w:val="left"/>
        </w:tabs>
      </w:pPr>
      <w:r w:rsidRPr="00AC6FF1">
        <w:t xml:space="preserve">UPUTA O PRAVNOM LIJEKU: </w:t>
      </w:r>
    </w:p>
    <w:p w:rsidRDefault="00C67208" w:rsidP="00C84A03" w:rsidR="00C67208" w:rsidRPr="00AC6FF1">
      <w:pPr>
        <w:tabs>
          <w:tab w:pos="4438" w:val="left"/>
        </w:tabs>
        <w:jc w:val="both"/>
      </w:pPr>
      <w:r w:rsidRPr="00AC6FF1">
        <w:t xml:space="preserve">Protiv ovog rješenja može se izjaviti žalba u roku od osam dana od dostave rješenja, a dostava se smatra obavljenom istekom osmog dana od dana objave rješenja na mrežnoj stranici e-Oglasna ploča sudova (čl. 12. st. 1. i čl. 19. st. 1. i 2. SZ-a).  Žalba se podnosi ovom sudu u </w:t>
      </w:r>
      <w:r w:rsidR="00C84A03" w:rsidRPr="00AC6FF1">
        <w:t xml:space="preserve">2 (sva) istovjetna </w:t>
      </w:r>
      <w:r w:rsidRPr="00AC6FF1">
        <w:t xml:space="preserve">primjerka, a o istoj odlučuje Visoki trgovački sud Republike Hrvatske. </w:t>
      </w:r>
    </w:p>
    <w:p w:rsidRDefault="003E44D7" w:rsidP="00C84A03" w:rsidR="003E44D7" w:rsidRPr="00AC6FF1"/>
    <w:p w:rsidRDefault="00373D9A" w:rsidP="00C84A03" w:rsidR="00373D9A" w:rsidRPr="00AC6FF1"/>
    <w:p w:rsidRDefault="00833DED" w:rsidP="00C84A03" w:rsidR="00833DED" w:rsidRPr="00AC6FF1">
      <w:r w:rsidRPr="00AC6FF1">
        <w:t xml:space="preserve">Dostaviti: </w:t>
      </w:r>
    </w:p>
    <w:p w:rsidRDefault="00833DED" w:rsidP="004D436D" w:rsidR="00833DED" w:rsidRPr="00AC6FF1">
      <w:pPr>
        <w:numPr>
          <w:ilvl w:val="0"/>
          <w:numId w:val="1"/>
        </w:numPr>
      </w:pPr>
      <w:r w:rsidRPr="00AC6FF1">
        <w:t>podnositeljici zahtjeva</w:t>
      </w:r>
      <w:r w:rsidR="00BB41C8" w:rsidRPr="00AC6FF1">
        <w:t>, Podružnica Pula</w:t>
      </w:r>
      <w:r w:rsidRPr="00AC6FF1">
        <w:t xml:space="preserve"> </w:t>
      </w:r>
    </w:p>
    <w:p w:rsidRDefault="00C67208" w:rsidP="00833DED" w:rsidR="004D436D" w:rsidRPr="00AC6FF1">
      <w:pPr>
        <w:numPr>
          <w:ilvl w:val="0"/>
          <w:numId w:val="1"/>
        </w:numPr>
      </w:pPr>
      <w:r w:rsidRPr="00AC6FF1">
        <w:t xml:space="preserve">dužniku </w:t>
      </w:r>
    </w:p>
    <w:p w:rsidRDefault="00833DED" w:rsidP="00833DED" w:rsidR="00833DED" w:rsidRPr="00AC6FF1">
      <w:pPr>
        <w:numPr>
          <w:ilvl w:val="0"/>
          <w:numId w:val="1"/>
        </w:numPr>
      </w:pPr>
      <w:r w:rsidRPr="00AC6FF1">
        <w:t>e-</w:t>
      </w:r>
      <w:r w:rsidR="00C67208" w:rsidRPr="00AC6FF1">
        <w:t>Oglasne ploče suda</w:t>
      </w:r>
    </w:p>
    <w:p w:rsidRDefault="003E44D7" w:rsidP="003E44D7" w:rsidR="00BC586F" w:rsidRPr="00AC6FF1">
      <w:pPr>
        <w:numPr>
          <w:ilvl w:val="0"/>
          <w:numId w:val="1"/>
        </w:numPr>
      </w:pPr>
      <w:r w:rsidRPr="00AC6FF1">
        <w:t>u spis.</w:t>
      </w:r>
    </w:p>
    <w:sectPr w:rsidSect="00B91107" w:rsidR="00BC586F" w:rsidRPr="00AC6FF1">
      <w:headerReference w:type="default" r:id="rId10"/>
      <w:headerReference w:type="first" r:id="rId11"/>
      <w:pgSz w:h="16838" w:w="11906"/>
      <w:pgMar w:gutter="0" w:footer="708" w:header="708" w:left="1417" w:bottom="1560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2F65" w:rsidP="00C67208" w:rsidR="00F12F65">
      <w:r>
        <w:separator/>
      </w:r>
    </w:p>
  </w:endnote>
  <w:endnote w:id="0" w:type="continuationSeparator">
    <w:p w:rsidRDefault="00F12F65" w:rsidP="00C67208" w:rsidR="00F12F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2F65" w:rsidP="00C67208" w:rsidR="00F12F65">
      <w:r>
        <w:separator/>
      </w:r>
    </w:p>
  </w:footnote>
  <w:footnote w:id="0" w:type="continuationSeparator">
    <w:p w:rsidRDefault="00F12F65" w:rsidP="00C67208" w:rsidR="00F12F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37E8" w:rsidP="00C737E8" w:rsidR="00C737E8" w:rsidRPr="00EE136A">
    <w:pPr>
      <w:rPr>
        <w:sz w:val="22"/>
        <w:szCs w:val="22"/>
      </w:rPr>
    </w:pPr>
    <w:r>
      <w:rPr>
        <w:sz w:val="22"/>
        <w:szCs w:val="22"/>
      </w:rPr>
      <w:t xml:space="preserve">                                                                                </w:t>
    </w:r>
    <w:r w:rsidR="00F12F65" w:rsidRPr="006E5FE8">
      <w:rPr>
        <w:sz w:val="22"/>
        <w:szCs w:val="22"/>
      </w:rPr>
      <w:fldChar w:fldCharType="begin"/>
    </w:r>
    <w:r w:rsidR="00F12F65" w:rsidRPr="006E5FE8">
      <w:rPr>
        <w:sz w:val="22"/>
        <w:szCs w:val="22"/>
      </w:rPr>
      <w:instrText>PAGE   \* MERGEFORMAT</w:instrText>
    </w:r>
    <w:r w:rsidR="00F12F65" w:rsidRPr="006E5FE8">
      <w:rPr>
        <w:sz w:val="22"/>
        <w:szCs w:val="22"/>
      </w:rPr>
      <w:fldChar w:fldCharType="separate"/>
    </w:r>
    <w:r w:rsidR="00875621">
      <w:rPr>
        <w:noProof/>
        <w:sz w:val="22"/>
        <w:szCs w:val="22"/>
      </w:rPr>
      <w:t>2</w:t>
    </w:r>
    <w:r w:rsidR="00F12F65" w:rsidRPr="006E5FE8">
      <w:rPr>
        <w:sz w:val="22"/>
        <w:szCs w:val="22"/>
      </w:rPr>
      <w:fldChar w:fldCharType="end"/>
    </w:r>
    <w:r w:rsidR="00F12F65" w:rsidRPr="006E5FE8">
      <w:rPr>
        <w:sz w:val="22"/>
        <w:szCs w:val="22"/>
      </w:rPr>
      <w:t xml:space="preserve">  </w:t>
    </w:r>
    <w:r>
      <w:t xml:space="preserve">    </w:t>
    </w:r>
    <w:r>
      <w:tab/>
      <w:t xml:space="preserve">                         </w:t>
    </w:r>
    <w:r w:rsidR="00F12F65">
      <w:rPr>
        <w:sz w:val="22"/>
        <w:szCs w:val="22"/>
      </w:rPr>
      <w:t>Poslovni broj 2</w:t>
    </w:r>
    <w:r w:rsidR="00F12F65" w:rsidRPr="00C84A03">
      <w:rPr>
        <w:sz w:val="22"/>
        <w:szCs w:val="22"/>
      </w:rPr>
      <w:t xml:space="preserve"> St-</w:t>
    </w:r>
    <w:r>
      <w:rPr>
        <w:sz w:val="22"/>
        <w:szCs w:val="22"/>
      </w:rPr>
      <w:t>637/16-12</w:t>
    </w:r>
  </w:p>
  <w:p w:rsidRDefault="00F12F65" w:rsidP="00824937" w:rsidR="00F12F65" w:rsidRPr="00824937">
    <w:pPr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2F65" w:rsidP="00EE136A" w:rsidR="00F12F65" w:rsidRPr="00EE136A">
    <w:pPr>
      <w:ind w:left="5664"/>
      <w:rPr>
        <w:sz w:val="22"/>
        <w:szCs w:val="22"/>
      </w:rPr>
    </w:pPr>
    <w:r>
      <w:t xml:space="preserve">             </w:t>
    </w:r>
    <w:r w:rsidR="00C737E8">
      <w:rPr>
        <w:sz w:val="22"/>
        <w:szCs w:val="22"/>
      </w:rPr>
      <w:t>Poslovni broj: 2 St-637/16-12</w:t>
    </w:r>
  </w:p>
  <w:p w:rsidRDefault="00F12F65" w:rsidP="00EE136A" w:rsidR="00F12F6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DED"/>
    <w:rsid w:val="000401DA"/>
    <w:rsid w:val="000E382D"/>
    <w:rsid w:val="00153A5F"/>
    <w:rsid w:val="00214A61"/>
    <w:rsid w:val="0026675B"/>
    <w:rsid w:val="0028547A"/>
    <w:rsid w:val="00286C18"/>
    <w:rsid w:val="00290218"/>
    <w:rsid w:val="003230A5"/>
    <w:rsid w:val="00333E8C"/>
    <w:rsid w:val="00373D9A"/>
    <w:rsid w:val="0038084A"/>
    <w:rsid w:val="003864E3"/>
    <w:rsid w:val="003A1648"/>
    <w:rsid w:val="003E44D7"/>
    <w:rsid w:val="004447DD"/>
    <w:rsid w:val="004D436D"/>
    <w:rsid w:val="00516BE9"/>
    <w:rsid w:val="00550F8D"/>
    <w:rsid w:val="0056047B"/>
    <w:rsid w:val="00572AF4"/>
    <w:rsid w:val="00580B8F"/>
    <w:rsid w:val="005F1516"/>
    <w:rsid w:val="0061279E"/>
    <w:rsid w:val="006315D3"/>
    <w:rsid w:val="0064713E"/>
    <w:rsid w:val="00650A68"/>
    <w:rsid w:val="006E5FE8"/>
    <w:rsid w:val="007B1670"/>
    <w:rsid w:val="00824937"/>
    <w:rsid w:val="00833DED"/>
    <w:rsid w:val="00875621"/>
    <w:rsid w:val="009414A5"/>
    <w:rsid w:val="009676BB"/>
    <w:rsid w:val="00985D18"/>
    <w:rsid w:val="009D7926"/>
    <w:rsid w:val="00AC17DA"/>
    <w:rsid w:val="00AC6FF1"/>
    <w:rsid w:val="00B173BD"/>
    <w:rsid w:val="00B27E81"/>
    <w:rsid w:val="00B56899"/>
    <w:rsid w:val="00B91107"/>
    <w:rsid w:val="00BB41C8"/>
    <w:rsid w:val="00BC586F"/>
    <w:rsid w:val="00C67208"/>
    <w:rsid w:val="00C737E8"/>
    <w:rsid w:val="00C84A03"/>
    <w:rsid w:val="00CC7121"/>
    <w:rsid w:val="00CC7C3B"/>
    <w:rsid w:val="00CE5A69"/>
    <w:rsid w:val="00D810BF"/>
    <w:rsid w:val="00D95617"/>
    <w:rsid w:val="00DD1D7B"/>
    <w:rsid w:val="00EE136A"/>
    <w:rsid w:val="00F12F65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3DED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7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7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7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3DED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47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7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7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7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2201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</izvorni_sadrzaj>
    <derivirana_varijabla naziv="DomainObject.Predmet.Broj_1">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St-637/2016</izvorni_sadrzaj>
    <derivirana_varijabla naziv="DomainObject.Predmet.OznakaBroj_1">St-637/2016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DOGANČIĆ j.d.o.o. NOVA VAS</izvorni_sadrzaj>
    <derivirana_varijabla naziv="DomainObject.Predmet.ProtustrankaFormated_1">  DOGANČIĆ j.d.o.o. NOVA VAS</derivirana_varijabla>
  </DomainObject.Predmet.ProtustrankaFormated>
  <DomainObject.Predmet.ProtustrankaFormatedOIB>
    <izvorni_sadrzaj>  DOGANČIĆ j.d.o.o. NOVA VAS, OIB 17783804808</izvorni_sadrzaj>
    <derivirana_varijabla naziv="DomainObject.Predmet.ProtustrankaFormatedOIB_1">  DOGANČIĆ j.d.o.o. NOVA VAS, OIB 17783804808</derivirana_varijabla>
  </DomainObject.Predmet.ProtustrankaFormatedOIB>
  <DomainObject.Predmet.ProtustrankaFormatedWithAdress>
    <izvorni_sadrzaj> DOGANČIĆ j.d.o.o. NOVA VAS, Cancini 36, 52440 Nova Vas</izvorni_sadrzaj>
    <derivirana_varijabla naziv="DomainObject.Predmet.ProtustrankaFormatedWithAdress_1"> DOGANČIĆ j.d.o.o. NOVA VAS, Cancini 36, 52440 Nova Vas</derivirana_varijabla>
  </DomainObject.Predmet.ProtustrankaFormatedWithAdress>
  <DomainObject.Predmet.ProtustrankaFormatedWithAdressOIB>
    <izvorni_sadrzaj> DOGANČIĆ j.d.o.o. NOVA VAS, OIB 17783804808, Cancini 36, 52440 Nova Vas</izvorni_sadrzaj>
    <derivirana_varijabla naziv="DomainObject.Predmet.ProtustrankaFormatedWithAdressOIB_1"> DOGANČIĆ j.d.o.o. NOVA VAS, OIB 17783804808, Cancini 36, 52440 Nova Vas</derivirana_varijabla>
  </DomainObject.Predmet.ProtustrankaFormatedWithAdressOIB>
  <DomainObject.Predmet.ProtustrankaWithAdress>
    <izvorni_sadrzaj>DOGANČIĆ j.d.o.o. NOVA VAS Cancini 36, 52440 Nova Vas</izvorni_sadrzaj>
    <derivirana_varijabla naziv="DomainObject.Predmet.ProtustrankaWithAdress_1">DOGANČIĆ j.d.o.o. NOVA VAS Cancini 36, 52440 Nova Vas</derivirana_varijabla>
  </DomainObject.Predmet.ProtustrankaWithAdress>
  <DomainObject.Predmet.ProtustrankaWithAdressOIB>
    <izvorni_sadrzaj>DOGANČIĆ j.d.o.o. NOVA VAS, OIB 17783804808, Cancini 36, 52440 Nova Vas</izvorni_sadrzaj>
    <derivirana_varijabla naziv="DomainObject.Predmet.ProtustrankaWithAdressOIB_1">DOGANČIĆ j.d.o.o. NOVA VAS, OIB 17783804808, Cancini 36, 52440 Nova Vas</derivirana_varijabla>
  </DomainObject.Predmet.ProtustrankaWithAdressOIB>
  <DomainObject.Predmet.ProtustrankaNazivFormated>
    <izvorni_sadrzaj>DOGANČIĆ j.d.o.o. NOVA VAS</izvorni_sadrzaj>
    <derivirana_varijabla naziv="DomainObject.Predmet.ProtustrankaNazivFormated_1">DOGANČIĆ j.d.o.o. NOVA VAS</derivirana_varijabla>
  </DomainObject.Predmet.ProtustrankaNazivFormated>
  <DomainObject.Predmet.ProtustrankaNazivFormatedOIB>
    <izvorni_sadrzaj>DOGANČIĆ j.d.o.o. NOVA VAS, OIB 17783804808</izvorni_sadrzaj>
    <derivirana_varijabla naziv="DomainObject.Predmet.ProtustrankaNazivFormatedOIB_1">DOGANČIĆ j.d.o.o. NOVA VAS, OIB 17783804808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DOGANČIĆ j.d.o.o. NOVA VAS</item>
    </izvorni_sadrzaj>
    <derivirana_varijabla naziv="DomainObject.Predmet.ProtuStrankaListFormated_1">
      <item>DOGANČIĆ j.d.o.o. NOVA VAS</item>
    </derivirana_varijabla>
  </DomainObject.Predmet.ProtuStrankaListFormated>
  <DomainObject.Predmet.ProtuStrankaListFormatedOIB>
    <izvorni_sadrzaj>
      <item>DOGANČIĆ j.d.o.o. NOVA VAS, OIB 17783804808</item>
    </izvorni_sadrzaj>
    <derivirana_varijabla naziv="DomainObject.Predmet.ProtuStrankaListFormatedOIB_1">
      <item>DOGANČIĆ j.d.o.o. NOVA VAS, OIB 17783804808</item>
    </derivirana_varijabla>
  </DomainObject.Predmet.ProtuStrankaListFormatedOIB>
  <DomainObject.Predmet.ProtuStrankaListFormatedWithAdress>
    <izvorni_sadrzaj>
      <item>DOGANČIĆ j.d.o.o. NOVA VAS, Cancini 36, 52440 Nova Vas</item>
    </izvorni_sadrzaj>
    <derivirana_varijabla naziv="DomainObject.Predmet.ProtuStrankaListFormatedWithAdress_1">
      <item>DOGANČIĆ j.d.o.o. NOVA VAS, Cancini 36, 52440 Nova Vas</item>
    </derivirana_varijabla>
  </DomainObject.Predmet.ProtuStrankaListFormatedWithAdress>
  <DomainObject.Predmet.ProtuStrankaListFormatedWithAdressOIB>
    <izvorni_sadrzaj>
      <item>DOGANČIĆ j.d.o.o. NOVA VAS, OIB 17783804808, Cancini 36, 52440 Nova Vas</item>
    </izvorni_sadrzaj>
    <derivirana_varijabla naziv="DomainObject.Predmet.ProtuStrankaListFormatedWithAdressOIB_1">
      <item>DOGANČIĆ j.d.o.o. NOVA VAS, OIB 17783804808, Cancini 36, 52440 Nova Vas</item>
    </derivirana_varijabla>
  </DomainObject.Predmet.ProtuStrankaListFormatedWithAdressOIB>
  <DomainObject.Predmet.ProtuStrankaListNazivFormated>
    <izvorni_sadrzaj>
      <item>DOGANČIĆ j.d.o.o. NOVA VAS</item>
    </izvorni_sadrzaj>
    <derivirana_varijabla naziv="DomainObject.Predmet.ProtuStrankaListNazivFormated_1">
      <item>DOGANČIĆ j.d.o.o. NOVA VAS</item>
    </derivirana_varijabla>
  </DomainObject.Predmet.ProtuStrankaListNazivFormated>
  <DomainObject.Predmet.ProtuStrankaListNazivFormatedOIB>
    <izvorni_sadrzaj>
      <item>DOGANČIĆ j.d.o.o. NOVA VAS, OIB 17783804808</item>
    </izvorni_sadrzaj>
    <derivirana_varijabla naziv="DomainObject.Predmet.ProtuStrankaListNazivFormatedOIB_1">
      <item>DOGANČIĆ j.d.o.o. NOVA VAS, OIB 17783804808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DOGANČIĆ j.d.o.o. NOVA VAS</izvorni_sadrzaj>
    <derivirana_varijabla naziv="DomainObject.Predmet.ProtustrankaIDrugi_1">DOGANČIĆ j.d.o.o. NOVA VAS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DOGANČIĆ j.d.o.o. NOVA VAS, OIB 17783804808, Cancini 36, 52440 Nova Vas</izvorni_sadrzaj>
    <derivirana_varijabla naziv="DomainObject.Predmet.ProtustrankaIDrugiAdressOIB_1">DOGANČIĆ j.d.o.o. NOVA VAS, OIB 17783804808, Cancini 36, 52440 Nova 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DOGANČIĆ j.d.o.o. NOVA VAS</item>
    </izvorni_sadrzaj>
    <derivirana_varijabla naziv="DomainObject.Predmet.SudioniciListNaziv_1">
      <item>FINANCIJSKA AGENCIJA, RC RIJEKA, PODRUŽNICA PULA, PULA</item>
      <item>DOGANČIĆ j.d.o.o. NOVA VAS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DOGANČIĆ j.d.o.o. NOVA VAS, OIB 17783804808, Cancini 36,52440 Nova Vas</item>
    </izvorni_sadrzaj>
    <derivirana_varijabla naziv="DomainObject.Predmet.SudioniciListAdressOIB_1">
      <item>FINANCIJSKA AGENCIJA, RC RIJEKA, PODRUŽNICA PULA, PULA, OIB 85821130368, Ulica grada Vukovara 70,10000 Zagreb</item>
      <item>DOGANČIĆ j.d.o.o. NOVA VAS, OIB 17783804808, Cancini 36,52440 Nova Vas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17783804808</item>
    </izvorni_sadrzaj>
    <derivirana_varijabla naziv="DomainObject.Predmet.SudioniciListNazivOIB_1">
      <item>, OIB 85821130368</item>
      <item>, OIB 17783804808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4E5D50-0827-42E2-8557-FA33B81F36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524</properties:Words>
  <properties:Characters>2798</properties:Characters>
  <properties:Lines>75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2017-02-17T18:39:00Z</dcterms:created>
  <dc:creator>Tina Grgas</dc:creator>
  <cp:lastModifiedBy>wsadmin</cp:lastModifiedBy>
  <cp:lastPrinted>2017-02-20T09:55:00Z</cp:lastPrinted>
  <dcterms:modified xmlns:xsi="http://www.w3.org/2001/XMLSchema-instance" xsi:type="dcterms:W3CDTF">2017-02-20T12:25:00Z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