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a15f0" w14:paraId="baa15f0" w:rsidRDefault="002F5C78" w:rsidP="007153B3" w:rsidR="007153B3" w:rsidRPr="00780D29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80D29">
        <w:rPr>
          <w:rFonts w:cs="Times New Roman" w:hAnsi="Times New Roman" w:ascii="Times New Roman"/>
          <w:sz w:val="24"/>
          <w:szCs w:val="24"/>
        </w:rPr>
        <w:t>7</w:t>
      </w:r>
      <w:r w:rsidR="001E4E5F" w:rsidRPr="00780D29">
        <w:rPr>
          <w:rFonts w:cs="Times New Roman" w:hAnsi="Times New Roman" w:ascii="Times New Roman"/>
          <w:sz w:val="24"/>
          <w:szCs w:val="24"/>
        </w:rPr>
        <w:t xml:space="preserve"> St-</w:t>
      </w:r>
      <w:r w:rsidR="009D6021" w:rsidRPr="00780D29">
        <w:rPr>
          <w:rFonts w:cs="Times New Roman" w:hAnsi="Times New Roman" w:ascii="Times New Roman"/>
          <w:sz w:val="24"/>
          <w:szCs w:val="24"/>
        </w:rPr>
        <w:t>158/10</w:t>
      </w:r>
    </w:p>
    <w:p w:rsidRDefault="00546150" w:rsidP="007153B3" w:rsidR="00413263" w:rsidRPr="00780D29">
      <w:pPr>
        <w:rPr>
          <w:rFonts w:cs="Times New Roman" w:hAnsi="Times New Roman" w:ascii="Times New Roman"/>
          <w:sz w:val="24"/>
          <w:szCs w:val="24"/>
        </w:rPr>
      </w:pPr>
      <w:r w:rsidRPr="00780D29">
        <w:rPr>
          <w:rFonts w:cs="Times New Roman" w:hAnsi="Times New Roman" w:ascii="Times New Roman"/>
          <w:sz w:val="24"/>
          <w:szCs w:val="24"/>
        </w:rPr>
        <w:t>BBS</w:t>
      </w:r>
      <w:r w:rsidR="00780849" w:rsidRPr="00780D29">
        <w:rPr>
          <w:rFonts w:cs="Times New Roman" w:hAnsi="Times New Roman" w:ascii="Times New Roman"/>
          <w:sz w:val="24"/>
          <w:szCs w:val="24"/>
        </w:rPr>
        <w:t xml:space="preserve"> d.</w:t>
      </w:r>
      <w:r w:rsidR="007B23AE" w:rsidRPr="00780D29">
        <w:rPr>
          <w:rFonts w:cs="Times New Roman" w:hAnsi="Times New Roman" w:ascii="Times New Roman"/>
          <w:sz w:val="24"/>
          <w:szCs w:val="24"/>
        </w:rPr>
        <w:t>o</w:t>
      </w:r>
      <w:r w:rsidR="00780849" w:rsidRPr="00780D29">
        <w:rPr>
          <w:rFonts w:cs="Times New Roman" w:hAnsi="Times New Roman" w:ascii="Times New Roman"/>
          <w:sz w:val="24"/>
          <w:szCs w:val="24"/>
        </w:rPr>
        <w:t>.</w:t>
      </w:r>
      <w:r w:rsidR="007B23AE" w:rsidRPr="00780D29">
        <w:rPr>
          <w:rFonts w:cs="Times New Roman" w:hAnsi="Times New Roman" w:ascii="Times New Roman"/>
          <w:sz w:val="24"/>
          <w:szCs w:val="24"/>
        </w:rPr>
        <w:t>o u stečaju</w:t>
      </w:r>
    </w:p>
    <w:p w:rsidRDefault="007153B3" w:rsidR="00413263" w:rsidRPr="00780D29">
      <w:pPr>
        <w:rPr>
          <w:rFonts w:cs="Times New Roman" w:hAnsi="Times New Roman" w:ascii="Times New Roman"/>
          <w:sz w:val="24"/>
          <w:szCs w:val="24"/>
        </w:rPr>
      </w:pPr>
      <w:r w:rsidRPr="00780D29">
        <w:rPr>
          <w:rFonts w:cs="Times New Roman" w:hAnsi="Times New Roman" w:ascii="Times New Roman"/>
          <w:sz w:val="24"/>
          <w:szCs w:val="24"/>
        </w:rPr>
        <w:t>Frane Petrić</w:t>
      </w:r>
      <w:r w:rsidR="00546150" w:rsidRPr="00780D29">
        <w:rPr>
          <w:rFonts w:cs="Times New Roman" w:hAnsi="Times New Roman" w:ascii="Times New Roman"/>
          <w:sz w:val="24"/>
          <w:szCs w:val="24"/>
        </w:rPr>
        <w:t>a 3</w:t>
      </w:r>
    </w:p>
    <w:p w:rsidRDefault="00546150" w:rsidR="00780849" w:rsidRPr="00780D29">
      <w:pPr>
        <w:rPr>
          <w:rFonts w:cs="Times New Roman" w:hAnsi="Times New Roman" w:ascii="Times New Roman"/>
          <w:sz w:val="24"/>
          <w:szCs w:val="24"/>
        </w:rPr>
      </w:pPr>
      <w:r w:rsidRPr="00780D29">
        <w:rPr>
          <w:rFonts w:cs="Times New Roman" w:hAnsi="Times New Roman" w:ascii="Times New Roman"/>
          <w:sz w:val="24"/>
          <w:szCs w:val="24"/>
        </w:rPr>
        <w:t>10000 Zagreb</w:t>
      </w:r>
    </w:p>
    <w:p w:rsidRDefault="00546150" w:rsidR="00546150" w:rsidRPr="00780D29">
      <w:pPr>
        <w:rPr>
          <w:rFonts w:cs="Times New Roman" w:hAnsi="Times New Roman" w:ascii="Times New Roman"/>
          <w:sz w:val="24"/>
          <w:szCs w:val="24"/>
        </w:rPr>
      </w:pPr>
      <w:r w:rsidRPr="00780D29">
        <w:rPr>
          <w:rFonts w:cs="Times New Roman" w:hAnsi="Times New Roman" w:ascii="Times New Roman"/>
          <w:sz w:val="24"/>
          <w:szCs w:val="24"/>
        </w:rPr>
        <w:t>OIB: 85115884915</w:t>
      </w:r>
    </w:p>
    <w:p w:rsidRDefault="007B23AE" w:rsidR="007B23AE" w:rsidRPr="00780D29">
      <w:pPr>
        <w:rPr>
          <w:rFonts w:cs="Times New Roman" w:hAnsi="Times New Roman" w:ascii="Times New Roman"/>
          <w:sz w:val="24"/>
          <w:szCs w:val="24"/>
        </w:rPr>
      </w:pPr>
    </w:p>
    <w:p w:rsidRDefault="00546150" w:rsidR="007B23AE" w:rsidRPr="00780D29">
      <w:pPr>
        <w:rPr>
          <w:rFonts w:cs="Times New Roman" w:hAnsi="Times New Roman" w:ascii="Times New Roman"/>
          <w:sz w:val="24"/>
          <w:szCs w:val="24"/>
        </w:rPr>
      </w:pPr>
      <w:r w:rsidRPr="00780D29">
        <w:rPr>
          <w:rFonts w:cs="Times New Roman" w:hAnsi="Times New Roman" w:ascii="Times New Roman"/>
          <w:sz w:val="24"/>
          <w:szCs w:val="24"/>
        </w:rPr>
        <w:t xml:space="preserve">Marija Vujčić Turkulin, stečajna </w:t>
      </w:r>
      <w:r w:rsidR="007B23AE" w:rsidRPr="00780D29">
        <w:rPr>
          <w:rFonts w:cs="Times New Roman" w:hAnsi="Times New Roman" w:ascii="Times New Roman"/>
          <w:sz w:val="24"/>
          <w:szCs w:val="24"/>
        </w:rPr>
        <w:t>upravitelj</w:t>
      </w:r>
      <w:r w:rsidRPr="00780D29">
        <w:rPr>
          <w:rFonts w:cs="Times New Roman" w:hAnsi="Times New Roman" w:ascii="Times New Roman"/>
          <w:sz w:val="24"/>
          <w:szCs w:val="24"/>
        </w:rPr>
        <w:t>ica</w:t>
      </w:r>
    </w:p>
    <w:p w:rsidRDefault="00546150" w:rsidR="007B23AE" w:rsidRPr="00780D29">
      <w:pPr>
        <w:rPr>
          <w:rFonts w:cs="Times New Roman" w:hAnsi="Times New Roman" w:ascii="Times New Roman"/>
          <w:sz w:val="24"/>
          <w:szCs w:val="24"/>
        </w:rPr>
      </w:pPr>
      <w:r w:rsidRPr="00780D29">
        <w:rPr>
          <w:rFonts w:cs="Times New Roman" w:hAnsi="Times New Roman" w:ascii="Times New Roman"/>
          <w:sz w:val="24"/>
          <w:szCs w:val="24"/>
        </w:rPr>
        <w:t>Vrtlarska 3</w:t>
      </w:r>
      <w:r w:rsidR="007B23AE" w:rsidRPr="00780D29">
        <w:rPr>
          <w:rFonts w:cs="Times New Roman" w:hAnsi="Times New Roman" w:ascii="Times New Roman"/>
          <w:sz w:val="24"/>
          <w:szCs w:val="24"/>
        </w:rPr>
        <w:t>, Zagreb</w:t>
      </w:r>
    </w:p>
    <w:p w:rsidRDefault="00413263" w:rsidP="001E4E5F" w:rsidR="00780849" w:rsidRPr="00780D29">
      <w:pPr>
        <w:jc w:val="both"/>
        <w:rPr>
          <w:rFonts w:cs="Times New Roman" w:hAnsi="Times New Roman" w:ascii="Times New Roman"/>
          <w:sz w:val="24"/>
          <w:szCs w:val="24"/>
        </w:rPr>
      </w:pPr>
      <w:r w:rsidRPr="00780D29">
        <w:rPr>
          <w:rFonts w:cs="Times New Roman" w:hAnsi="Times New Roman" w:ascii="Times New Roman"/>
          <w:sz w:val="24"/>
          <w:szCs w:val="24"/>
        </w:rPr>
        <w:t xml:space="preserve">    </w:t>
      </w:r>
      <w:r w:rsidR="00E726D3" w:rsidRPr="00780D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80849" w:rsidP="00780849" w:rsidR="00780849" w:rsidRPr="00780D29">
      <w:pPr>
        <w:ind w:left="4956"/>
        <w:rPr>
          <w:rFonts w:cs="Times New Roman" w:hAnsi="Times New Roman" w:ascii="Times New Roman"/>
          <w:sz w:val="24"/>
          <w:szCs w:val="24"/>
        </w:rPr>
      </w:pPr>
    </w:p>
    <w:p w:rsidRDefault="00780849" w:rsidP="00FD427D" w:rsidR="00780849" w:rsidRPr="00780D29">
      <w:pPr>
        <w:rPr>
          <w:rFonts w:cs="Times New Roman" w:hAnsi="Times New Roman" w:ascii="Times New Roman"/>
          <w:sz w:val="24"/>
          <w:szCs w:val="24"/>
        </w:rPr>
      </w:pPr>
    </w:p>
    <w:p w:rsidRDefault="00780849" w:rsidP="00780849" w:rsidR="00780849" w:rsidRPr="00780D29">
      <w:pPr>
        <w:ind w:left="4956"/>
        <w:rPr>
          <w:rFonts w:cs="Times New Roman" w:hAnsi="Times New Roman" w:ascii="Times New Roman"/>
          <w:sz w:val="24"/>
          <w:szCs w:val="24"/>
        </w:rPr>
      </w:pPr>
      <w:r w:rsidRPr="00780D29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780849" w:rsidP="00780849" w:rsidR="00780849" w:rsidRPr="00780D29">
      <w:pPr>
        <w:ind w:left="4956"/>
        <w:rPr>
          <w:rFonts w:cs="Times New Roman" w:hAnsi="Times New Roman" w:ascii="Times New Roman"/>
          <w:sz w:val="24"/>
          <w:szCs w:val="24"/>
        </w:rPr>
      </w:pPr>
      <w:r w:rsidRPr="00780D29">
        <w:rPr>
          <w:rFonts w:cs="Times New Roman" w:hAnsi="Times New Roman" w:ascii="Times New Roman"/>
          <w:sz w:val="24"/>
          <w:szCs w:val="24"/>
        </w:rPr>
        <w:t>Petrinjska 8, ZAGREB</w:t>
      </w:r>
    </w:p>
    <w:p w:rsidRDefault="00E43D9A" w:rsidP="00780849" w:rsidR="00780849" w:rsidRPr="00780D29">
      <w:pPr>
        <w:ind w:left="4956"/>
        <w:rPr>
          <w:rFonts w:cs="Times New Roman" w:hAnsi="Times New Roman" w:ascii="Times New Roman"/>
          <w:sz w:val="24"/>
          <w:szCs w:val="24"/>
        </w:rPr>
      </w:pPr>
      <w:r w:rsidRPr="00780D29">
        <w:rPr>
          <w:rFonts w:cs="Times New Roman" w:hAnsi="Times New Roman" w:ascii="Times New Roman"/>
          <w:sz w:val="24"/>
          <w:szCs w:val="24"/>
        </w:rPr>
        <w:t>S</w:t>
      </w:r>
      <w:r w:rsidR="00780849" w:rsidRPr="00780D29">
        <w:rPr>
          <w:rFonts w:cs="Times New Roman" w:hAnsi="Times New Roman" w:ascii="Times New Roman"/>
          <w:sz w:val="24"/>
          <w:szCs w:val="24"/>
        </w:rPr>
        <w:t>udac</w:t>
      </w:r>
      <w:r w:rsidR="007153B3" w:rsidRPr="00780D29">
        <w:rPr>
          <w:rFonts w:cs="Times New Roman" w:hAnsi="Times New Roman" w:ascii="Times New Roman"/>
          <w:sz w:val="24"/>
          <w:szCs w:val="24"/>
        </w:rPr>
        <w:t xml:space="preserve"> Vesna Malenica</w:t>
      </w:r>
    </w:p>
    <w:p w:rsidRDefault="00780849" w:rsidP="00780849" w:rsidR="00780849" w:rsidRPr="00780D29">
      <w:pPr>
        <w:rPr>
          <w:rFonts w:cs="Times New Roman" w:hAnsi="Times New Roman" w:ascii="Times New Roman"/>
          <w:sz w:val="24"/>
          <w:szCs w:val="24"/>
        </w:rPr>
      </w:pPr>
    </w:p>
    <w:p w:rsidRDefault="00780849" w:rsidP="00780849" w:rsidR="00780849" w:rsidRPr="00780D29">
      <w:pPr>
        <w:rPr>
          <w:rFonts w:cs="Times New Roman" w:hAnsi="Times New Roman" w:ascii="Times New Roman"/>
          <w:sz w:val="24"/>
          <w:szCs w:val="24"/>
        </w:rPr>
      </w:pPr>
    </w:p>
    <w:p w:rsidRDefault="00E730C8" w:rsidP="00E730C8" w:rsidR="00780849" w:rsidRPr="00780D29">
      <w:pPr>
        <w:pStyle w:val="Odlomakpopisa"/>
        <w:ind w:left="0"/>
        <w:jc w:val="center"/>
        <w:rPr>
          <w:rFonts w:hAnsi="Times New Roman" w:ascii="Times New Roman"/>
          <w:sz w:val="24"/>
          <w:szCs w:val="24"/>
        </w:rPr>
      </w:pPr>
      <w:r w:rsidRPr="00780D29">
        <w:rPr>
          <w:rFonts w:hAnsi="Times New Roman" w:ascii="Times New Roman"/>
          <w:sz w:val="24"/>
          <w:szCs w:val="24"/>
        </w:rPr>
        <w:t>POPIS TRAŽBINA</w:t>
      </w:r>
    </w:p>
    <w:p w:rsidRDefault="00780849" w:rsidP="00780849" w:rsidR="00780849" w:rsidRPr="00780D29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780849" w:rsidP="00780849" w:rsidR="00780849" w:rsidRPr="00780D29">
      <w:pPr>
        <w:pStyle w:val="Odlomakpopisa"/>
        <w:ind w:left="0"/>
        <w:jc w:val="center"/>
        <w:rPr>
          <w:rFonts w:hAnsi="Times New Roman" w:ascii="Times New Roman"/>
          <w:sz w:val="24"/>
          <w:szCs w:val="24"/>
        </w:rPr>
      </w:pPr>
      <w:r w:rsidRPr="00780D29">
        <w:rPr>
          <w:rFonts w:hAnsi="Times New Roman" w:ascii="Times New Roman"/>
          <w:sz w:val="24"/>
          <w:szCs w:val="24"/>
        </w:rPr>
        <w:t>DIOBNI POPIS</w:t>
      </w:r>
    </w:p>
    <w:p w:rsidRDefault="00780849" w:rsidP="00780849" w:rsidR="00780849" w:rsidRPr="00780D29">
      <w:pPr>
        <w:pStyle w:val="Odlomakpopisa"/>
        <w:ind w:left="0"/>
        <w:jc w:val="center"/>
        <w:rPr>
          <w:rFonts w:hAnsi="Times New Roman" w:ascii="Times New Roman"/>
          <w:sz w:val="24"/>
          <w:szCs w:val="24"/>
        </w:rPr>
      </w:pPr>
    </w:p>
    <w:p w:rsidRDefault="00780849" w:rsidP="00780849" w:rsidR="00780849" w:rsidRPr="00780D29">
      <w:pPr>
        <w:pStyle w:val="Odlomakpopisa"/>
        <w:ind w:left="0"/>
        <w:jc w:val="center"/>
        <w:rPr>
          <w:rFonts w:hAnsi="Times New Roman" w:ascii="Times New Roman"/>
          <w:sz w:val="24"/>
          <w:szCs w:val="24"/>
        </w:rPr>
      </w:pPr>
      <w:r w:rsidRPr="00780D29">
        <w:rPr>
          <w:rFonts w:hAnsi="Times New Roman" w:ascii="Times New Roman"/>
          <w:sz w:val="24"/>
          <w:szCs w:val="24"/>
        </w:rPr>
        <w:t xml:space="preserve">Za </w:t>
      </w:r>
      <w:r w:rsidR="002268F7" w:rsidRPr="00780D29">
        <w:rPr>
          <w:rFonts w:hAnsi="Times New Roman" w:ascii="Times New Roman"/>
          <w:sz w:val="24"/>
          <w:szCs w:val="24"/>
        </w:rPr>
        <w:t>2</w:t>
      </w:r>
      <w:r w:rsidRPr="00780D29">
        <w:rPr>
          <w:rFonts w:hAnsi="Times New Roman" w:ascii="Times New Roman"/>
          <w:sz w:val="24"/>
          <w:szCs w:val="24"/>
        </w:rPr>
        <w:t xml:space="preserve">. </w:t>
      </w:r>
      <w:r w:rsidR="008F2A58" w:rsidRPr="00780D29">
        <w:rPr>
          <w:rFonts w:hAnsi="Times New Roman" w:ascii="Times New Roman"/>
          <w:sz w:val="24"/>
          <w:szCs w:val="24"/>
        </w:rPr>
        <w:t>d</w:t>
      </w:r>
      <w:r w:rsidRPr="00780D29">
        <w:rPr>
          <w:rFonts w:hAnsi="Times New Roman" w:ascii="Times New Roman"/>
          <w:sz w:val="24"/>
          <w:szCs w:val="24"/>
        </w:rPr>
        <w:t>jelomičnu diobu sukladno članku 184. SZ</w:t>
      </w:r>
    </w:p>
    <w:p w:rsidRDefault="00780849" w:rsidP="00780849" w:rsidR="00780849" w:rsidRPr="00780D29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780849" w:rsidP="00780849" w:rsidR="00780849" w:rsidRPr="00780D2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780D29">
        <w:rPr>
          <w:rFonts w:hAnsi="Times New Roman" w:ascii="Times New Roman"/>
          <w:sz w:val="24"/>
          <w:szCs w:val="24"/>
        </w:rPr>
        <w:t xml:space="preserve">Vjerovnicima će se pri ovoj diobi iz stečajne mase raspodijeliti iznos od </w:t>
      </w:r>
      <w:r w:rsidR="00546150" w:rsidRPr="00780D29">
        <w:rPr>
          <w:rFonts w:hAnsi="Times New Roman" w:ascii="Times New Roman"/>
          <w:sz w:val="24"/>
          <w:szCs w:val="24"/>
        </w:rPr>
        <w:t>2.702.076,58</w:t>
      </w:r>
      <w:r w:rsidRPr="00780D29">
        <w:rPr>
          <w:rFonts w:hAnsi="Times New Roman" w:ascii="Times New Roman"/>
          <w:sz w:val="24"/>
          <w:szCs w:val="24"/>
        </w:rPr>
        <w:t xml:space="preserve"> kn</w:t>
      </w:r>
      <w:r w:rsidR="008C71D0" w:rsidRPr="00780D29">
        <w:rPr>
          <w:rFonts w:hAnsi="Times New Roman" w:ascii="Times New Roman"/>
          <w:sz w:val="24"/>
          <w:szCs w:val="24"/>
        </w:rPr>
        <w:t>.</w:t>
      </w:r>
    </w:p>
    <w:p w:rsidRDefault="00780849" w:rsidP="00780849" w:rsidR="00780849" w:rsidRPr="00780D2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780D29">
        <w:rPr>
          <w:rFonts w:hAnsi="Times New Roman" w:ascii="Times New Roman"/>
          <w:sz w:val="24"/>
          <w:szCs w:val="24"/>
        </w:rPr>
        <w:t xml:space="preserve">Zbroj tražbina koje se uzimaju u obzir pri </w:t>
      </w:r>
      <w:r w:rsidR="00337B14" w:rsidRPr="00780D29">
        <w:rPr>
          <w:rFonts w:hAnsi="Times New Roman" w:ascii="Times New Roman"/>
          <w:sz w:val="24"/>
          <w:szCs w:val="24"/>
        </w:rPr>
        <w:t>2.</w:t>
      </w:r>
      <w:r w:rsidR="00C21ED2" w:rsidRPr="00780D29">
        <w:rPr>
          <w:rFonts w:hAnsi="Times New Roman" w:ascii="Times New Roman"/>
          <w:sz w:val="24"/>
          <w:szCs w:val="24"/>
        </w:rPr>
        <w:t xml:space="preserve"> d</w:t>
      </w:r>
      <w:r w:rsidRPr="00780D29">
        <w:rPr>
          <w:rFonts w:hAnsi="Times New Roman" w:ascii="Times New Roman"/>
          <w:sz w:val="24"/>
          <w:szCs w:val="24"/>
        </w:rPr>
        <w:t xml:space="preserve">jelomičnoj diobi iznosi </w:t>
      </w:r>
      <w:r w:rsidR="00337B14" w:rsidRPr="00780D29">
        <w:rPr>
          <w:rFonts w:hAnsi="Times New Roman" w:ascii="Times New Roman"/>
          <w:sz w:val="24"/>
          <w:szCs w:val="24"/>
        </w:rPr>
        <w:t>5.404.153,16</w:t>
      </w:r>
      <w:r w:rsidRPr="00780D29">
        <w:rPr>
          <w:rFonts w:hAnsi="Times New Roman" w:ascii="Times New Roman"/>
          <w:sz w:val="24"/>
          <w:szCs w:val="24"/>
        </w:rPr>
        <w:t xml:space="preserve"> kn.</w:t>
      </w:r>
    </w:p>
    <w:p w:rsidRDefault="00E730C8" w:rsidP="00B90F77" w:rsidR="008F2A58" w:rsidRPr="00780D2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780D29">
        <w:rPr>
          <w:rFonts w:hAnsi="Times New Roman" w:ascii="Times New Roman"/>
          <w:sz w:val="24"/>
          <w:szCs w:val="24"/>
        </w:rPr>
        <w:t>Popis</w:t>
      </w:r>
      <w:r w:rsidR="00780849" w:rsidRPr="00780D29">
        <w:rPr>
          <w:rFonts w:hAnsi="Times New Roman" w:ascii="Times New Roman"/>
          <w:sz w:val="24"/>
          <w:szCs w:val="24"/>
        </w:rPr>
        <w:t xml:space="preserve"> tražbina koje se pri diobi uzimaju u obzir:</w:t>
      </w:r>
    </w:p>
    <w:p w:rsidRDefault="008F2A58" w:rsidP="00B90F77" w:rsidR="008F2A58" w:rsidRPr="00780D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F2AC0" w:rsidP="00B90F77" w:rsidR="00B90F77" w:rsidRPr="00780D29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780D29">
        <w:rPr>
          <w:rFonts w:cs="Times New Roman" w:hAnsi="Times New Roman" w:ascii="Times New Roman"/>
          <w:sz w:val="24"/>
          <w:szCs w:val="24"/>
          <w:u w:val="single"/>
        </w:rPr>
        <w:t>1</w:t>
      </w:r>
      <w:r w:rsidR="00B90F77" w:rsidRPr="00780D29">
        <w:rPr>
          <w:rFonts w:cs="Times New Roman" w:hAnsi="Times New Roman" w:ascii="Times New Roman"/>
          <w:bCs/>
          <w:sz w:val="24"/>
          <w:szCs w:val="24"/>
          <w:u w:val="single"/>
        </w:rPr>
        <w:t>. viši isplatni red:</w:t>
      </w:r>
    </w:p>
    <w:p w:rsidRDefault="00B90F77" w:rsidP="00B90F77" w:rsidR="00B90F77" w:rsidRPr="00780D29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</w:p>
    <w:p w:rsidRDefault="00E730C8" w:rsidP="00B90F77" w:rsidR="00E730C8" w:rsidRPr="00780D29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</w:p>
    <w:tbl>
      <w:tblPr>
        <w:tblW w:type="dxa" w:w="10539"/>
        <w:tblInd w:type="dxa" w:w="-601"/>
        <w:tblBorders>
          <w:top w:space="0" w:sz="8" w:color="auto" w:val="single"/>
          <w:left w:space="0" w:sz="8" w:color="auto" w:val="single"/>
          <w:bottom w:space="0" w:sz="8" w:color="auto" w:val="single"/>
          <w:right w:space="0" w:sz="8" w:color="auto" w:val="single"/>
          <w:insideH w:space="0" w:sz="8" w:color="auto" w:val="single"/>
          <w:insideV w:space="0" w:sz="8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709"/>
        <w:gridCol w:w="1701"/>
        <w:gridCol w:w="3026"/>
        <w:gridCol w:w="1701"/>
        <w:gridCol w:w="1701"/>
        <w:gridCol w:w="1701"/>
      </w:tblGrid>
      <w:tr w:rsidTr="00BA1AE8" w:rsidR="00CD3C96" w:rsidRPr="00780D29">
        <w:trPr>
          <w:trHeight w:val="300"/>
        </w:trPr>
        <w:tc>
          <w:tcPr>
            <w:tcW w:type="dxa" w:w="709"/>
            <w:noWrap/>
            <w:vAlign w:val="bottom"/>
          </w:tcPr>
          <w:p w:rsidRDefault="00A94B5A" w:rsidP="00242673" w:rsidR="00CD3C96" w:rsidRPr="00780D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  <w:r w:rsidRPr="00780D29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>Red. broj</w:t>
            </w:r>
          </w:p>
          <w:p w:rsidRDefault="00CD3C96" w:rsidP="00242673" w:rsidR="00CD3C96" w:rsidRPr="00780D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type="dxa" w:w="1701"/>
            <w:noWrap/>
            <w:vAlign w:val="bottom"/>
          </w:tcPr>
          <w:p w:rsidRDefault="00CD3C96" w:rsidP="00242673" w:rsidR="00CD3C96" w:rsidRPr="00780D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</w:p>
          <w:p w:rsidRDefault="00CD3C96" w:rsidP="00242673" w:rsidR="00CD3C96" w:rsidRPr="00780D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</w:p>
          <w:p w:rsidRDefault="00CD3C96" w:rsidP="00242673" w:rsidR="00CD3C96" w:rsidRPr="00780D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  <w:r w:rsidRPr="00780D29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>OIB</w:t>
            </w:r>
          </w:p>
        </w:tc>
        <w:tc>
          <w:tcPr>
            <w:tcW w:type="dxa" w:w="3026"/>
            <w:vAlign w:val="bottom"/>
          </w:tcPr>
          <w:p w:rsidRDefault="00CD3C96" w:rsidP="00242673" w:rsidR="00CD3C96" w:rsidRPr="00780D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</w:p>
          <w:p w:rsidRDefault="00CD3C96" w:rsidP="00242673" w:rsidR="00CD3C96" w:rsidRPr="00780D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</w:p>
          <w:p w:rsidRDefault="00CD3C96" w:rsidP="00242673" w:rsidR="00CD3C96" w:rsidRPr="00780D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  <w:r w:rsidRPr="00780D29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>VJEROVNIK</w:t>
            </w:r>
          </w:p>
        </w:tc>
        <w:tc>
          <w:tcPr>
            <w:tcW w:type="dxa" w:w="1701"/>
            <w:noWrap/>
            <w:vAlign w:val="bottom"/>
          </w:tcPr>
          <w:p w:rsidRDefault="00CD3C96" w:rsidP="00242673" w:rsidR="00CD3C96" w:rsidRPr="00780D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</w:p>
          <w:p w:rsidRDefault="00A94B5A" w:rsidP="00242673" w:rsidR="00CD3C96" w:rsidRPr="00780D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  <w:r w:rsidRPr="00780D29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 xml:space="preserve">Utvrđene </w:t>
            </w:r>
            <w:r w:rsidR="00CD3C96" w:rsidRPr="00780D29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>tražbine</w:t>
            </w:r>
          </w:p>
          <w:p w:rsidRDefault="00CD3C96" w:rsidP="00242673" w:rsidR="00CD3C96" w:rsidRPr="00780D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  <w:r w:rsidRPr="00780D29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>(BRUTO)</w:t>
            </w:r>
          </w:p>
        </w:tc>
        <w:tc>
          <w:tcPr>
            <w:tcW w:type="dxa" w:w="1701"/>
            <w:vAlign w:val="bottom"/>
          </w:tcPr>
          <w:p w:rsidRDefault="00CD3C96" w:rsidP="00242673" w:rsidR="00CD3C96" w:rsidRPr="00780D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</w:p>
          <w:p w:rsidRDefault="00CD3C96" w:rsidP="00242673" w:rsidR="00CD3C96" w:rsidRPr="00780D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  <w:r w:rsidRPr="00780D29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>Iznos po ranijim diobama</w:t>
            </w:r>
            <w:r w:rsidR="00E730C8" w:rsidRPr="00780D29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 xml:space="preserve"> (NAMIRENO BRUTO)</w:t>
            </w:r>
          </w:p>
        </w:tc>
        <w:tc>
          <w:tcPr>
            <w:tcW w:type="dxa" w:w="1701"/>
            <w:vAlign w:val="bottom"/>
          </w:tcPr>
          <w:p w:rsidRDefault="00CD3C96" w:rsidP="00242673" w:rsidR="00CD3C96" w:rsidRPr="00780D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</w:p>
          <w:p w:rsidRDefault="00CD3C96" w:rsidP="00242673" w:rsidR="00CD3C96" w:rsidRPr="00780D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  <w:r w:rsidRPr="00780D29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>Iznos namirenja</w:t>
            </w:r>
          </w:p>
          <w:p w:rsidRDefault="00CD3C96" w:rsidP="00242673" w:rsidR="00CD3C96" w:rsidRPr="00780D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  <w:r w:rsidRPr="00780D29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>(BRUTO)</w:t>
            </w:r>
          </w:p>
        </w:tc>
      </w:tr>
      <w:tr w:rsidTr="00BA1AE8" w:rsidR="00CD3C96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7C3E6D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AB306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49224908935</w:t>
            </w:r>
          </w:p>
        </w:tc>
        <w:tc>
          <w:tcPr>
            <w:tcW w:type="dxa" w:w="3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B42F0" w:rsidP="00203505" w:rsidR="006B42F0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MARGETIĆ ALEN,</w:t>
            </w:r>
          </w:p>
          <w:p w:rsidRDefault="00CD3C96" w:rsidP="0020350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Zrinskih i Frankopana 13, Varaždin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C232B" w:rsidP="00242673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18</w:t>
            </w:r>
            <w:r w:rsidR="00CD3C96" w:rsidRPr="00780D29">
              <w:rPr>
                <w:rFonts w:cs="Times New Roman" w:hAnsi="Times New Roman" w:ascii="Times New Roman"/>
                <w:sz w:val="24"/>
                <w:szCs w:val="24"/>
              </w:rPr>
              <w:t>.715,75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C232B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9.357,87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C232B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9.357</w:t>
            </w:r>
            <w:r w:rsidR="00205301"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,88</w:t>
            </w:r>
          </w:p>
        </w:tc>
      </w:tr>
      <w:tr w:rsidTr="00BA1AE8" w:rsidR="00CD3C96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7C3E6D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AB306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41022761621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B42F0" w:rsidP="00203505" w:rsidR="006B42F0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VUKEŠIN MIROSLAV,</w:t>
            </w:r>
          </w:p>
          <w:p w:rsidRDefault="00CD3C96" w:rsidP="0020350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Stjepana Radića 162, Vidovec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CD3C96" w:rsidP="00242673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38.025,55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CD3C96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19.012,77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CD3C96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19.012,78</w:t>
            </w:r>
          </w:p>
        </w:tc>
      </w:tr>
      <w:tr w:rsidTr="00BA1AE8" w:rsidR="00CD3C96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7C3E6D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AB306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33928224824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B42F0" w:rsidP="00203505" w:rsidR="006B42F0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KELEMINEC DAMIR</w:t>
            </w:r>
            <w:r w:rsidR="00CD3C96" w:rsidRPr="00780D29">
              <w:rPr>
                <w:rFonts w:cs="Times New Roman" w:hAnsi="Times New Roman" w:ascii="Times New Roman"/>
                <w:sz w:val="24"/>
                <w:szCs w:val="24"/>
              </w:rPr>
              <w:t>,</w:t>
            </w:r>
          </w:p>
          <w:p w:rsidRDefault="00CD3C96" w:rsidP="0020350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Zagrebačka 52, Ljubeščica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5C232B" w:rsidP="00242673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50.687,13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5C232B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25.343,56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5C232B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25.343,57</w:t>
            </w:r>
          </w:p>
        </w:tc>
      </w:tr>
      <w:tr w:rsidTr="00BA1AE8" w:rsidR="00CD3C96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7C3E6D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AB306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24351203569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B42F0" w:rsidP="00203505" w:rsidR="006B42F0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BAN GORDANA</w:t>
            </w:r>
            <w:r w:rsidR="00CD3C96" w:rsidRPr="00780D29">
              <w:rPr>
                <w:rFonts w:cs="Times New Roman" w:hAnsi="Times New Roman" w:ascii="Times New Roman"/>
                <w:sz w:val="24"/>
                <w:szCs w:val="24"/>
              </w:rPr>
              <w:t>,</w:t>
            </w:r>
          </w:p>
          <w:p w:rsidRDefault="00341850" w:rsidP="0020350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Petkovec Toplički 43b,</w:t>
            </w:r>
            <w:r w:rsidR="006B42F0"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 V</w:t>
            </w:r>
            <w:r w:rsidR="00CD3C96" w:rsidRPr="00780D29">
              <w:rPr>
                <w:rFonts w:cs="Times New Roman" w:hAnsi="Times New Roman" w:ascii="Times New Roman"/>
                <w:sz w:val="24"/>
                <w:szCs w:val="24"/>
              </w:rPr>
              <w:t>araždinske Toplice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D3C96" w:rsidP="00242673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50.714,44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D3C96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25.357,22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D3C96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25.357,22</w:t>
            </w:r>
          </w:p>
        </w:tc>
      </w:tr>
      <w:tr w:rsidTr="00BA1AE8" w:rsidR="00CD3C96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7C3E6D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AB306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12013342767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B42F0" w:rsidP="00203505" w:rsidR="006B42F0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BARTOLEC MILJENKO</w:t>
            </w:r>
            <w:r w:rsidR="00CD3C96" w:rsidRPr="00780D29">
              <w:rPr>
                <w:rFonts w:cs="Times New Roman" w:hAnsi="Times New Roman" w:ascii="Times New Roman"/>
                <w:sz w:val="24"/>
                <w:szCs w:val="24"/>
              </w:rPr>
              <w:t>,</w:t>
            </w:r>
          </w:p>
          <w:p w:rsidRDefault="00CD3C96" w:rsidP="0020350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Orehovec 51,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D3C96" w:rsidP="00242673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92.608,73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D3C96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46.304,36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D3C96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46.304,37</w:t>
            </w:r>
          </w:p>
        </w:tc>
      </w:tr>
      <w:tr w:rsidTr="00BA1AE8" w:rsidR="00CD3C96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7C3E6D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AB306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67461758259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B42F0" w:rsidP="00203505" w:rsidR="006B42F0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BENKOVIĆ IVAN</w:t>
            </w:r>
            <w:r w:rsidR="00CD3C96" w:rsidRPr="00780D29">
              <w:rPr>
                <w:rFonts w:cs="Times New Roman" w:hAnsi="Times New Roman" w:ascii="Times New Roman"/>
                <w:sz w:val="24"/>
                <w:szCs w:val="24"/>
              </w:rPr>
              <w:t>,</w:t>
            </w:r>
          </w:p>
          <w:p w:rsidRDefault="00CD3C96" w:rsidP="0020350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Podrute 40,Novi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D3C96" w:rsidP="00242673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20.698,79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D3C96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10.349,39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D3C96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10.349,40</w:t>
            </w:r>
          </w:p>
        </w:tc>
      </w:tr>
      <w:tr w:rsidTr="00BA1AE8" w:rsidR="00CD3C96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7C3E6D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7,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AB306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12190462713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B42F0" w:rsidP="00203505" w:rsidR="006B42F0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BENKOVIĆ ŠTEFICA</w:t>
            </w:r>
            <w:r w:rsidR="00CD3C96" w:rsidRPr="00780D29">
              <w:rPr>
                <w:rFonts w:cs="Times New Roman" w:hAnsi="Times New Roman" w:ascii="Times New Roman"/>
                <w:sz w:val="24"/>
                <w:szCs w:val="24"/>
              </w:rPr>
              <w:t>,</w:t>
            </w:r>
          </w:p>
          <w:p w:rsidRDefault="00CD3C96" w:rsidP="0020350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Podrute 20,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D3C96" w:rsidP="00242673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3.386,40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D3C96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1.693,20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D3C96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1.693,20</w:t>
            </w:r>
          </w:p>
        </w:tc>
      </w:tr>
      <w:tr w:rsidTr="00BA1AE8" w:rsidR="00CD3C96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7C3E6D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AB306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4454866721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B42F0" w:rsidP="00203505" w:rsidR="006B42F0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BENJAK DARINKA</w:t>
            </w:r>
            <w:r w:rsidR="00CD3C96" w:rsidRPr="00780D29">
              <w:rPr>
                <w:rFonts w:cs="Times New Roman" w:hAnsi="Times New Roman" w:ascii="Times New Roman"/>
                <w:sz w:val="24"/>
                <w:szCs w:val="24"/>
              </w:rPr>
              <w:t>,</w:t>
            </w:r>
          </w:p>
          <w:p w:rsidRDefault="008E5980" w:rsidP="0020350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Dvorska 7, Topli</w:t>
            </w:r>
            <w:r w:rsidR="00CD3C96" w:rsidRPr="00780D29">
              <w:rPr>
                <w:rFonts w:cs="Times New Roman" w:hAnsi="Times New Roman" w:ascii="Times New Roman"/>
                <w:sz w:val="24"/>
                <w:szCs w:val="24"/>
              </w:rPr>
              <w:t>čica,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D3C96" w:rsidP="00242673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23.937,17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D3C96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11.968,58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D3C96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11.968,59</w:t>
            </w:r>
          </w:p>
        </w:tc>
      </w:tr>
      <w:tr w:rsidTr="00BA1AE8" w:rsidR="00CD3C96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7C3E6D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AB306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89530387680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B42F0" w:rsidP="00203505" w:rsidR="006B42F0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BEŠENIĆ KRUNOSLAV</w:t>
            </w:r>
            <w:r w:rsidR="00CD3C96" w:rsidRPr="00780D29">
              <w:rPr>
                <w:rFonts w:cs="Times New Roman" w:hAnsi="Times New Roman" w:ascii="Times New Roman"/>
                <w:sz w:val="24"/>
                <w:szCs w:val="24"/>
              </w:rPr>
              <w:t>,</w:t>
            </w:r>
          </w:p>
          <w:p w:rsidRDefault="00CD3C96" w:rsidP="0020350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Čakovečka 16, Varaždin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BA1AE8" w:rsidP="00242673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96.</w:t>
            </w:r>
            <w:r w:rsidR="00CD3C96" w:rsidRPr="00780D29">
              <w:rPr>
                <w:rFonts w:cs="Times New Roman" w:hAnsi="Times New Roman" w:ascii="Times New Roman"/>
                <w:sz w:val="24"/>
                <w:szCs w:val="24"/>
              </w:rPr>
              <w:t>155,21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D3C96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48.077,61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D3C96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48.077,60</w:t>
            </w:r>
          </w:p>
        </w:tc>
      </w:tr>
      <w:tr w:rsidTr="00BA1AE8" w:rsidR="00CD3C96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7C3E6D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AB306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48044793616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B42F0" w:rsidP="00203505" w:rsidR="006B42F0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BEŠENIĆ RUŽICA,</w:t>
            </w:r>
          </w:p>
          <w:p w:rsidRDefault="00CD3C96" w:rsidP="0020350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Čakovečka 16, Varaždin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BA1AE8" w:rsidP="00242673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51.</w:t>
            </w:r>
            <w:r w:rsidR="00CD3C96" w:rsidRPr="00780D29">
              <w:rPr>
                <w:rFonts w:cs="Times New Roman" w:hAnsi="Times New Roman" w:ascii="Times New Roman"/>
                <w:sz w:val="24"/>
                <w:szCs w:val="24"/>
              </w:rPr>
              <w:t>889,38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D3C96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25.944,69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D3C96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25.944,69</w:t>
            </w:r>
          </w:p>
        </w:tc>
      </w:tr>
      <w:tr w:rsidTr="00BA1AE8" w:rsidR="00CD3C96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7C3E6D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AB306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98059783398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B42F0" w:rsidP="00203505" w:rsidR="006B42F0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BEVETEK ZDENKA,</w:t>
            </w:r>
          </w:p>
          <w:p w:rsidRDefault="00CD3C96" w:rsidP="0020350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Gotalovec 39, Budinščina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D3C96" w:rsidP="00242673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7.107,35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D3C96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3.553,67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D3C96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3.553,68</w:t>
            </w:r>
          </w:p>
        </w:tc>
      </w:tr>
      <w:tr w:rsidTr="00BA1AE8" w:rsidR="00CD3C96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7C3E6D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AB306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89322233009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B42F0" w:rsidP="00203505" w:rsidR="006B42F0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BJELIVUK DEJAN,</w:t>
            </w:r>
          </w:p>
          <w:p w:rsidRDefault="00CD3C96" w:rsidP="0020350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Ivana Belostenca 3, Lepoglava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D3C96" w:rsidP="00242673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36.703,36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D3C96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18.351,68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D3C96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18.351,68</w:t>
            </w:r>
          </w:p>
        </w:tc>
      </w:tr>
      <w:tr w:rsidTr="00BA1AE8" w:rsidR="00CD3C96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7C3E6D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B42F0" w:rsidP="00AB306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08004662730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20350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B</w:t>
            </w:r>
            <w:r w:rsidR="006B42F0" w:rsidRPr="00780D29">
              <w:rPr>
                <w:rFonts w:cs="Times New Roman" w:hAnsi="Times New Roman" w:ascii="Times New Roman"/>
                <w:sz w:val="24"/>
                <w:szCs w:val="24"/>
              </w:rPr>
              <w:t>OČKAJ ANICA,</w:t>
            </w:r>
          </w:p>
          <w:p w:rsidRDefault="006B42F0" w:rsidP="00203505" w:rsidR="006B42F0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Topličica 52, Budinščina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B42F0" w:rsidP="00242673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20.720,46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B42F0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10.360,23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B42F0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10.360,23</w:t>
            </w:r>
          </w:p>
        </w:tc>
      </w:tr>
      <w:tr w:rsidTr="00BA1AE8" w:rsidR="00CD3C96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7C3E6D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B42F0" w:rsidP="00AB306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46434227476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B42F0" w:rsidP="0020350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BRČIĆ DAMIR,</w:t>
            </w:r>
          </w:p>
          <w:p w:rsidRDefault="006B42F0" w:rsidP="00203505" w:rsidR="006B42F0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Donja Selnica 8a, Belec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B42F0" w:rsidP="00242673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47.046,68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B42F0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23.523,34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B42F0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23.523,34</w:t>
            </w:r>
          </w:p>
        </w:tc>
      </w:tr>
      <w:tr w:rsidTr="00BA1AE8" w:rsidR="00CD3C96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7C3E6D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B70BF" w:rsidP="00AB306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66589108119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B70BF" w:rsidP="0020350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BRUČIĆ DAVORKA,</w:t>
            </w:r>
          </w:p>
          <w:p w:rsidRDefault="006B70BF" w:rsidP="00203505" w:rsidR="006B70BF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Grtovec 66, Budinščina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C232B" w:rsidP="00242673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44.111,04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549B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22.055,52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549B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22.055,52</w:t>
            </w:r>
          </w:p>
        </w:tc>
      </w:tr>
      <w:tr w:rsidTr="00BA1AE8" w:rsidR="00CD3C96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7C3E6D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B70BF" w:rsidP="00AB306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66339459671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B70BF" w:rsidP="0020350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BUDINSKI BOŽIDAR,</w:t>
            </w:r>
          </w:p>
          <w:p w:rsidRDefault="006B70BF" w:rsidP="00203505" w:rsidR="006B70BF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Kamena gorica 20,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B70BF" w:rsidP="00242673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61.263,32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B70BF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30.631,66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B70BF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30.631,66</w:t>
            </w:r>
          </w:p>
        </w:tc>
      </w:tr>
      <w:tr w:rsidTr="00BA1AE8" w:rsidR="00CD3C96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7C3E6D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B70BF" w:rsidP="00AB306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36616097372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B70BF" w:rsidP="0020350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BUDINSKI DANIJELA,</w:t>
            </w:r>
          </w:p>
          <w:p w:rsidRDefault="006B70BF" w:rsidP="00203505" w:rsidR="006B70BF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Podrute 11,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B70BF" w:rsidP="00242673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23.923,73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B70BF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11.961,87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B70BF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11.961,86</w:t>
            </w:r>
          </w:p>
        </w:tc>
      </w:tr>
      <w:tr w:rsidTr="00BA1AE8" w:rsidR="00CD3C96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7C3E6D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18.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B70BF" w:rsidP="00AB306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81936824495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B70BF" w:rsidP="0020350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BUDINSKI KRISTIJAN,</w:t>
            </w:r>
          </w:p>
          <w:p w:rsidRDefault="006B70BF" w:rsidP="00203505" w:rsidR="006B70BF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Makojišće 92,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B70BF" w:rsidP="00242673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42.119,75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B70BF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21.059,87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B70BF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21.059,88</w:t>
            </w:r>
          </w:p>
        </w:tc>
      </w:tr>
      <w:tr w:rsidTr="00BA1AE8" w:rsidR="00CD3C96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7C3E6D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19.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B70BF" w:rsidP="00AB306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20325844481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B70BF" w:rsidP="0020350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BUKAL MATIJA,</w:t>
            </w:r>
          </w:p>
          <w:p w:rsidRDefault="006B70BF" w:rsidP="00203505" w:rsidR="006B70BF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Podrute 147,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B70BF" w:rsidP="00242673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27.310,19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B70BF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13.655,09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E37A21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13.655,10</w:t>
            </w:r>
          </w:p>
        </w:tc>
      </w:tr>
      <w:tr w:rsidTr="00BA1AE8" w:rsidR="00CD3C96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7C3E6D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20.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37A21" w:rsidP="00AB306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48002983793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37A21" w:rsidP="0020350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BUKAL NADICA,</w:t>
            </w:r>
          </w:p>
          <w:p w:rsidRDefault="00E37A21" w:rsidP="00203505" w:rsidR="00E37A21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Podrute 147,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E37A21" w:rsidP="00242673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22.502,10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E37A21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11.251,05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E37A21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11.251,05</w:t>
            </w:r>
          </w:p>
        </w:tc>
      </w:tr>
      <w:tr w:rsidTr="00BA1AE8" w:rsidR="00CD3C96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7C3E6D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21.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37A21" w:rsidP="00AB306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01027380968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37A21" w:rsidP="0020350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BUŽANIĆ JOSIP,</w:t>
            </w:r>
          </w:p>
          <w:p w:rsidRDefault="00E37A21" w:rsidP="00203505" w:rsidR="00E37A21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Vodovodna 14, Sveti Ilija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E37A21" w:rsidP="00242673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52.905,26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E37A21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26.452,63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E37A21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26.452,63</w:t>
            </w:r>
          </w:p>
        </w:tc>
      </w:tr>
      <w:tr w:rsidTr="00BA1AE8" w:rsidR="00CD3C96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7C3E6D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22.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37A21" w:rsidP="00AB306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29776926644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37A21" w:rsidP="0020350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BUŽANIĆ VLADIMIR,</w:t>
            </w:r>
          </w:p>
          <w:p w:rsidRDefault="00BA1AE8" w:rsidP="00203505" w:rsidR="00E37A21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Je</w:t>
            </w:r>
            <w:r w:rsidR="00E37A21" w:rsidRPr="00780D29">
              <w:rPr>
                <w:rFonts w:cs="Times New Roman" w:hAnsi="Times New Roman" w:ascii="Times New Roman"/>
                <w:sz w:val="24"/>
                <w:szCs w:val="24"/>
              </w:rPr>
              <w:t>lenščak 8,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E37A21" w:rsidP="00242673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44.030,85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E37A21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22.015,43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E37A21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22.015,42</w:t>
            </w:r>
          </w:p>
        </w:tc>
      </w:tr>
      <w:tr w:rsidTr="00BA1AE8" w:rsidR="00CD3C96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7C3E6D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23.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37A21" w:rsidP="00AB306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82578649650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37A21" w:rsidP="0020350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CIKAČ DRAŽEN,</w:t>
            </w:r>
          </w:p>
          <w:p w:rsidRDefault="00E37A21" w:rsidP="00203505" w:rsidR="00E37A21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Zagrebačka 24, Turčin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E37A21" w:rsidP="00242673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48.256,76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E37A21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24.128,38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E37A21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24.128,38</w:t>
            </w:r>
          </w:p>
        </w:tc>
      </w:tr>
      <w:tr w:rsidTr="00BA1AE8" w:rsidR="00CD3C96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7C3E6D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24.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37A21" w:rsidP="00AB306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33045677100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37A21" w:rsidP="0020350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ČESI NIKOLA,</w:t>
            </w:r>
          </w:p>
          <w:p w:rsidRDefault="00E37A21" w:rsidP="00203505" w:rsidR="00E37A21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Kamena Gorica 72,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A94B5A" w:rsidP="00242673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21.464,42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A94B5A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10.732,21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A94B5A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10.732,21</w:t>
            </w:r>
          </w:p>
        </w:tc>
      </w:tr>
      <w:tr w:rsidTr="00BA1AE8" w:rsidR="00CD3C96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7C3E6D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25.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AB306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09389441088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20350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ČESI VLADIMIR,</w:t>
            </w:r>
          </w:p>
          <w:p w:rsidRDefault="00A94B5A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Podrute 31,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A94B5A" w:rsidP="00242673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39.199,52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A94B5A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19.599,76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A94B5A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19.599,76</w:t>
            </w:r>
          </w:p>
        </w:tc>
      </w:tr>
      <w:tr w:rsidTr="00BA1AE8" w:rsidR="00CD3C96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7C3E6D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26.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AB306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71529555770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20350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ČIKOR KRISTINA,</w:t>
            </w:r>
          </w:p>
          <w:p w:rsidRDefault="00A94B5A" w:rsidP="00203505" w:rsidR="00242673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Podrute 176a, Novi Marof</w:t>
            </w:r>
          </w:p>
          <w:p w:rsidRDefault="00E730C8" w:rsidP="00203505" w:rsidR="00E730C8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A94B5A" w:rsidP="00242673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28.860,62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A94B5A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14.430,31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A94B5A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14.430,31</w:t>
            </w:r>
          </w:p>
        </w:tc>
      </w:tr>
      <w:tr w:rsidTr="00BA1AE8" w:rsidR="00CD3C96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7C3E6D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AB306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20401665722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ČUKELJ VEDRANA,</w:t>
            </w:r>
          </w:p>
          <w:p w:rsidRDefault="00A94B5A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Budinščina 76, Budinščina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E46B66" w:rsidP="00242673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3.829,59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E46B66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1.914,801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E46B66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1.914,</w:t>
            </w:r>
            <w:r w:rsidR="00CD3C96"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79</w:t>
            </w:r>
          </w:p>
        </w:tc>
      </w:tr>
      <w:tr w:rsidTr="00BA1AE8" w:rsidR="00CD3C96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7C3E6D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28.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71A47" w:rsidP="00AB306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27684875028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71A47" w:rsidP="0020350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DOBEC KATARINA,</w:t>
            </w:r>
          </w:p>
          <w:p w:rsidRDefault="00D71A47" w:rsidP="00203505" w:rsidR="00D71A47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Trakošćanska 7b, Varaždin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71A47" w:rsidP="00242673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78.433,38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71A47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39.216,69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71A47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39.216,69</w:t>
            </w:r>
          </w:p>
        </w:tc>
      </w:tr>
      <w:tr w:rsidTr="00BA1AE8" w:rsidR="00CD3C96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7C3E6D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29.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71A47" w:rsidP="00AB306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89091489779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71A47" w:rsidP="0020350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DRČEC ANTONIO,</w:t>
            </w:r>
          </w:p>
          <w:p w:rsidRDefault="00D71A47" w:rsidP="00203505" w:rsidR="00D71A47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Podrute 51,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BA1AE8" w:rsidP="00242673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14.</w:t>
            </w:r>
            <w:r w:rsidR="00D71A47" w:rsidRPr="00780D29">
              <w:rPr>
                <w:rFonts w:cs="Times New Roman" w:hAnsi="Times New Roman" w:ascii="Times New Roman"/>
                <w:sz w:val="24"/>
                <w:szCs w:val="24"/>
              </w:rPr>
              <w:t>712,25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71A47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7.356,12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71A47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7.356,13</w:t>
            </w:r>
          </w:p>
        </w:tc>
      </w:tr>
      <w:tr w:rsidTr="00BA1AE8" w:rsidR="00CD3C96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7C3E6D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30.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71A47" w:rsidP="00AB306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34062479350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71A47" w:rsidP="0020350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DRČEC DARKO,</w:t>
            </w:r>
          </w:p>
          <w:p w:rsidRDefault="00D71A47" w:rsidP="00203505" w:rsidR="00D71A47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Podrute 91,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71A47" w:rsidP="00242673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32.211,07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71A47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16.105,53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71A47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16.105,54</w:t>
            </w:r>
          </w:p>
        </w:tc>
      </w:tr>
      <w:tr w:rsidTr="00BA1AE8" w:rsidR="00CD3C96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7C3E6D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31.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56F3F" w:rsidP="00AB306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27872072788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56F3F" w:rsidP="0020350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DRČEC IVANA,</w:t>
            </w:r>
          </w:p>
          <w:p w:rsidRDefault="00F56F3F" w:rsidP="00203505" w:rsidR="00F56F3F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Podrute 78,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F56F3F" w:rsidP="00242673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24.426,97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FF1F32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12.213,49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FF1F32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12.213,49</w:t>
            </w:r>
          </w:p>
        </w:tc>
      </w:tr>
      <w:tr w:rsidTr="00BA1AE8" w:rsidR="00CD3C96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7C3E6D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32.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46150" w:rsidP="00AB306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</w:t>
            </w:r>
            <w:r w:rsidR="001B6727" w:rsidRPr="00780D29">
              <w:rPr>
                <w:rFonts w:cs="Times New Roman" w:hAnsi="Times New Roman" w:ascii="Times New Roman"/>
                <w:sz w:val="24"/>
                <w:szCs w:val="24"/>
              </w:rPr>
              <w:t>7453730857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46150" w:rsidP="0020350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ĐOPAR DRAŽEN,</w:t>
            </w:r>
          </w:p>
          <w:p w:rsidRDefault="00546150" w:rsidP="00203505" w:rsidR="00546150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Podrute 134,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E46B66" w:rsidP="00242673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42.011,03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E46B66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21.005,52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E46B66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21.005,52</w:t>
            </w:r>
          </w:p>
        </w:tc>
      </w:tr>
      <w:tr w:rsidTr="00BA1AE8" w:rsidR="00CD3C96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7C3E6D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33.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46B66" w:rsidP="00AB306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42633798020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46B66" w:rsidP="0020350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ĐURKAN JOSIP,</w:t>
            </w:r>
          </w:p>
          <w:p w:rsidRDefault="00E46B66" w:rsidP="00203505" w:rsidR="00E46B6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Podrute 52a,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E46B66" w:rsidP="00242673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67.303,62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E46B66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33.651,81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E46B66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33.651,81</w:t>
            </w:r>
          </w:p>
        </w:tc>
      </w:tr>
      <w:tr w:rsidTr="00BA1AE8" w:rsidR="00CD3C96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7C3E6D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34.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46B66" w:rsidP="00AB306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22634236290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46B66" w:rsidP="0020350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ĐURKAN JURICA,</w:t>
            </w:r>
          </w:p>
          <w:p w:rsidRDefault="00E46B66" w:rsidP="00203505" w:rsidR="00E46B6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Podrute 52,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E46B66" w:rsidP="00242673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43.246,80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20F9F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21.623,40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20F9F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21.623,40</w:t>
            </w:r>
          </w:p>
        </w:tc>
      </w:tr>
      <w:tr w:rsidTr="00BA1AE8" w:rsidR="00CD3C96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7C3E6D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35.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20F9F" w:rsidP="00AB306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23386288518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20F9F" w:rsidP="0020350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ĐURKAN MIHAEL,</w:t>
            </w:r>
          </w:p>
          <w:p w:rsidRDefault="00520F9F" w:rsidP="00203505" w:rsidR="00520F9F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Podrute 52,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20F9F" w:rsidP="00242673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43.966,38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20F9F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21.983,19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20F9F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21.983,19</w:t>
            </w:r>
          </w:p>
        </w:tc>
      </w:tr>
      <w:tr w:rsidTr="00BA1AE8" w:rsidR="00CD3C96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CD3C96" w:rsidP="007C3E6D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36.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20F9F" w:rsidP="00AB306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65031376431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20F9F" w:rsidP="00203505" w:rsidR="00CD3C96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ĐURKAN MATIJA,</w:t>
            </w:r>
          </w:p>
          <w:p w:rsidRDefault="00520F9F" w:rsidP="00203505" w:rsidR="00520F9F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Podrute 52,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25019" w:rsidP="00242673" w:rsidR="00CD3C96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55.055,23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25019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27.527,62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25019" w:rsidP="00242673" w:rsidR="00CD3C96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27.527,62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37.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25019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01845763959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25019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FILIPOVIĆ JELENA,</w:t>
            </w:r>
          </w:p>
          <w:p w:rsidRDefault="00525019" w:rsidP="00203505" w:rsidR="00525019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V. Nazora 3, Varaždinske toplice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25019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32.991,22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25019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16.495,61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25019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16.495,61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38.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25019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67489100057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25019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FULIR BRANKICA,</w:t>
            </w:r>
          </w:p>
          <w:p w:rsidRDefault="00525019" w:rsidP="00203505" w:rsidR="00525019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Zajezda 132, Budinščina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25019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9.550,10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25019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4.775,05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25019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4.775,05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39.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25019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02984062957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25019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FUTAČ MARTINA,</w:t>
            </w:r>
          </w:p>
          <w:p w:rsidRDefault="00525019" w:rsidP="00203505" w:rsidR="00525019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Donje Makoj</w:t>
            </w:r>
            <w:r w:rsidR="008E5980" w:rsidRPr="00780D29">
              <w:rPr>
                <w:rFonts w:cs="Times New Roman" w:hAnsi="Times New Roman" w:ascii="Times New Roman"/>
                <w:sz w:val="24"/>
                <w:szCs w:val="24"/>
              </w:rPr>
              <w:t>i</w:t>
            </w: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šče 103,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25019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16.926,77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25019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8.463,39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25019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8.463,39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40.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25019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97195979338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25019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FUTAČ NENAD,</w:t>
            </w:r>
          </w:p>
          <w:p w:rsidRDefault="00525019" w:rsidP="00203505" w:rsidR="00525019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Donje Makoj</w:t>
            </w:r>
            <w:r w:rsidR="008E5980" w:rsidRPr="00780D29">
              <w:rPr>
                <w:rFonts w:cs="Times New Roman" w:hAnsi="Times New Roman" w:ascii="Times New Roman"/>
                <w:sz w:val="24"/>
                <w:szCs w:val="24"/>
              </w:rPr>
              <w:t>i</w:t>
            </w: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šče 103,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25019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28.127,45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25019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14.063,73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25019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14.067,42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41.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25019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39115670124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25019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GAZDEK STJEPAN,</w:t>
            </w:r>
          </w:p>
          <w:p w:rsidRDefault="00525019" w:rsidP="00203505" w:rsidR="00525019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Podrute 20,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25019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52.970,37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25019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26.485,19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25019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26.485,18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42.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25019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52910157565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25019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GOLUBIĆ LJILJANA,</w:t>
            </w:r>
          </w:p>
          <w:p w:rsidRDefault="00525019" w:rsidP="00203505" w:rsidR="00525019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Kalnička kapela 17, Ljubeščica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6245E" w:rsidP="00242673" w:rsidR="0066245E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38.777,76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6245E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19.388,88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6245E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19.388,88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43.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6245E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90806579089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6245E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GRAHEK VANJA,</w:t>
            </w:r>
          </w:p>
          <w:p w:rsidRDefault="0066245E" w:rsidP="00203505" w:rsidR="0066245E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Koledinečka 5, Zagreb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6245E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55.780,66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6245E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27.890,33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6245E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27.890,33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44.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6245E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00472945211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6245E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GRĐAN JOSIP,</w:t>
            </w:r>
          </w:p>
          <w:p w:rsidRDefault="0066245E" w:rsidP="00203505" w:rsidR="0066245E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V. Nazora 60, Žigrovec, Sveti Ilija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6245E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51.451,13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6245E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25.725,57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6245E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25.725,57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45.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6245E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97189050924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6245E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HABIJANEC RENATA,</w:t>
            </w:r>
          </w:p>
          <w:p w:rsidRDefault="008E5980" w:rsidP="00203505" w:rsidR="0066245E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Zlatarska 44, Topli</w:t>
            </w:r>
            <w:r w:rsidR="0066245E" w:rsidRPr="00780D29">
              <w:rPr>
                <w:rFonts w:cs="Times New Roman" w:hAnsi="Times New Roman" w:ascii="Times New Roman"/>
                <w:sz w:val="24"/>
                <w:szCs w:val="24"/>
              </w:rPr>
              <w:t>čica,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6245E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23.623,19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6245E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11.811,60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6245E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11.811,59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46.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6245E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14166785632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6245E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HERCIGONJA ŠTEFICA,</w:t>
            </w:r>
          </w:p>
          <w:p w:rsidRDefault="0066245E" w:rsidP="00203505" w:rsidR="0066245E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Grtovec 115, Budinščina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B6727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1.751,52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B6727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875,76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B6727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875,76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47.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E5980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2513</w:t>
            </w:r>
            <w:r w:rsidR="001B6727" w:rsidRPr="00780D29">
              <w:rPr>
                <w:rFonts w:cs="Times New Roman" w:hAnsi="Times New Roman" w:ascii="Times New Roman"/>
                <w:sz w:val="24"/>
                <w:szCs w:val="24"/>
              </w:rPr>
              <w:t>6457875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1B6727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ĐOPAR DAVOR,</w:t>
            </w:r>
          </w:p>
          <w:p w:rsidRDefault="001B6727" w:rsidP="00203505" w:rsidR="001B6727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Podrute 134, Novi Marof</w:t>
            </w:r>
          </w:p>
          <w:p w:rsidRDefault="00E730C8" w:rsidP="00203505" w:rsidR="00E730C8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B6727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34.011,05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B6727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17.005,53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B6727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17.005,53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48.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E5980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62</w:t>
            </w:r>
            <w:r w:rsidR="001B6727" w:rsidRPr="00780D29">
              <w:rPr>
                <w:rFonts w:cs="Times New Roman" w:hAnsi="Times New Roman" w:ascii="Times New Roman"/>
                <w:sz w:val="24"/>
                <w:szCs w:val="24"/>
              </w:rPr>
              <w:t>293380037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1B6727" w:rsidP="00203505" w:rsidR="001B6727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HERJAVEC STJEPAN,</w:t>
            </w:r>
          </w:p>
          <w:p w:rsidRDefault="001B6727" w:rsidP="00203505" w:rsidR="001B6727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R. Boškovića 12</w:t>
            </w:r>
            <w:r w:rsidR="00BA0CDB" w:rsidRPr="00780D29">
              <w:rPr>
                <w:rFonts w:cs="Times New Roman" w:hAnsi="Times New Roman" w:ascii="Times New Roman"/>
                <w:sz w:val="24"/>
                <w:szCs w:val="24"/>
              </w:rPr>
              <w:t>b</w:t>
            </w: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, Varaždin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B6727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65.187,81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B6727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32.593,91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B6727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32.593,90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49.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1B6727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23605154391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1B6727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HERMAN DANICA,</w:t>
            </w:r>
          </w:p>
          <w:p w:rsidRDefault="001B6727" w:rsidP="00203505" w:rsidR="00242673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Podrute 180,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B6727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21.212,39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B6727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10.606,20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B6727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10.606,19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50.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1B6727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12172400530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1B6727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HLADIKA JOSIP,</w:t>
            </w:r>
          </w:p>
          <w:p w:rsidRDefault="001B6727" w:rsidP="00203505" w:rsidR="001B6727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Topličica 16, Budinščina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BA1AE8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30</w:t>
            </w:r>
            <w:r w:rsidR="00AF4BFE" w:rsidRPr="00780D29">
              <w:rPr>
                <w:rFonts w:cs="Times New Roman" w:hAnsi="Times New Roman" w:ascii="Times New Roman"/>
                <w:sz w:val="24"/>
                <w:szCs w:val="24"/>
              </w:rPr>
              <w:t>.961,10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AF4BFE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15.480,55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AF4BFE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15.480,55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51.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F4BFE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71472419208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F4BFE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HORVATIĆ KRUNO,</w:t>
            </w:r>
          </w:p>
          <w:p w:rsidRDefault="00AF4BFE" w:rsidP="00203505" w:rsidR="00AF4BFE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Rudnička 1, Ljubeščica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AF4BFE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47.479,40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AF4BFE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23.739,70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AF4BFE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23.739,70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52.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F4BFE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60511039944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F4BFE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HORVATIĆ KRUNOSLAV,</w:t>
            </w:r>
          </w:p>
          <w:p w:rsidRDefault="00AF4BFE" w:rsidP="00203505" w:rsidR="00AF4BFE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Toplička 43, Ljubeščica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F59F0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72.746,00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F59F0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36.373,00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F59F0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36.373,00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53.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82FE0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45908348310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82FE0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HUSAJINA BRANKICA,</w:t>
            </w:r>
          </w:p>
          <w:p w:rsidRDefault="00682FE0" w:rsidP="00203505" w:rsidR="00682FE0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Podrute 3,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82FE0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24.098,32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337B14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12.049,16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337B14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12.049,16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54.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82FE0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00869680004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82FE0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HUSAJINA VLADIMIR,</w:t>
            </w:r>
          </w:p>
          <w:p w:rsidRDefault="00682FE0" w:rsidP="00203505" w:rsidR="00682FE0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Kamena gorica 33,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82FE0" w:rsidP="00242673" w:rsidR="00682FE0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47.032,21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82FE0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23.516,11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82FE0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23.516,10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55.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82FE0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98248546673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82FE0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HUSAJINA MARIJA,</w:t>
            </w:r>
          </w:p>
          <w:p w:rsidRDefault="00682FE0" w:rsidP="00203505" w:rsidR="00682FE0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Kamena Gorica 33,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337B14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26.984</w:t>
            </w:r>
            <w:r w:rsidR="005C232B" w:rsidRPr="00780D29">
              <w:rPr>
                <w:rFonts w:cs="Times New Roman" w:hAnsi="Times New Roman" w:ascii="Times New Roman"/>
                <w:sz w:val="24"/>
                <w:szCs w:val="24"/>
              </w:rPr>
              <w:t>,89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337B14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13.492,44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C232B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13.496</w:t>
            </w:r>
            <w:r w:rsidR="00866F11"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,95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56.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82FE0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12788195101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82FE0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HREBAK MARIJA,</w:t>
            </w:r>
          </w:p>
          <w:p w:rsidRDefault="00682FE0" w:rsidP="00203505" w:rsidR="00682FE0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Podrute 151,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82FE0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23.255,14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82FE0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11.627,57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82FE0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11.627,57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57.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82FE0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24057768205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1F59F0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HUZJAK DANIJELA,</w:t>
            </w:r>
          </w:p>
          <w:p w:rsidRDefault="001F59F0" w:rsidP="00203505" w:rsidR="001F59F0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Pece 62, Budinščina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F59F0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28.190,65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F59F0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14.095,33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F59F0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14.095,32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58.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1F59F0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71885071046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1F59F0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JAMBROVIĆ MARCELINA,</w:t>
            </w:r>
          </w:p>
          <w:p w:rsidRDefault="001F59F0" w:rsidP="00203505" w:rsidR="001F59F0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Krč 112,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F59F0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25.190,34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F59F0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12.595,17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F59F0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12.595,17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59.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1F59F0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31091696876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1F59F0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JANOVIĆ STANKO,</w:t>
            </w:r>
          </w:p>
          <w:p w:rsidRDefault="00BC1BC2" w:rsidP="00203505" w:rsidR="001F59F0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Mali vrh 26</w:t>
            </w:r>
            <w:r w:rsidR="001F59F0" w:rsidRPr="00780D29">
              <w:rPr>
                <w:rFonts w:cs="Times New Roman" w:hAnsi="Times New Roman" w:ascii="Times New Roman"/>
                <w:sz w:val="24"/>
                <w:szCs w:val="24"/>
              </w:rPr>
              <w:t>, Turčin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F59F0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47.974,51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F59F0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23.987,26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F59F0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23.987,25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60.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F7D6F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51230993806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F7D6F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JEREN TOMISLAV,</w:t>
            </w:r>
          </w:p>
          <w:p w:rsidRDefault="00EF7D6F" w:rsidP="00203505" w:rsidR="00EF7D6F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Makojišče donje 181,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EF7D6F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47.205,30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EF7D6F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23.602,65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EF7D6F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23.602,65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61.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F7D6F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73283472962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F7D6F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JURIĆ VIDO,</w:t>
            </w:r>
          </w:p>
          <w:p w:rsidRDefault="00EF7D6F" w:rsidP="00203505" w:rsidR="00EF7D6F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Kalnička Kapela 17, Ljubeščica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B551DC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52.600,80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B551DC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26.300,40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B551DC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26.300,40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62.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B551DC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23462428040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B551DC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KADI </w:t>
            </w:r>
            <w:r w:rsidR="00E730C8"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NEVENKA,</w:t>
            </w:r>
          </w:p>
          <w:p w:rsidRDefault="00B551DC" w:rsidP="00203505" w:rsidR="00B551DC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Kamena Gorica 71,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B551DC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27.869,24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B551DC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13.934,62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B551DC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13.934,62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63.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B551DC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63240460020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B551DC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KOPIĆ ŽELJKO,</w:t>
            </w:r>
          </w:p>
          <w:p w:rsidRDefault="00B551DC" w:rsidP="00203505" w:rsidR="00B551DC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Podrute 148,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52F57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7</w:t>
            </w:r>
            <w:r w:rsidR="00B551DC" w:rsidRPr="00780D29">
              <w:rPr>
                <w:rFonts w:cs="Times New Roman" w:hAnsi="Times New Roman" w:ascii="Times New Roman"/>
                <w:sz w:val="24"/>
                <w:szCs w:val="24"/>
              </w:rPr>
              <w:t>5.636,19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52F57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37</w:t>
            </w:r>
            <w:r w:rsidR="00B551DC"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.818,10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52F57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37</w:t>
            </w:r>
            <w:r w:rsidR="00B551DC"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.818,09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64.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B551DC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09499327310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B551DC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KOPJAR IVICA,</w:t>
            </w:r>
          </w:p>
          <w:p w:rsidRDefault="00E730C8" w:rsidP="00203505" w:rsidR="00B551DC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Marovska 8, Ključ, </w:t>
            </w:r>
            <w:r w:rsidR="00B551DC" w:rsidRPr="00780D29">
              <w:rPr>
                <w:rFonts w:cs="Times New Roman" w:hAnsi="Times New Roman" w:ascii="Times New Roman"/>
                <w:sz w:val="24"/>
                <w:szCs w:val="24"/>
              </w:rPr>
              <w:t>Novi Ma</w:t>
            </w: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r</w:t>
            </w:r>
            <w:r w:rsidR="00B551DC" w:rsidRPr="00780D29">
              <w:rPr>
                <w:rFonts w:cs="Times New Roman" w:hAnsi="Times New Roman" w:ascii="Times New Roman"/>
                <w:sz w:val="24"/>
                <w:szCs w:val="24"/>
              </w:rPr>
              <w:t>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14CF3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42.651,91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14CF3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21.325,96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14CF3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21.325,95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65.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14CF3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46859841001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14CF3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KRANJEC LJUBICA,</w:t>
            </w:r>
          </w:p>
          <w:p w:rsidRDefault="00D14CF3" w:rsidP="00203505" w:rsidR="00D14CF3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Podrute 141,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14CF3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23.529,18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14CF3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11.746,59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14CF3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11.746,59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66.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14CF3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17107326581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14CF3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KRANJEC VLADIMIR,</w:t>
            </w:r>
          </w:p>
          <w:p w:rsidRDefault="00D14CF3" w:rsidP="00203505" w:rsidR="00D14CF3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Podrute 59, Novi Marof</w:t>
            </w:r>
          </w:p>
          <w:p w:rsidRDefault="00E730C8" w:rsidP="00203505" w:rsidR="00E730C8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14CF3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41.040,11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14CF3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20.520,06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14CF3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20.520,05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67.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14CF3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39826384673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14CF3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KUZEL MARICA,</w:t>
            </w:r>
          </w:p>
          <w:p w:rsidRDefault="00D14CF3" w:rsidP="00203505" w:rsidR="00D14CF3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Podrute 16,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14CF3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36.893,96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14CF3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18.446,98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14CF3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18.446,98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68.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14CF3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41869903582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14CF3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KUZELJ IVAN,</w:t>
            </w:r>
          </w:p>
          <w:p w:rsidRDefault="00D14CF3" w:rsidP="00203505" w:rsidR="00D14CF3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Jelenščak 43,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14CF3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36.163,39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14CF3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18.081,70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14CF3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18.081,69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69.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14CF3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96541090496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14CF3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LONČAREK ĐURĐICA,</w:t>
            </w:r>
          </w:p>
          <w:p w:rsidRDefault="00D14CF3" w:rsidP="00203505" w:rsidR="00D14CF3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Breznica 239, Breznica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82CB1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10.382,72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82CB1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5.191,36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82CB1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5.191,36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70.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82CB1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14638487736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82CB1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LUSAVEC KRISTINA,</w:t>
            </w:r>
          </w:p>
          <w:p w:rsidRDefault="00582CB1" w:rsidP="00203505" w:rsidR="00582CB1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Pece 58a, Budinščina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82CB1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7.410,75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82CB1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3.705,38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82CB1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3.705,37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71.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82CB1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75447128636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82CB1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MAHNET MELITA,</w:t>
            </w:r>
          </w:p>
          <w:p w:rsidRDefault="00582CB1" w:rsidP="00203505" w:rsidR="00242673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Ščepanje 53,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82CB1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7.507,18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82CB1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3.753,59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82CB1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3.753,59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72.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4455C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53234174537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4455C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MARIĆ BOŽICA,</w:t>
            </w:r>
          </w:p>
          <w:p w:rsidRDefault="00F4455C" w:rsidP="00203505" w:rsidR="00F4455C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Makojišče donje 70,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F4455C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2.813,31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F4455C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1.406,66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F4455C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1.406,65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73.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4455C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41823873266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4455C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MATUŠIN MARIJA,</w:t>
            </w:r>
          </w:p>
          <w:p w:rsidRDefault="00F4455C" w:rsidP="00203505" w:rsidR="00F4455C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Makojišče donje 54,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F4455C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4.150,12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3E40AC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2.075,06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3E40AC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2.075,06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74.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3E40AC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43967497721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3E40AC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MEDVED JOSIP,</w:t>
            </w:r>
          </w:p>
          <w:p w:rsidRDefault="007153B3" w:rsidP="00203505" w:rsidR="003E40AC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Stubljak 1, Topličica, </w:t>
            </w:r>
            <w:r w:rsidR="003E40AC" w:rsidRPr="00780D29">
              <w:rPr>
                <w:rFonts w:cs="Times New Roman" w:hAnsi="Times New Roman" w:ascii="Times New Roman"/>
                <w:sz w:val="24"/>
                <w:szCs w:val="24"/>
              </w:rPr>
              <w:t>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3E40AC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51.491,66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3E40AC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25.745,83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66F11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25</w:t>
            </w:r>
            <w:r w:rsidR="003E40AC"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.745,83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75.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3E40AC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90775123495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3E40AC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MEDVED ZVONKO,</w:t>
            </w:r>
          </w:p>
          <w:p w:rsidRDefault="003E40AC" w:rsidP="00203505" w:rsidR="003E40AC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Podrute 184,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3E40AC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57.944,64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3E40AC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28.972,32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3E40AC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28.972,32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76.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3E40AC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44634315808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3E40AC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MEŠNJAK IVANA,</w:t>
            </w:r>
          </w:p>
          <w:p w:rsidRDefault="003E40AC" w:rsidP="00203505" w:rsidR="003E40AC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Pece 86, Budinščina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3E40AC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8.100,89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3E40AC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4.050,45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3E40AC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4.050,49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77.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3E40AC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91217907215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3E40AC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MEŠNJAK SUZANA,</w:t>
            </w:r>
          </w:p>
          <w:p w:rsidRDefault="003E40AC" w:rsidP="00203505" w:rsidR="003E40AC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Kamena Gorica 30,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3E40AC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43.531,35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3E40AC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21.765,68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3E40AC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21.765,67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78.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3E40AC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84668768404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3E40AC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MEŠNJAK ŠTEFICA,</w:t>
            </w:r>
          </w:p>
          <w:p w:rsidRDefault="003E40AC" w:rsidP="00203505" w:rsidR="003E40AC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Pece 43, Budinščina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3E40AC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23.875,60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3E40AC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11.937,80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3E40AC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11.937,80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79.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3E40AC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27568332587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3E40AC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MEŠNJAK VESNA,</w:t>
            </w:r>
          </w:p>
          <w:p w:rsidRDefault="003E40AC" w:rsidP="00203505" w:rsidR="003E40AC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Jelenščak 13,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3E40AC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8.415,76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3E40AC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4.207,88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3E40AC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4.207,88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80.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3E40AC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12201429777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3E40AC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MUŽINA IVANKA,</w:t>
            </w:r>
          </w:p>
          <w:p w:rsidRDefault="003E40AC" w:rsidP="00203505" w:rsidR="003E40AC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Vinično 75, Visoko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3E40AC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1.605,03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3E40AC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802,51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3E40AC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802,52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81.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742DA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70170698867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742DA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NOVAK MARIJA,</w:t>
            </w:r>
          </w:p>
          <w:p w:rsidRDefault="009742DA" w:rsidP="00203505" w:rsidR="009742D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Grana 58,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7C218F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23.972,35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0A4638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17.910,06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0A4638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17.910,07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82.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742DA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20395345965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742DA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OGNJAN BARICA,</w:t>
            </w:r>
          </w:p>
          <w:p w:rsidRDefault="009742DA" w:rsidP="00203505" w:rsidR="009742D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Podrute 42a, Novi Marof</w:t>
            </w:r>
          </w:p>
          <w:p w:rsidRDefault="00E730C8" w:rsidP="00203505" w:rsidR="00E730C8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9742DA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44.656,97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9742DA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22.328,49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9742DA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22.328,48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83.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742DA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38438097718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742DA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O</w:t>
            </w:r>
            <w:r w:rsidR="007612E5" w:rsidRPr="00780D29">
              <w:rPr>
                <w:rFonts w:cs="Times New Roman" w:hAnsi="Times New Roman" w:ascii="Times New Roman"/>
                <w:sz w:val="24"/>
                <w:szCs w:val="24"/>
              </w:rPr>
              <w:t>GNJAN JOSIP</w:t>
            </w: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,</w:t>
            </w:r>
          </w:p>
          <w:p w:rsidRDefault="009742DA" w:rsidP="00203505" w:rsidR="009742D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Podrute 42a,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9742DA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64.310,29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9742DA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32.155,15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9742DA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32.155,14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84.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742DA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85041493019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742DA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PAJAN ANA,</w:t>
            </w:r>
          </w:p>
          <w:p w:rsidRDefault="009742DA" w:rsidP="00203505" w:rsidR="009742D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Grana 59,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9742DA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23.923,80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9742DA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11.961,90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9742DA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11.961,90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85.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742DA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76747547522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742DA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PERĐUN MIRJANA,</w:t>
            </w:r>
          </w:p>
          <w:p w:rsidRDefault="009742DA" w:rsidP="00203505" w:rsidR="009742D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Jelenščak 14,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9742DA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23.328,99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9742DA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11.664,50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9742DA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11.664,49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86.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1A200A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07492700246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1A200A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PEREMIN ŠTEFICA,</w:t>
            </w:r>
          </w:p>
          <w:p w:rsidRDefault="001A200A" w:rsidP="00203505" w:rsidR="001A200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Krč 68,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5593D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35.659,86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5593D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17.829,93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5593D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17.829,93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87.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5593D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93598929624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5593D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PETREK ADRIJANA,</w:t>
            </w:r>
          </w:p>
          <w:p w:rsidRDefault="0065593D" w:rsidP="00203505" w:rsidR="0065593D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Makojišče donje 112a,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5593D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45.480,56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5593D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22.740,28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5593D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22.740,28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88.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5593D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84873775013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5593D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PETREK DAMIR,</w:t>
            </w:r>
          </w:p>
          <w:p w:rsidRDefault="0065593D" w:rsidP="00203505" w:rsidR="0065593D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Makojišče 29, Novi Marof</w:t>
            </w:r>
          </w:p>
          <w:p w:rsidRDefault="00E730C8" w:rsidP="00203505" w:rsidR="00E730C8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5593D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25.147,17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5593D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12.573,59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5593D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12.573,58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89.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5593D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50447049434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5593D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PETREK MARIJAN,</w:t>
            </w:r>
          </w:p>
          <w:p w:rsidRDefault="0065593D" w:rsidP="00203505" w:rsidR="0065593D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Makojišče donje 112a,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5593D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34.899,01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5593D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17.449,51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5593D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17.449,50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90.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5593D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99737254916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5593D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PETRIĆ DOMAGOJ,</w:t>
            </w:r>
          </w:p>
          <w:p w:rsidRDefault="0065593D" w:rsidP="00203505" w:rsidR="0065593D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Matije Gupca 14,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5593D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27.879,97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5593D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13.939,99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5593D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13.939,98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91.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57BDB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25103570376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57BDB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PETRINIĆ JELENA,</w:t>
            </w:r>
          </w:p>
          <w:p w:rsidRDefault="00BE255D" w:rsidP="00203505" w:rsidR="00957BD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Podrute 121</w:t>
            </w:r>
            <w:r w:rsidR="00957BDB" w:rsidRPr="00780D29">
              <w:rPr>
                <w:rFonts w:cs="Times New Roman" w:hAnsi="Times New Roman" w:ascii="Times New Roman"/>
                <w:sz w:val="24"/>
                <w:szCs w:val="24"/>
              </w:rPr>
              <w:t>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957BDB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11.759,18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957BDB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5.879,59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957BDB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5.879,59</w:t>
            </w:r>
          </w:p>
        </w:tc>
      </w:tr>
      <w:tr w:rsidTr="00BA1AE8" w:rsidR="00A94B5A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4B5A" w:rsidP="007C3E6D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92.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5593D" w:rsidP="00AB306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957BDB" w:rsidRPr="00780D29">
              <w:rPr>
                <w:rFonts w:cs="Times New Roman" w:hAnsi="Times New Roman" w:ascii="Times New Roman"/>
                <w:sz w:val="24"/>
                <w:szCs w:val="24"/>
              </w:rPr>
              <w:t>76867630215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57BDB" w:rsidP="00203505" w:rsidR="00A94B5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PRĐUN ŠTEFANIJA,</w:t>
            </w:r>
          </w:p>
          <w:p w:rsidRDefault="00957BDB" w:rsidP="00203505" w:rsidR="00957BD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Jelenščak 14,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957BDB" w:rsidP="00242673" w:rsidR="00A94B5A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25.492,68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957BDB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12.746,34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957BDB" w:rsidP="00242673" w:rsidR="00A94B5A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12.746,34</w:t>
            </w:r>
          </w:p>
        </w:tc>
      </w:tr>
      <w:tr w:rsidTr="00BA1AE8" w:rsidR="00E61A11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61A11" w:rsidP="007C3E6D" w:rsidR="00E61A11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93.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5593D" w:rsidP="00AB3065" w:rsidR="00E61A11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957BDB" w:rsidRPr="00780D29">
              <w:rPr>
                <w:rFonts w:cs="Times New Roman" w:hAnsi="Times New Roman" w:ascii="Times New Roman"/>
                <w:sz w:val="24"/>
                <w:szCs w:val="24"/>
              </w:rPr>
              <w:t>47974516861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57BDB" w:rsidP="00203505" w:rsidR="00E61A11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PURGAR MARIJAN,</w:t>
            </w:r>
          </w:p>
          <w:p w:rsidRDefault="00957BDB" w:rsidP="00203505" w:rsidR="00957BD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Braće Radića 16, 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957BDB" w:rsidP="00242673" w:rsidR="00E61A11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58.434,37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957BDB" w:rsidP="00242673" w:rsidR="00E61A11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29.217,19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957BDB" w:rsidP="00242673" w:rsidR="00E61A11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29.217,18</w:t>
            </w:r>
          </w:p>
        </w:tc>
      </w:tr>
      <w:tr w:rsidTr="00BA1AE8" w:rsidR="00E61A11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61A11" w:rsidP="007C3E6D" w:rsidR="00E61A11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94.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5593D" w:rsidP="00AB3065" w:rsidR="00E61A11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957BDB" w:rsidRPr="00780D29">
              <w:rPr>
                <w:rFonts w:cs="Times New Roman" w:hAnsi="Times New Roman" w:ascii="Times New Roman"/>
                <w:sz w:val="24"/>
                <w:szCs w:val="24"/>
              </w:rPr>
              <w:t>07099264080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57BDB" w:rsidP="00203505" w:rsidR="00E61A11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PURGAR MARIJAN,</w:t>
            </w:r>
          </w:p>
          <w:p w:rsidRDefault="00957BDB" w:rsidP="00203505" w:rsidR="00957BD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Remetinec 20,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957BDB" w:rsidP="00242673" w:rsidR="00E61A11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53.465,14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957BDB" w:rsidP="00242673" w:rsidR="00E61A11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26.732,57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957BDB" w:rsidP="00242673" w:rsidR="00E61A11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26.732,57</w:t>
            </w:r>
          </w:p>
        </w:tc>
      </w:tr>
      <w:tr w:rsidTr="00BA1AE8" w:rsidR="00E61A11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61A11" w:rsidP="007C3E6D" w:rsidR="00E61A11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95.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5593D" w:rsidP="00AB3065" w:rsidR="00E61A11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957BDB" w:rsidRPr="00780D29">
              <w:rPr>
                <w:rFonts w:cs="Times New Roman" w:hAnsi="Times New Roman" w:ascii="Times New Roman"/>
                <w:sz w:val="24"/>
                <w:szCs w:val="24"/>
              </w:rPr>
              <w:t>75846957896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57BDB" w:rsidP="00203505" w:rsidR="00E61A11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PUŠKADIJA VALENTINA,</w:t>
            </w:r>
          </w:p>
          <w:p w:rsidRDefault="00957BDB" w:rsidP="00203505" w:rsidR="00957BD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Kalnička 25, Sveti Ilija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F540CE" w:rsidP="00242673" w:rsidR="00E61A11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52.584,38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F540CE" w:rsidP="00242673" w:rsidR="00E61A11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26.292,19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F540CE" w:rsidP="00242673" w:rsidR="00E61A11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26.292,19</w:t>
            </w:r>
          </w:p>
        </w:tc>
      </w:tr>
      <w:tr w:rsidTr="00BA1AE8" w:rsidR="00E61A11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61A11" w:rsidP="007C3E6D" w:rsidR="00E61A11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96.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5593D" w:rsidP="0065593D" w:rsidR="00E61A11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F540CE" w:rsidRPr="00780D29">
              <w:rPr>
                <w:rFonts w:cs="Times New Roman" w:hAnsi="Times New Roman" w:ascii="Times New Roman"/>
                <w:sz w:val="24"/>
                <w:szCs w:val="24"/>
              </w:rPr>
              <w:t>25497902518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540CE" w:rsidP="00203505" w:rsidR="00E61A11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RIČKO ANA,</w:t>
            </w:r>
          </w:p>
          <w:p w:rsidRDefault="00F540CE" w:rsidP="00203505" w:rsidR="00F540CE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Pece 52, Budinščina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F540CE" w:rsidP="00242673" w:rsidR="00E61A11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6.440,56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F540CE" w:rsidP="00242673" w:rsidR="00E61A11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3.220,28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F540CE" w:rsidP="00242673" w:rsidR="00E61A11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3.220,28</w:t>
            </w:r>
          </w:p>
        </w:tc>
      </w:tr>
      <w:tr w:rsidTr="00BA1AE8" w:rsidR="00E61A11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61A11" w:rsidP="007C3E6D" w:rsidR="00E61A11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97.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5593D" w:rsidP="00AB3065" w:rsidR="00E61A11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F540CE" w:rsidRPr="00780D29">
              <w:rPr>
                <w:rFonts w:cs="Times New Roman" w:hAnsi="Times New Roman" w:ascii="Times New Roman"/>
                <w:sz w:val="24"/>
                <w:szCs w:val="24"/>
              </w:rPr>
              <w:t>34620875928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540CE" w:rsidP="00203505" w:rsidR="00E61A11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RIČKO IVANA,</w:t>
            </w:r>
          </w:p>
          <w:p w:rsidRDefault="00F540CE" w:rsidP="00203505" w:rsidR="00F540CE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Budinščina 22</w:t>
            </w:r>
            <w:r w:rsidR="00BE255D" w:rsidRPr="00780D29">
              <w:rPr>
                <w:rFonts w:cs="Times New Roman" w:hAnsi="Times New Roman" w:ascii="Times New Roman"/>
                <w:sz w:val="24"/>
                <w:szCs w:val="24"/>
              </w:rPr>
              <w:t>b</w:t>
            </w: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, Budinščina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F540CE" w:rsidP="00242673" w:rsidR="00E61A11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4.953,63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F540CE" w:rsidP="00242673" w:rsidR="00E61A11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2.476,82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F540CE" w:rsidP="00242673" w:rsidR="00E61A11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2.476,82</w:t>
            </w:r>
          </w:p>
        </w:tc>
      </w:tr>
      <w:tr w:rsidTr="00BA1AE8" w:rsidR="00E61A11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61A11" w:rsidP="007C3E6D" w:rsidR="00E61A11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98.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5593D" w:rsidP="00AB3065" w:rsidR="00E61A11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F540CE" w:rsidRPr="00780D29">
              <w:rPr>
                <w:rFonts w:cs="Times New Roman" w:hAnsi="Times New Roman" w:ascii="Times New Roman"/>
                <w:sz w:val="24"/>
                <w:szCs w:val="24"/>
              </w:rPr>
              <w:t>22005595513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540CE" w:rsidP="00203505" w:rsidR="00E61A11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RIČKO NIKOLINA,</w:t>
            </w:r>
          </w:p>
          <w:p w:rsidRDefault="00F540CE" w:rsidP="00203505" w:rsidR="00F540CE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Podrute 20,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F540CE" w:rsidP="00242673" w:rsidR="00E61A11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6.908,36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F540CE" w:rsidP="00242673" w:rsidR="00E61A11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3.454,18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F540CE" w:rsidP="00242673" w:rsidR="00E61A11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3.454,18</w:t>
            </w:r>
          </w:p>
        </w:tc>
      </w:tr>
      <w:tr w:rsidTr="00BA1AE8" w:rsidR="00E61A11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61A11" w:rsidP="007C3E6D" w:rsidR="00E61A11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99.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5593D" w:rsidP="00AB3065" w:rsidR="00E61A11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F540CE" w:rsidRPr="00780D29">
              <w:rPr>
                <w:rFonts w:cs="Times New Roman" w:hAnsi="Times New Roman" w:ascii="Times New Roman"/>
                <w:sz w:val="24"/>
                <w:szCs w:val="24"/>
              </w:rPr>
              <w:t>27839629024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540CE" w:rsidP="00203505" w:rsidR="00E61A11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RIČKO ŠTEFICA,</w:t>
            </w:r>
          </w:p>
          <w:p w:rsidRDefault="00F540CE" w:rsidP="00203505" w:rsidR="00F540CE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Pece 89a, Budinščina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F540CE" w:rsidP="00242673" w:rsidR="00E61A11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8.010,67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F540CE" w:rsidP="00242673" w:rsidR="00E61A11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4.005,34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F540CE" w:rsidP="00242673" w:rsidR="00E61A11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4.005,33</w:t>
            </w:r>
          </w:p>
        </w:tc>
      </w:tr>
      <w:tr w:rsidTr="00BA1AE8" w:rsidR="00E61A11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61A11" w:rsidP="007C3E6D" w:rsidR="00E61A11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100.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5593D" w:rsidP="00AB3065" w:rsidR="00E61A11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F540CE" w:rsidRPr="00780D29">
              <w:rPr>
                <w:rFonts w:cs="Times New Roman" w:hAnsi="Times New Roman" w:ascii="Times New Roman"/>
                <w:sz w:val="24"/>
                <w:szCs w:val="24"/>
              </w:rPr>
              <w:t>75229623352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540CE" w:rsidP="00203505" w:rsidR="00E61A11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RODEŠ DEJAN,</w:t>
            </w:r>
          </w:p>
          <w:p w:rsidRDefault="00F540CE" w:rsidP="00203505" w:rsidR="00F540CE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Zagrebačka 19, Varaždin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F540CE" w:rsidP="00242673" w:rsidR="00E61A11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26.995,28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F540CE" w:rsidP="00242673" w:rsidR="00E61A11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13.497,64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F540CE" w:rsidP="00242673" w:rsidR="00E61A11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13.497,64</w:t>
            </w:r>
          </w:p>
        </w:tc>
      </w:tr>
      <w:tr w:rsidTr="00BA1AE8" w:rsidR="00E61A11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61A11" w:rsidP="007C3E6D" w:rsidR="00E61A11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101.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5593D" w:rsidP="00AB3065" w:rsidR="00E61A11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F540CE" w:rsidRPr="00780D29">
              <w:rPr>
                <w:rFonts w:cs="Times New Roman" w:hAnsi="Times New Roman" w:ascii="Times New Roman"/>
                <w:sz w:val="24"/>
                <w:szCs w:val="24"/>
              </w:rPr>
              <w:t>25766462564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540CE" w:rsidP="00203505" w:rsidR="00E61A11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RUGANI SNJEŽANA,</w:t>
            </w:r>
          </w:p>
          <w:p w:rsidRDefault="00F540CE" w:rsidP="00203505" w:rsidR="00F540CE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Krležina 2, Varaždin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FA357A" w:rsidP="00242673" w:rsidR="00E61A11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68.067,12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FA357A" w:rsidP="00242673" w:rsidR="00E61A11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34.033,56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FA357A" w:rsidP="00242673" w:rsidR="00E61A11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34.033,56</w:t>
            </w:r>
          </w:p>
        </w:tc>
      </w:tr>
      <w:tr w:rsidTr="00BA1AE8" w:rsidR="00E61A11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61A11" w:rsidP="007C3E6D" w:rsidR="00E61A11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102.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5593D" w:rsidP="00AB3065" w:rsidR="00E61A11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F540CE" w:rsidRPr="00780D29">
              <w:rPr>
                <w:rFonts w:cs="Times New Roman" w:hAnsi="Times New Roman" w:ascii="Times New Roman"/>
                <w:sz w:val="24"/>
                <w:szCs w:val="24"/>
              </w:rPr>
              <w:t>08441443133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540CE" w:rsidP="00203505" w:rsidR="00F540CE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RUTIĆ DEJAN,</w:t>
            </w:r>
          </w:p>
          <w:p w:rsidRDefault="00F540CE" w:rsidP="00203505" w:rsidR="00E61A11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Kamena Gorica 11,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F540CE" w:rsidP="00242673" w:rsidR="00E61A11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28.998,55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F540CE" w:rsidP="00242673" w:rsidR="00E61A11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14.499,28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F540CE" w:rsidP="00242673" w:rsidR="00E61A11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14.499,27</w:t>
            </w:r>
          </w:p>
        </w:tc>
      </w:tr>
      <w:tr w:rsidTr="00BA1AE8" w:rsidR="00E61A11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61A11" w:rsidP="007C3E6D" w:rsidR="00E61A11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103.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5593D" w:rsidP="00AB3065" w:rsidR="00E61A11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DD09EA" w:rsidRPr="00780D29">
              <w:rPr>
                <w:rFonts w:cs="Times New Roman" w:hAnsi="Times New Roman" w:ascii="Times New Roman"/>
                <w:sz w:val="24"/>
                <w:szCs w:val="24"/>
              </w:rPr>
              <w:t>99265543859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D09EA" w:rsidP="00203505" w:rsidR="00E61A11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RUTIĆ ROBERT,</w:t>
            </w:r>
          </w:p>
          <w:p w:rsidRDefault="00DD09EA" w:rsidP="00203505" w:rsidR="00DD09E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Presečno 203,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D09EA" w:rsidP="00242673" w:rsidR="00E61A11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38.457,30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D09EA" w:rsidP="00242673" w:rsidR="00E61A11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19.228,65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D09EA" w:rsidP="00242673" w:rsidR="00E61A11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19.228,65</w:t>
            </w:r>
          </w:p>
        </w:tc>
      </w:tr>
      <w:tr w:rsidTr="00BA1AE8" w:rsidR="00E61A11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61A11" w:rsidP="007C3E6D" w:rsidR="00E61A11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104.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5593D" w:rsidP="00AB3065" w:rsidR="00E61A11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DD09EA" w:rsidRPr="00780D29">
              <w:rPr>
                <w:rFonts w:cs="Times New Roman" w:hAnsi="Times New Roman" w:ascii="Times New Roman"/>
                <w:sz w:val="24"/>
                <w:szCs w:val="24"/>
              </w:rPr>
              <w:t>49123291651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D09EA" w:rsidP="00203505" w:rsidR="00E61A11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RUTIĆ STANISLAV,</w:t>
            </w:r>
          </w:p>
          <w:p w:rsidRDefault="00DD09EA" w:rsidP="00203505" w:rsidR="00DD09E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Kamena Gorica 11,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D09EA" w:rsidP="00242673" w:rsidR="00E61A11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15.517,10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D09EA" w:rsidP="00242673" w:rsidR="00E61A11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7.758,55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D09EA" w:rsidP="00242673" w:rsidR="00E61A11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7.758,55</w:t>
            </w:r>
          </w:p>
        </w:tc>
      </w:tr>
      <w:tr w:rsidTr="00BA1AE8" w:rsidR="00E61A11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61A11" w:rsidP="007C3E6D" w:rsidR="00E61A11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105.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5593D" w:rsidP="00AB3065" w:rsidR="00E61A11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DD09EA" w:rsidRPr="00780D29">
              <w:rPr>
                <w:rFonts w:cs="Times New Roman" w:hAnsi="Times New Roman" w:ascii="Times New Roman"/>
                <w:sz w:val="24"/>
                <w:szCs w:val="24"/>
              </w:rPr>
              <w:t>02892165507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D09EA" w:rsidP="00203505" w:rsidR="00E61A11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SITAR DRAGUTIN,</w:t>
            </w:r>
          </w:p>
          <w:p w:rsidRDefault="00DD09EA" w:rsidP="00203505" w:rsidR="00DD09E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Podrute 155,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D09EA" w:rsidP="00242673" w:rsidR="00E61A11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36.393,46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D09EA" w:rsidP="00242673" w:rsidR="00E61A11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18.196,73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D09EA" w:rsidP="00242673" w:rsidR="00E61A11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18.196,73</w:t>
            </w:r>
          </w:p>
        </w:tc>
      </w:tr>
      <w:tr w:rsidTr="00BA1AE8" w:rsidR="00E61A11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61A11" w:rsidP="007C3E6D" w:rsidR="00E61A11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106.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5593D" w:rsidP="00AB3065" w:rsidR="00E61A11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DD09EA" w:rsidRPr="00780D29">
              <w:rPr>
                <w:rFonts w:cs="Times New Roman" w:hAnsi="Times New Roman" w:ascii="Times New Roman"/>
                <w:sz w:val="24"/>
                <w:szCs w:val="24"/>
              </w:rPr>
              <w:t>95008211604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D09EA" w:rsidP="00203505" w:rsidR="00E61A11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SEDLAR JURICA,</w:t>
            </w:r>
          </w:p>
          <w:p w:rsidRDefault="00DD09EA" w:rsidP="00203505" w:rsidR="00DD09E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Zagorska 73, Novi Marof</w:t>
            </w:r>
          </w:p>
          <w:p w:rsidRDefault="00E730C8" w:rsidP="00203505" w:rsidR="00E730C8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D09EA" w:rsidP="00242673" w:rsidR="00E61A11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44.092,09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D09EA" w:rsidP="00242673" w:rsidR="00E61A11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22.046,05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D09EA" w:rsidP="00242673" w:rsidR="00E61A11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22.046,04</w:t>
            </w:r>
          </w:p>
        </w:tc>
      </w:tr>
      <w:tr w:rsidTr="00BA1AE8" w:rsidR="006C01AB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C01AB" w:rsidP="007C3E6D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107.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5593D" w:rsidP="00AB306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DD09EA" w:rsidRPr="00780D29">
              <w:rPr>
                <w:rFonts w:cs="Times New Roman" w:hAnsi="Times New Roman" w:ascii="Times New Roman"/>
                <w:sz w:val="24"/>
                <w:szCs w:val="24"/>
              </w:rPr>
              <w:t>73379231598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D09EA" w:rsidP="0020350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SLATINA NIKOLA,</w:t>
            </w:r>
          </w:p>
          <w:p w:rsidRDefault="00DD09EA" w:rsidP="00203505" w:rsidR="00DD09E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Remetinec 226,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D09EA" w:rsidP="00242673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19.747,49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D09EA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9.873,75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D09EA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9.873,74</w:t>
            </w:r>
          </w:p>
        </w:tc>
      </w:tr>
      <w:tr w:rsidTr="00BA1AE8" w:rsidR="006C01AB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C01AB" w:rsidP="007C3E6D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108.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5593D" w:rsidP="0065593D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  </w:t>
            </w:r>
            <w:r w:rsidR="00DD09EA" w:rsidRPr="00780D29">
              <w:rPr>
                <w:rFonts w:cs="Times New Roman" w:hAnsi="Times New Roman" w:ascii="Times New Roman"/>
                <w:sz w:val="24"/>
                <w:szCs w:val="24"/>
              </w:rPr>
              <w:t>62176081245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D09EA" w:rsidP="00203505" w:rsidR="007153B3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SVRTAN IRENA,</w:t>
            </w:r>
          </w:p>
          <w:p w:rsidRDefault="00DD09EA" w:rsidP="00203505" w:rsidR="00DD09E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Gornji Kraljevec 20, Hraščina</w:t>
            </w:r>
          </w:p>
          <w:p w:rsidRDefault="00E730C8" w:rsidP="00203505" w:rsidR="00E730C8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D09EA" w:rsidP="00242673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25.918,52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D09EA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12.959,26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D09EA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12.959,26</w:t>
            </w:r>
          </w:p>
        </w:tc>
      </w:tr>
      <w:tr w:rsidTr="00BA1AE8" w:rsidR="006C01AB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C01AB" w:rsidP="007C3E6D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109.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D09EA" w:rsidP="00AB306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 87224845512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D09EA" w:rsidP="0020350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SVRTAN-BAKIĆ TATJANA,</w:t>
            </w:r>
          </w:p>
          <w:p w:rsidRDefault="009A0205" w:rsidP="00203505" w:rsidR="00DD09EA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Ivana Kukuljevića 2a,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747FD8" w:rsidP="00242673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106.678,51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747FD8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53.339,25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9A0205" w:rsidP="00242673" w:rsidR="009A0205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  <w:p w:rsidRDefault="00747FD8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53.339,26</w:t>
            </w:r>
          </w:p>
        </w:tc>
      </w:tr>
      <w:tr w:rsidTr="00BA1AE8" w:rsidR="006C01AB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C01AB" w:rsidP="007C3E6D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110.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D09EA" w:rsidP="00AB306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9A0205" w:rsidRPr="00780D29">
              <w:rPr>
                <w:rFonts w:cs="Times New Roman" w:hAnsi="Times New Roman" w:ascii="Times New Roman"/>
                <w:sz w:val="24"/>
                <w:szCs w:val="24"/>
              </w:rPr>
              <w:t>80934247446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A0205" w:rsidP="0020350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ŠAFER DANICA,</w:t>
            </w:r>
          </w:p>
          <w:p w:rsidRDefault="009A0205" w:rsidP="00203505" w:rsidR="009A0205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Jelenščak 92,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9A0205" w:rsidP="00242673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25.315,47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9A0205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12.657,74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9A0205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12.657,73</w:t>
            </w:r>
          </w:p>
        </w:tc>
      </w:tr>
      <w:tr w:rsidTr="00BA1AE8" w:rsidR="006C01AB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C01AB" w:rsidP="007C3E6D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111.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D09EA" w:rsidP="00AB306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9A0205" w:rsidRPr="00780D29">
              <w:rPr>
                <w:rFonts w:cs="Times New Roman" w:hAnsi="Times New Roman" w:ascii="Times New Roman"/>
                <w:sz w:val="24"/>
                <w:szCs w:val="24"/>
              </w:rPr>
              <w:t>80934247446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A0205" w:rsidP="0020350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ŠAFRAN DANICA,</w:t>
            </w:r>
          </w:p>
          <w:p w:rsidRDefault="009A0205" w:rsidP="00203505" w:rsidR="009A0205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Orehovec 15,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9A0205" w:rsidP="00242673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9.996,57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9A0205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4.998,29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9A0205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4.998,28</w:t>
            </w:r>
          </w:p>
        </w:tc>
      </w:tr>
      <w:tr w:rsidTr="00BA1AE8" w:rsidR="006C01AB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C01AB" w:rsidP="007C3E6D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112.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D09EA" w:rsidP="00AB306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067371" w:rsidRPr="00780D29">
              <w:rPr>
                <w:rFonts w:cs="Times New Roman" w:hAnsi="Times New Roman" w:ascii="Times New Roman"/>
                <w:sz w:val="24"/>
                <w:szCs w:val="24"/>
              </w:rPr>
              <w:t>04692086597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067371" w:rsidP="0020350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ŠAFRAN JOSIP,</w:t>
            </w:r>
          </w:p>
          <w:p w:rsidRDefault="00067371" w:rsidP="00203505" w:rsidR="00067371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Orehovec 15,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067371" w:rsidP="00242673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50.903,71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067371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25.451,85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067371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25.451,86</w:t>
            </w:r>
          </w:p>
        </w:tc>
      </w:tr>
      <w:tr w:rsidTr="00BA1AE8" w:rsidR="006C01AB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C01AB" w:rsidP="007C3E6D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113.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D09EA" w:rsidP="00AB306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067371" w:rsidRPr="00780D29">
              <w:rPr>
                <w:rFonts w:cs="Times New Roman" w:hAnsi="Times New Roman" w:ascii="Times New Roman"/>
                <w:sz w:val="24"/>
                <w:szCs w:val="24"/>
              </w:rPr>
              <w:t>44277774433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067371" w:rsidP="0020350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ŠAMEC ANA,</w:t>
            </w:r>
          </w:p>
          <w:p w:rsidRDefault="00067371" w:rsidP="00203505" w:rsidR="00067371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Jelenščak 24,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067371" w:rsidP="00242673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6.897,24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067371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3.448,62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067371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3.448,62</w:t>
            </w:r>
          </w:p>
        </w:tc>
      </w:tr>
      <w:tr w:rsidTr="00BA1AE8" w:rsidR="006C01AB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C01AB" w:rsidP="007C3E6D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114.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D09EA" w:rsidP="00AB306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067371" w:rsidRPr="00780D29">
              <w:rPr>
                <w:rFonts w:cs="Times New Roman" w:hAnsi="Times New Roman" w:ascii="Times New Roman"/>
                <w:sz w:val="24"/>
                <w:szCs w:val="24"/>
              </w:rPr>
              <w:t>06867084397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067371" w:rsidP="0020350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ŠEST JELENA,</w:t>
            </w:r>
          </w:p>
          <w:p w:rsidRDefault="00067371" w:rsidP="00203505" w:rsidR="00067371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Podrute 9,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067371" w:rsidP="00242673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6.792,61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067371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3.396,30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067371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3.396,31</w:t>
            </w:r>
          </w:p>
        </w:tc>
      </w:tr>
      <w:tr w:rsidTr="00BA1AE8" w:rsidR="006C01AB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C01AB" w:rsidP="007C3E6D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115.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D09EA" w:rsidP="00AB306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067371" w:rsidRPr="00780D29">
              <w:rPr>
                <w:rFonts w:cs="Times New Roman" w:hAnsi="Times New Roman" w:ascii="Times New Roman"/>
                <w:sz w:val="24"/>
                <w:szCs w:val="24"/>
              </w:rPr>
              <w:t>32986439694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067371" w:rsidP="0020350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ŠKOF BOŽIDAR,</w:t>
            </w:r>
          </w:p>
          <w:p w:rsidRDefault="00067371" w:rsidP="00203505" w:rsidR="00067371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Gornja Batina 5, Belec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067371" w:rsidP="00242673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44.938,13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067371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22.469,07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067371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22.469,06</w:t>
            </w:r>
          </w:p>
        </w:tc>
      </w:tr>
      <w:tr w:rsidTr="00BA1AE8" w:rsidR="006C01AB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C01AB" w:rsidP="007C3E6D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116.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D09EA" w:rsidP="00AB306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067371" w:rsidRPr="00780D29">
              <w:rPr>
                <w:rFonts w:cs="Times New Roman" w:hAnsi="Times New Roman" w:ascii="Times New Roman"/>
                <w:sz w:val="24"/>
                <w:szCs w:val="24"/>
              </w:rPr>
              <w:t>71180542996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067371" w:rsidP="0020350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ŠTEFAN VALENTINA,</w:t>
            </w:r>
          </w:p>
          <w:p w:rsidRDefault="00067371" w:rsidP="00203505" w:rsidR="00067371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Makojišče Donje 121,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067371" w:rsidP="00242673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22.589,43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067371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11.294,71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067371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11.294,72</w:t>
            </w:r>
          </w:p>
        </w:tc>
      </w:tr>
      <w:tr w:rsidTr="00BA1AE8" w:rsidR="006C01AB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C01AB" w:rsidP="00BE1F47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BE1F47" w:rsidP="00BE1F47" w:rsidR="00BE1F47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  117.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BE1F47" w:rsidP="00AB306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58432655913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067371" w:rsidP="0020350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ŠTRIGA DRAGUTIN,</w:t>
            </w:r>
          </w:p>
          <w:p w:rsidRDefault="00067371" w:rsidP="00203505" w:rsidR="00067371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Kalnička Kapela 8a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6C01AB" w:rsidP="00242673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337B14" w:rsidP="00242673" w:rsidR="00BE1F47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88.071,30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337B14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44.035,65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BE1F47" w:rsidP="00242673" w:rsidR="00BE1F47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  <w:p w:rsidRDefault="00337B14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44.035,65</w:t>
            </w:r>
          </w:p>
        </w:tc>
      </w:tr>
      <w:tr w:rsidTr="00BA1AE8" w:rsidR="006C01AB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C01AB" w:rsidP="007C3E6D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118.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BE1F47" w:rsidP="00AB306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25379910915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BE1F47" w:rsidP="0020350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ŠTRIGA JOSIP,</w:t>
            </w:r>
          </w:p>
          <w:p w:rsidRDefault="00BE1F47" w:rsidP="00203505" w:rsidR="00BE1F47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Rakovec 17, Ljubeščica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BE1F47" w:rsidP="00242673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36.094,12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BE1F47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18.047,06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BE1F47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18.047,06</w:t>
            </w:r>
          </w:p>
        </w:tc>
      </w:tr>
      <w:tr w:rsidTr="00BA1AE8" w:rsidR="006C01AB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52F57" w:rsidP="007C3E6D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 119.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BE1F47" w:rsidP="00AB306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64799074511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BE1F47" w:rsidP="0020350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ŠTRIGA MARJANA,</w:t>
            </w:r>
          </w:p>
          <w:p w:rsidRDefault="00BE1F47" w:rsidP="00203505" w:rsidR="00BE1F47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Rakovec 19, Ljubeščica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BE1F47" w:rsidP="00242673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27.682,69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BE1F47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13.841,34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BE1F47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13.841,35</w:t>
            </w:r>
          </w:p>
        </w:tc>
      </w:tr>
      <w:tr w:rsidTr="00BA1AE8" w:rsidR="006C01AB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C01AB" w:rsidP="007C3E6D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120.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BE1F47" w:rsidP="00AB306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14757729846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BE1F47" w:rsidP="0020350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TOLIĆ DANIJEL,</w:t>
            </w:r>
          </w:p>
          <w:p w:rsidRDefault="00BE1F47" w:rsidP="00203505" w:rsidR="00BE1F47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Podrute 15,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BE1F47" w:rsidP="00242673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18.175,20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BE1F47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9.087,60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BE1F47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9.087,60</w:t>
            </w:r>
          </w:p>
        </w:tc>
      </w:tr>
      <w:tr w:rsidTr="00BA1AE8" w:rsidR="006C01AB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C01AB" w:rsidP="007C3E6D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121.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52F57" w:rsidP="00AB306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BE1F47" w:rsidRPr="00780D29">
              <w:rPr>
                <w:rFonts w:cs="Times New Roman" w:hAnsi="Times New Roman" w:ascii="Times New Roman"/>
                <w:sz w:val="24"/>
                <w:szCs w:val="24"/>
              </w:rPr>
              <w:t>23626852842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753582" w:rsidP="0020350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VALDEC JOSIP,</w:t>
            </w:r>
          </w:p>
          <w:p w:rsidRDefault="00753582" w:rsidP="00203505" w:rsidR="00753582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Makojišče Donje 199,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753582" w:rsidP="00242673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48.245,40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753582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24.122,70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753582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24.122,70</w:t>
            </w:r>
          </w:p>
        </w:tc>
      </w:tr>
      <w:tr w:rsidTr="00BA1AE8" w:rsidR="006C01AB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C01AB" w:rsidP="007C3E6D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122.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52F57" w:rsidP="00AB306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753582" w:rsidRPr="00780D29">
              <w:rPr>
                <w:rFonts w:cs="Times New Roman" w:hAnsi="Times New Roman" w:ascii="Times New Roman"/>
                <w:sz w:val="24"/>
                <w:szCs w:val="24"/>
              </w:rPr>
              <w:t>45488928486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753582" w:rsidP="0020350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VARGEK IVICA,</w:t>
            </w:r>
          </w:p>
          <w:p w:rsidRDefault="00753582" w:rsidP="00203505" w:rsidR="00753582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Gornji Kraljevac 68, Hraščina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740DE1" w:rsidP="00242673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34.878,39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740DE1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17.439,19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740DE1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17.439,20</w:t>
            </w:r>
          </w:p>
        </w:tc>
      </w:tr>
      <w:tr w:rsidTr="00BA1AE8" w:rsidR="006C01AB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C01AB" w:rsidP="007C3E6D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123.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52F57" w:rsidP="00AB306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753582" w:rsidRPr="00780D29">
              <w:rPr>
                <w:rFonts w:cs="Times New Roman" w:hAnsi="Times New Roman" w:ascii="Times New Roman"/>
                <w:sz w:val="24"/>
                <w:szCs w:val="24"/>
              </w:rPr>
              <w:t>14599412831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753582" w:rsidP="0020350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VICTUM ANKICA,</w:t>
            </w:r>
          </w:p>
          <w:p w:rsidRDefault="00753582" w:rsidP="00203505" w:rsidR="00753582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Makojišče Donje 123,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753582" w:rsidP="00242673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11.474,71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753582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5.737,35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753582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5.737,36</w:t>
            </w:r>
          </w:p>
        </w:tc>
      </w:tr>
      <w:tr w:rsidTr="00BA1AE8" w:rsidR="006C01AB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C01AB" w:rsidP="007C3E6D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124.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52F57" w:rsidP="00AB306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753582" w:rsidRPr="00780D29">
              <w:rPr>
                <w:rFonts w:cs="Times New Roman" w:hAnsi="Times New Roman" w:ascii="Times New Roman"/>
                <w:sz w:val="24"/>
                <w:szCs w:val="24"/>
              </w:rPr>
              <w:t>85797840284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753582" w:rsidP="0020350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VRBANEC DANICA,</w:t>
            </w:r>
          </w:p>
          <w:p w:rsidRDefault="00753582" w:rsidP="00203505" w:rsidR="00753582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Makojišče Donje 110,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753582" w:rsidP="00242673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24.170,63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753582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12.085,31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753582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12.085,32</w:t>
            </w:r>
          </w:p>
        </w:tc>
      </w:tr>
      <w:tr w:rsidTr="00BA1AE8" w:rsidR="006C01AB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C01AB" w:rsidP="007C3E6D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125.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52F57" w:rsidP="00AB306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753582" w:rsidRPr="00780D29">
              <w:rPr>
                <w:rFonts w:cs="Times New Roman" w:hAnsi="Times New Roman" w:ascii="Times New Roman"/>
                <w:sz w:val="24"/>
                <w:szCs w:val="24"/>
              </w:rPr>
              <w:t>20353609455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753582" w:rsidP="0020350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VRETENAR ĐURĐA,</w:t>
            </w:r>
          </w:p>
          <w:p w:rsidRDefault="00753582" w:rsidP="00203505" w:rsidR="00753582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Pažurovec 18, Budinščina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753582" w:rsidP="00242673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4.120,89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753582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2.060,45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753582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2.060,44</w:t>
            </w:r>
          </w:p>
        </w:tc>
      </w:tr>
      <w:tr w:rsidTr="00BA1AE8" w:rsidR="006C01AB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C01AB" w:rsidP="007C3E6D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126.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52F57" w:rsidP="00AB306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753582" w:rsidRPr="00780D29">
              <w:rPr>
                <w:rFonts w:cs="Times New Roman" w:hAnsi="Times New Roman" w:ascii="Times New Roman"/>
                <w:sz w:val="24"/>
                <w:szCs w:val="24"/>
              </w:rPr>
              <w:t>68762752189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753582" w:rsidP="0020350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VUGER NIKOLA,</w:t>
            </w:r>
          </w:p>
          <w:p w:rsidRDefault="00753582" w:rsidP="00203505" w:rsidR="00753582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Kamena Gorica 56,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753582" w:rsidP="00242673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29.468,33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753582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14.734,17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753582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14.734,16</w:t>
            </w:r>
          </w:p>
        </w:tc>
      </w:tr>
      <w:tr w:rsidTr="00BA1AE8" w:rsidR="006C01AB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C01AB" w:rsidP="007C3E6D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127.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52F57" w:rsidP="00AB306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753582" w:rsidRPr="00780D29">
              <w:rPr>
                <w:rFonts w:cs="Times New Roman" w:hAnsi="Times New Roman" w:ascii="Times New Roman"/>
                <w:sz w:val="24"/>
                <w:szCs w:val="24"/>
              </w:rPr>
              <w:t>23064018418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753582" w:rsidP="0020350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ZAJEC MARTINA,</w:t>
            </w:r>
          </w:p>
          <w:p w:rsidRDefault="00753582" w:rsidP="00203505" w:rsidR="00753582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Jelenščak 25,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753582" w:rsidP="00242673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28.465,07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753582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14.232,53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753582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14.232,54</w:t>
            </w:r>
          </w:p>
        </w:tc>
      </w:tr>
      <w:tr w:rsidTr="00BA1AE8" w:rsidR="006C01AB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C01AB" w:rsidP="007C3E6D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128.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52F57" w:rsidP="00AB306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753582" w:rsidRPr="00780D29">
              <w:rPr>
                <w:rFonts w:cs="Times New Roman" w:hAnsi="Times New Roman" w:ascii="Times New Roman"/>
                <w:sz w:val="24"/>
                <w:szCs w:val="24"/>
              </w:rPr>
              <w:t>47514858241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753582" w:rsidP="0020350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ZELJAK ALEN,</w:t>
            </w:r>
          </w:p>
          <w:p w:rsidRDefault="00753582" w:rsidP="00203505" w:rsidR="00753582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Podrute 21,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4B7DD9" w:rsidP="00242673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37.744,28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4B7DD9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18.872,14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4B7DD9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18.872,14</w:t>
            </w:r>
          </w:p>
        </w:tc>
      </w:tr>
      <w:tr w:rsidTr="00BA1AE8" w:rsidR="006C01AB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C01AB" w:rsidP="007C3E6D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129.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52F57" w:rsidP="00AB306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4B7DD9" w:rsidRPr="00780D29">
              <w:rPr>
                <w:rFonts w:cs="Times New Roman" w:hAnsi="Times New Roman" w:ascii="Times New Roman"/>
                <w:sz w:val="24"/>
                <w:szCs w:val="24"/>
              </w:rPr>
              <w:t>20874010205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4B7DD9" w:rsidP="0020350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ZELJAK MELITA,</w:t>
            </w:r>
          </w:p>
          <w:p w:rsidRDefault="004B7DD9" w:rsidP="00203505" w:rsidR="004B7DD9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Podrute 21,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4B7DD9" w:rsidP="00242673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24.790,99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4B7DD9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12.395,49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4B7DD9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12.395,50</w:t>
            </w:r>
          </w:p>
        </w:tc>
      </w:tr>
      <w:tr w:rsidTr="00BA1AE8" w:rsidR="006C01AB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C01AB" w:rsidP="007C3E6D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130.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52F57" w:rsidP="00AB306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4B7DD9" w:rsidRPr="00780D29">
              <w:rPr>
                <w:rFonts w:cs="Times New Roman" w:hAnsi="Times New Roman" w:ascii="Times New Roman"/>
                <w:sz w:val="24"/>
                <w:szCs w:val="24"/>
              </w:rPr>
              <w:t>32016487593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4B7DD9" w:rsidP="0020350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ZELJAK VIŠNJA,</w:t>
            </w:r>
          </w:p>
          <w:p w:rsidRDefault="004B7DD9" w:rsidP="00203505" w:rsidR="004B7DD9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Makojišče Donje 129, Novi Marof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4B7DD9" w:rsidP="00242673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22.603,31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4B7DD9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11.301,65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4B7DD9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11.301,66</w:t>
            </w:r>
          </w:p>
        </w:tc>
      </w:tr>
      <w:tr w:rsidTr="00BA1AE8" w:rsidR="005C232B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C232B" w:rsidP="007C3E6D" w:rsidR="005C232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131.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C232B" w:rsidP="00AB3065" w:rsidR="005C232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242673" w:rsidP="00203505" w:rsidR="005C232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PUPEK IVAN,</w:t>
            </w:r>
          </w:p>
          <w:p w:rsidRDefault="005C232B" w:rsidP="00203505" w:rsidR="005C232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Fabijanska 16, Varaždin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C232B" w:rsidP="00242673" w:rsidR="005C232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44.884,68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C232B" w:rsidP="00242673" w:rsidR="005C232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22.442,34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C232B" w:rsidP="00242673" w:rsidR="005C232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22.442,34</w:t>
            </w:r>
          </w:p>
        </w:tc>
      </w:tr>
      <w:tr w:rsidTr="00BA1AE8" w:rsidR="006C01AB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B3B6B" w:rsidP="007C3E6D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132</w:t>
            </w:r>
            <w:r w:rsidR="006C01AB" w:rsidRPr="00780D29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4B7DD9" w:rsidP="00AB306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790E37" w:rsidP="0020350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RH MINISTARSTVO FINANCIJA,</w:t>
            </w:r>
          </w:p>
          <w:p w:rsidRDefault="00790E37" w:rsidP="00203505" w:rsidR="00790E37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POREZNA UPRAVA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790E37" w:rsidP="00242673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871,71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790E37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435,85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790E37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435,86</w:t>
            </w:r>
          </w:p>
        </w:tc>
      </w:tr>
      <w:tr w:rsidTr="00BA1AE8" w:rsidR="006C01AB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B3B6B" w:rsidP="007C3E6D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133</w:t>
            </w:r>
            <w:r w:rsidR="006C01AB" w:rsidRPr="00780D29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4B7DD9" w:rsidP="00AB306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790E37" w:rsidRPr="00780D29">
              <w:rPr>
                <w:rFonts w:cs="Times New Roman" w:hAnsi="Times New Roman" w:ascii="Times New Roman"/>
                <w:sz w:val="24"/>
                <w:szCs w:val="24"/>
              </w:rPr>
              <w:t>04323472109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790E37" w:rsidP="0020350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Agencija za osiguranje radničkih</w:t>
            </w:r>
          </w:p>
          <w:p w:rsidRDefault="00790E37" w:rsidP="00203505" w:rsidR="00790E37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Potraživanja u slučaju stečaja  poslodavca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0B0F2E" w:rsidP="00242673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930.1</w:t>
            </w:r>
            <w:r w:rsidR="00790E37" w:rsidRPr="00780D29">
              <w:rPr>
                <w:rFonts w:cs="Times New Roman" w:hAnsi="Times New Roman" w:ascii="Times New Roman"/>
                <w:sz w:val="24"/>
                <w:szCs w:val="24"/>
              </w:rPr>
              <w:t>71,49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790E37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465.185,74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341850" w:rsidP="00242673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465</w:t>
            </w:r>
            <w:r w:rsidR="00790E37"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.185,75</w:t>
            </w:r>
          </w:p>
        </w:tc>
      </w:tr>
      <w:tr w:rsidTr="00BA1AE8" w:rsidR="006C01AB" w:rsidRPr="00780D2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C01AB" w:rsidP="007C3E6D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4B7DD9" w:rsidP="00AB3065" w:rsidR="006C01A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3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C232B" w:rsidP="00203505" w:rsidR="005C232B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4805E8" w:rsidP="00203505" w:rsidR="004805E8" w:rsidRPr="00780D2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AB4890" w:rsidP="005B0C7E" w:rsidR="006C01AB" w:rsidRPr="00780D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sz w:val="24"/>
                <w:szCs w:val="24"/>
              </w:rPr>
              <w:t>5.404.</w:t>
            </w:r>
            <w:r w:rsidR="00337B14" w:rsidRPr="00780D29">
              <w:rPr>
                <w:rFonts w:cs="Times New Roman" w:hAnsi="Times New Roman" w:ascii="Times New Roman"/>
                <w:sz w:val="24"/>
                <w:szCs w:val="24"/>
              </w:rPr>
              <w:t>153,16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4B7DD9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="00AB4890"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2.702.</w:t>
            </w:r>
            <w:r w:rsidR="004805E8"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076,58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4805E8" w:rsidR="006C01AB" w:rsidRPr="00780D2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</w:t>
            </w:r>
            <w:r w:rsidR="00AB4890"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.</w:t>
            </w: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702</w:t>
            </w:r>
            <w:r w:rsidR="00AB4890"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.</w:t>
            </w:r>
            <w:r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076,58</w:t>
            </w:r>
            <w:r w:rsidR="004B7DD9" w:rsidRPr="00780D2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Default="005B0C7E" w:rsidP="004805E8" w:rsidR="005B0C7E" w:rsidRPr="00780D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805E8" w:rsidP="005B0C7E" w:rsidR="008F2A58" w:rsidRPr="00780D29">
      <w:pPr>
        <w:ind w:left="7080"/>
        <w:jc w:val="both"/>
        <w:rPr>
          <w:rFonts w:cs="Times New Roman" w:hAnsi="Times New Roman" w:ascii="Times New Roman"/>
          <w:sz w:val="24"/>
          <w:szCs w:val="24"/>
        </w:rPr>
      </w:pPr>
      <w:r w:rsidRPr="00780D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C6DCA" w:rsidP="008F2A58" w:rsidR="00AC6DCA" w:rsidRPr="00780D29">
      <w:pPr>
        <w:ind w:left="6372"/>
        <w:jc w:val="both"/>
        <w:rPr>
          <w:rFonts w:cs="Times New Roman" w:hAnsi="Times New Roman" w:ascii="Times New Roman"/>
          <w:sz w:val="24"/>
          <w:szCs w:val="24"/>
        </w:rPr>
      </w:pPr>
    </w:p>
    <w:p w:rsidRDefault="00AC6DCA" w:rsidP="008F2A58" w:rsidR="00AC6DCA" w:rsidRPr="00780D29">
      <w:pPr>
        <w:ind w:left="6372"/>
        <w:jc w:val="both"/>
        <w:rPr>
          <w:rFonts w:cs="Times New Roman" w:hAnsi="Times New Roman" w:ascii="Times New Roman"/>
          <w:sz w:val="24"/>
          <w:szCs w:val="24"/>
        </w:rPr>
      </w:pPr>
    </w:p>
    <w:sectPr w:rsidSect="003B13AF" w:rsidR="00AC6DCA" w:rsidRPr="00780D29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418" w:bottom="1531" w:right="153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6DD5" w:rsidR="00AD6DD5">
      <w:r>
        <w:separator/>
      </w:r>
    </w:p>
  </w:endnote>
  <w:endnote w:id="0" w:type="continuationSeparator">
    <w:p w:rsidRDefault="00AD6DD5" w:rsidR="00AD6D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6DD5" w:rsidR="00AD6DD5">
      <w:r>
        <w:separator/>
      </w:r>
    </w:p>
  </w:footnote>
  <w:footnote w:id="0" w:type="continuationSeparator">
    <w:p w:rsidRDefault="00AD6DD5" w:rsidR="00AD6D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7BDB" w:rsidP="00FB64FF" w:rsidR="00957B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7BDB" w:rsidR="00957B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7BDB" w:rsidP="00FB64FF" w:rsidR="00957BDB" w:rsidRPr="0049526A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</w:rPr>
    </w:pPr>
    <w:r w:rsidRPr="0049526A">
      <w:rPr>
        <w:rStyle w:val="Brojstranice"/>
        <w:rFonts w:hAnsi="Calibri" w:ascii="Calibri"/>
      </w:rPr>
      <w:t xml:space="preserve">- </w:t>
    </w:r>
    <w:r w:rsidRPr="0049526A">
      <w:rPr>
        <w:rStyle w:val="Brojstranice"/>
        <w:rFonts w:hAnsi="Calibri" w:ascii="Calibri"/>
      </w:rPr>
      <w:fldChar w:fldCharType="begin"/>
    </w:r>
    <w:r w:rsidRPr="0049526A">
      <w:rPr>
        <w:rStyle w:val="Brojstranice"/>
        <w:rFonts w:hAnsi="Calibri" w:ascii="Calibri"/>
      </w:rPr>
      <w:instrText xml:space="preserve">PAGE  </w:instrText>
    </w:r>
    <w:r w:rsidRPr="0049526A">
      <w:rPr>
        <w:rStyle w:val="Brojstranice"/>
        <w:rFonts w:hAnsi="Calibri" w:ascii="Calibri"/>
      </w:rPr>
      <w:fldChar w:fldCharType="separate"/>
    </w:r>
    <w:r w:rsidR="00780D29">
      <w:rPr>
        <w:rStyle w:val="Brojstranice"/>
        <w:rFonts w:hAnsi="Calibri" w:ascii="Calibri"/>
        <w:noProof/>
      </w:rPr>
      <w:t>8</w:t>
    </w:r>
    <w:r w:rsidRPr="0049526A">
      <w:rPr>
        <w:rStyle w:val="Brojstranice"/>
        <w:rFonts w:hAnsi="Calibri" w:ascii="Calibri"/>
      </w:rPr>
      <w:fldChar w:fldCharType="end"/>
    </w:r>
    <w:r w:rsidRPr="0049526A">
      <w:rPr>
        <w:rStyle w:val="Brojstranice"/>
        <w:rFonts w:hAnsi="Calibri" w:ascii="Calibri"/>
      </w:rPr>
      <w:t xml:space="preserve"> -</w:t>
    </w:r>
  </w:p>
  <w:p w:rsidRDefault="00957BDB" w:rsidP="002916D5" w:rsidR="00957BDB" w:rsidRPr="00AB3065">
    <w:pPr>
      <w:jc w:val="right"/>
      <w:rPr>
        <w:rFonts w:hAnsi="Calibri" w:ascii="Calibri"/>
      </w:rPr>
    </w:pPr>
  </w:p>
  <w:p w:rsidRDefault="00957BDB" w:rsidR="00957BD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7BDB" w:rsidR="00957BDB">
    <w:pPr>
      <w:pStyle w:val="Zaglavlje"/>
    </w:pPr>
  </w:p>
  <w:p w:rsidRDefault="00957BDB" w:rsidR="00957BDB">
    <w:pPr>
      <w:pStyle w:val="Zaglavlje"/>
    </w:pPr>
  </w:p>
  <w:p w:rsidRDefault="00957BDB" w:rsidR="00957B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BC1075"/>
    <w:multiLevelType w:val="hybridMultilevel"/>
    <w:tmpl w:val="3CD04140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681246BD"/>
    <w:multiLevelType w:val="hybridMultilevel"/>
    <w:tmpl w:val="E68E708E"/>
    <w:lvl w:tplc="ABC8CDC8" w:ilvl="0"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8FC"/>
    <w:rsid w:val="0001582F"/>
    <w:rsid w:val="00020BA4"/>
    <w:rsid w:val="0002450A"/>
    <w:rsid w:val="00027233"/>
    <w:rsid w:val="0003267D"/>
    <w:rsid w:val="00055F16"/>
    <w:rsid w:val="00060788"/>
    <w:rsid w:val="00062C31"/>
    <w:rsid w:val="0006417A"/>
    <w:rsid w:val="0006505A"/>
    <w:rsid w:val="000664AF"/>
    <w:rsid w:val="00067371"/>
    <w:rsid w:val="00071D41"/>
    <w:rsid w:val="00082920"/>
    <w:rsid w:val="00083474"/>
    <w:rsid w:val="000A3AC6"/>
    <w:rsid w:val="000A4638"/>
    <w:rsid w:val="000A6EDF"/>
    <w:rsid w:val="000B0A5A"/>
    <w:rsid w:val="000B0F2E"/>
    <w:rsid w:val="000D34A4"/>
    <w:rsid w:val="000D642A"/>
    <w:rsid w:val="000E786A"/>
    <w:rsid w:val="000F279B"/>
    <w:rsid w:val="00110294"/>
    <w:rsid w:val="001141F9"/>
    <w:rsid w:val="00134265"/>
    <w:rsid w:val="00140FCE"/>
    <w:rsid w:val="00145935"/>
    <w:rsid w:val="001524EA"/>
    <w:rsid w:val="00152BDA"/>
    <w:rsid w:val="001734F5"/>
    <w:rsid w:val="00173990"/>
    <w:rsid w:val="001834AE"/>
    <w:rsid w:val="001918F3"/>
    <w:rsid w:val="0019658F"/>
    <w:rsid w:val="00197A2C"/>
    <w:rsid w:val="001A04D0"/>
    <w:rsid w:val="001A14B3"/>
    <w:rsid w:val="001A200A"/>
    <w:rsid w:val="001B6727"/>
    <w:rsid w:val="001D2FA0"/>
    <w:rsid w:val="001D5FEF"/>
    <w:rsid w:val="001E2DC0"/>
    <w:rsid w:val="001E4E5F"/>
    <w:rsid w:val="001F2F12"/>
    <w:rsid w:val="001F46F2"/>
    <w:rsid w:val="001F59F0"/>
    <w:rsid w:val="00203505"/>
    <w:rsid w:val="00205301"/>
    <w:rsid w:val="00207B14"/>
    <w:rsid w:val="00224D2A"/>
    <w:rsid w:val="002268F7"/>
    <w:rsid w:val="00235AAE"/>
    <w:rsid w:val="00241F04"/>
    <w:rsid w:val="00242673"/>
    <w:rsid w:val="00252C91"/>
    <w:rsid w:val="002562FA"/>
    <w:rsid w:val="0025654A"/>
    <w:rsid w:val="002638EC"/>
    <w:rsid w:val="002653B1"/>
    <w:rsid w:val="002654CD"/>
    <w:rsid w:val="002715EE"/>
    <w:rsid w:val="002751F1"/>
    <w:rsid w:val="00286FBB"/>
    <w:rsid w:val="002916D5"/>
    <w:rsid w:val="002B0024"/>
    <w:rsid w:val="002B3843"/>
    <w:rsid w:val="002B3948"/>
    <w:rsid w:val="002C55B7"/>
    <w:rsid w:val="002D0C0B"/>
    <w:rsid w:val="002D3B6B"/>
    <w:rsid w:val="002E0B4C"/>
    <w:rsid w:val="002F5C78"/>
    <w:rsid w:val="003003D2"/>
    <w:rsid w:val="0030067A"/>
    <w:rsid w:val="00302EBD"/>
    <w:rsid w:val="00320107"/>
    <w:rsid w:val="00335E7E"/>
    <w:rsid w:val="00337B14"/>
    <w:rsid w:val="00341100"/>
    <w:rsid w:val="00341850"/>
    <w:rsid w:val="0036341C"/>
    <w:rsid w:val="003B13AF"/>
    <w:rsid w:val="003B63FD"/>
    <w:rsid w:val="003C0018"/>
    <w:rsid w:val="003C6959"/>
    <w:rsid w:val="003D31E5"/>
    <w:rsid w:val="003E40AC"/>
    <w:rsid w:val="003E7EDE"/>
    <w:rsid w:val="00405993"/>
    <w:rsid w:val="00413263"/>
    <w:rsid w:val="00421DF0"/>
    <w:rsid w:val="004233F7"/>
    <w:rsid w:val="00426E15"/>
    <w:rsid w:val="004316B9"/>
    <w:rsid w:val="00433051"/>
    <w:rsid w:val="00435DB6"/>
    <w:rsid w:val="00446967"/>
    <w:rsid w:val="00456235"/>
    <w:rsid w:val="00472414"/>
    <w:rsid w:val="00473DB3"/>
    <w:rsid w:val="00475E64"/>
    <w:rsid w:val="004805E8"/>
    <w:rsid w:val="00483BC5"/>
    <w:rsid w:val="00490A69"/>
    <w:rsid w:val="0049526A"/>
    <w:rsid w:val="004976A1"/>
    <w:rsid w:val="004A0079"/>
    <w:rsid w:val="004A01AE"/>
    <w:rsid w:val="004B1FDD"/>
    <w:rsid w:val="004B7DD9"/>
    <w:rsid w:val="004C0ED9"/>
    <w:rsid w:val="004C6B88"/>
    <w:rsid w:val="004E0BFA"/>
    <w:rsid w:val="004F69EE"/>
    <w:rsid w:val="0050243E"/>
    <w:rsid w:val="005126F8"/>
    <w:rsid w:val="00520F9F"/>
    <w:rsid w:val="00525019"/>
    <w:rsid w:val="005272EF"/>
    <w:rsid w:val="00546150"/>
    <w:rsid w:val="00551629"/>
    <w:rsid w:val="00575AA2"/>
    <w:rsid w:val="005764D5"/>
    <w:rsid w:val="005774B3"/>
    <w:rsid w:val="00582CB1"/>
    <w:rsid w:val="00594FEE"/>
    <w:rsid w:val="005A1CAA"/>
    <w:rsid w:val="005B0C7E"/>
    <w:rsid w:val="005C0A9D"/>
    <w:rsid w:val="005C232B"/>
    <w:rsid w:val="005C329D"/>
    <w:rsid w:val="005C3453"/>
    <w:rsid w:val="005C727C"/>
    <w:rsid w:val="005D5865"/>
    <w:rsid w:val="005E772C"/>
    <w:rsid w:val="005F0F0D"/>
    <w:rsid w:val="005F358B"/>
    <w:rsid w:val="005F3910"/>
    <w:rsid w:val="00604D90"/>
    <w:rsid w:val="0061156F"/>
    <w:rsid w:val="006211EC"/>
    <w:rsid w:val="006235E3"/>
    <w:rsid w:val="00625439"/>
    <w:rsid w:val="006368F5"/>
    <w:rsid w:val="00647766"/>
    <w:rsid w:val="00652F57"/>
    <w:rsid w:val="0065593D"/>
    <w:rsid w:val="0066245E"/>
    <w:rsid w:val="0066488A"/>
    <w:rsid w:val="00676A07"/>
    <w:rsid w:val="006824AB"/>
    <w:rsid w:val="00682FE0"/>
    <w:rsid w:val="00685DD9"/>
    <w:rsid w:val="006A7DF9"/>
    <w:rsid w:val="006B2568"/>
    <w:rsid w:val="006B427D"/>
    <w:rsid w:val="006B42F0"/>
    <w:rsid w:val="006B5634"/>
    <w:rsid w:val="006B5783"/>
    <w:rsid w:val="006B70BF"/>
    <w:rsid w:val="006C01AB"/>
    <w:rsid w:val="006C03AD"/>
    <w:rsid w:val="006C081D"/>
    <w:rsid w:val="006C422B"/>
    <w:rsid w:val="006E3E04"/>
    <w:rsid w:val="006E7063"/>
    <w:rsid w:val="006F166B"/>
    <w:rsid w:val="006F2A7E"/>
    <w:rsid w:val="007025A1"/>
    <w:rsid w:val="0071309B"/>
    <w:rsid w:val="007153B3"/>
    <w:rsid w:val="0072695E"/>
    <w:rsid w:val="00727277"/>
    <w:rsid w:val="007278DD"/>
    <w:rsid w:val="00731D64"/>
    <w:rsid w:val="00740DE1"/>
    <w:rsid w:val="007478AE"/>
    <w:rsid w:val="00747FD8"/>
    <w:rsid w:val="007519B3"/>
    <w:rsid w:val="00753582"/>
    <w:rsid w:val="007612E5"/>
    <w:rsid w:val="007627B3"/>
    <w:rsid w:val="00764AEE"/>
    <w:rsid w:val="00764BF2"/>
    <w:rsid w:val="00767483"/>
    <w:rsid w:val="00767D67"/>
    <w:rsid w:val="00780849"/>
    <w:rsid w:val="00780D29"/>
    <w:rsid w:val="00790E37"/>
    <w:rsid w:val="00797367"/>
    <w:rsid w:val="007A1294"/>
    <w:rsid w:val="007A6703"/>
    <w:rsid w:val="007B23AE"/>
    <w:rsid w:val="007C218F"/>
    <w:rsid w:val="007C37C9"/>
    <w:rsid w:val="007C3E6D"/>
    <w:rsid w:val="007C422F"/>
    <w:rsid w:val="007C444B"/>
    <w:rsid w:val="007E3E9B"/>
    <w:rsid w:val="007E687B"/>
    <w:rsid w:val="007E6B57"/>
    <w:rsid w:val="0080660B"/>
    <w:rsid w:val="00816948"/>
    <w:rsid w:val="00821FF3"/>
    <w:rsid w:val="00841F3D"/>
    <w:rsid w:val="00854BE1"/>
    <w:rsid w:val="008562D5"/>
    <w:rsid w:val="00862700"/>
    <w:rsid w:val="00866F11"/>
    <w:rsid w:val="00875068"/>
    <w:rsid w:val="00881589"/>
    <w:rsid w:val="00887D6E"/>
    <w:rsid w:val="00890596"/>
    <w:rsid w:val="00890B59"/>
    <w:rsid w:val="00896490"/>
    <w:rsid w:val="008A10AE"/>
    <w:rsid w:val="008A1B6B"/>
    <w:rsid w:val="008A1B79"/>
    <w:rsid w:val="008B2551"/>
    <w:rsid w:val="008C304C"/>
    <w:rsid w:val="008C5B86"/>
    <w:rsid w:val="008C7042"/>
    <w:rsid w:val="008C71D0"/>
    <w:rsid w:val="008D355A"/>
    <w:rsid w:val="008E13C9"/>
    <w:rsid w:val="008E2A0B"/>
    <w:rsid w:val="008E5980"/>
    <w:rsid w:val="008F2A58"/>
    <w:rsid w:val="008F549B"/>
    <w:rsid w:val="008F569D"/>
    <w:rsid w:val="0090223B"/>
    <w:rsid w:val="00902FE2"/>
    <w:rsid w:val="00903AF5"/>
    <w:rsid w:val="009247E0"/>
    <w:rsid w:val="009348FC"/>
    <w:rsid w:val="00950CBF"/>
    <w:rsid w:val="00950EFB"/>
    <w:rsid w:val="00953DED"/>
    <w:rsid w:val="00957111"/>
    <w:rsid w:val="00957BDB"/>
    <w:rsid w:val="00963300"/>
    <w:rsid w:val="00963F34"/>
    <w:rsid w:val="009655BD"/>
    <w:rsid w:val="00967689"/>
    <w:rsid w:val="009742DA"/>
    <w:rsid w:val="00981BDB"/>
    <w:rsid w:val="00987533"/>
    <w:rsid w:val="009A0205"/>
    <w:rsid w:val="009A4C3B"/>
    <w:rsid w:val="009A647D"/>
    <w:rsid w:val="009B0C4C"/>
    <w:rsid w:val="009B749B"/>
    <w:rsid w:val="009C06B7"/>
    <w:rsid w:val="009C1009"/>
    <w:rsid w:val="009C4A6A"/>
    <w:rsid w:val="009C6833"/>
    <w:rsid w:val="009D0ED3"/>
    <w:rsid w:val="009D6021"/>
    <w:rsid w:val="009D767A"/>
    <w:rsid w:val="009E0912"/>
    <w:rsid w:val="009E0DB5"/>
    <w:rsid w:val="00A025E5"/>
    <w:rsid w:val="00A07BFC"/>
    <w:rsid w:val="00A140F3"/>
    <w:rsid w:val="00A21522"/>
    <w:rsid w:val="00A24F25"/>
    <w:rsid w:val="00A26151"/>
    <w:rsid w:val="00A26EAF"/>
    <w:rsid w:val="00A42E63"/>
    <w:rsid w:val="00A45008"/>
    <w:rsid w:val="00A56F4A"/>
    <w:rsid w:val="00A6541F"/>
    <w:rsid w:val="00A709F0"/>
    <w:rsid w:val="00A76E40"/>
    <w:rsid w:val="00A936D7"/>
    <w:rsid w:val="00A94B5A"/>
    <w:rsid w:val="00AA0C7F"/>
    <w:rsid w:val="00AA754E"/>
    <w:rsid w:val="00AB3065"/>
    <w:rsid w:val="00AB314A"/>
    <w:rsid w:val="00AB4890"/>
    <w:rsid w:val="00AC3305"/>
    <w:rsid w:val="00AC4626"/>
    <w:rsid w:val="00AC6DCA"/>
    <w:rsid w:val="00AD14C3"/>
    <w:rsid w:val="00AD6DD5"/>
    <w:rsid w:val="00AE0DDB"/>
    <w:rsid w:val="00AE59FF"/>
    <w:rsid w:val="00AF4BFE"/>
    <w:rsid w:val="00B06605"/>
    <w:rsid w:val="00B067BF"/>
    <w:rsid w:val="00B330D1"/>
    <w:rsid w:val="00B3404E"/>
    <w:rsid w:val="00B34EB1"/>
    <w:rsid w:val="00B41C63"/>
    <w:rsid w:val="00B46E9A"/>
    <w:rsid w:val="00B472C2"/>
    <w:rsid w:val="00B52A3A"/>
    <w:rsid w:val="00B551DC"/>
    <w:rsid w:val="00B6554E"/>
    <w:rsid w:val="00B70980"/>
    <w:rsid w:val="00B723DA"/>
    <w:rsid w:val="00B74D7B"/>
    <w:rsid w:val="00B759BA"/>
    <w:rsid w:val="00B80644"/>
    <w:rsid w:val="00B80712"/>
    <w:rsid w:val="00B90F77"/>
    <w:rsid w:val="00B96157"/>
    <w:rsid w:val="00BA0CDB"/>
    <w:rsid w:val="00BA1AE8"/>
    <w:rsid w:val="00BA1B69"/>
    <w:rsid w:val="00BA615E"/>
    <w:rsid w:val="00BB128D"/>
    <w:rsid w:val="00BB40FF"/>
    <w:rsid w:val="00BB7A7C"/>
    <w:rsid w:val="00BC01F7"/>
    <w:rsid w:val="00BC1BC2"/>
    <w:rsid w:val="00BC7236"/>
    <w:rsid w:val="00BD0112"/>
    <w:rsid w:val="00BE1F47"/>
    <w:rsid w:val="00BE255D"/>
    <w:rsid w:val="00BF0C58"/>
    <w:rsid w:val="00BF3CF4"/>
    <w:rsid w:val="00C1589C"/>
    <w:rsid w:val="00C16795"/>
    <w:rsid w:val="00C21ED2"/>
    <w:rsid w:val="00C34FDD"/>
    <w:rsid w:val="00C521C0"/>
    <w:rsid w:val="00C646FF"/>
    <w:rsid w:val="00C671CF"/>
    <w:rsid w:val="00C73B25"/>
    <w:rsid w:val="00C871C3"/>
    <w:rsid w:val="00CA22FE"/>
    <w:rsid w:val="00CA4547"/>
    <w:rsid w:val="00CA4666"/>
    <w:rsid w:val="00CB1462"/>
    <w:rsid w:val="00CC4A94"/>
    <w:rsid w:val="00CD3C96"/>
    <w:rsid w:val="00CE6259"/>
    <w:rsid w:val="00CF5032"/>
    <w:rsid w:val="00D00B0D"/>
    <w:rsid w:val="00D14CF3"/>
    <w:rsid w:val="00D32F2E"/>
    <w:rsid w:val="00D373D4"/>
    <w:rsid w:val="00D41D05"/>
    <w:rsid w:val="00D41EC4"/>
    <w:rsid w:val="00D4738F"/>
    <w:rsid w:val="00D52D75"/>
    <w:rsid w:val="00D52FB2"/>
    <w:rsid w:val="00D61D33"/>
    <w:rsid w:val="00D71A47"/>
    <w:rsid w:val="00D74871"/>
    <w:rsid w:val="00D84175"/>
    <w:rsid w:val="00DA0460"/>
    <w:rsid w:val="00DB085A"/>
    <w:rsid w:val="00DB2769"/>
    <w:rsid w:val="00DD09EA"/>
    <w:rsid w:val="00DD7110"/>
    <w:rsid w:val="00DD7B24"/>
    <w:rsid w:val="00DF0FBE"/>
    <w:rsid w:val="00DF3E9A"/>
    <w:rsid w:val="00DF55D9"/>
    <w:rsid w:val="00DF732D"/>
    <w:rsid w:val="00DF78C9"/>
    <w:rsid w:val="00E01729"/>
    <w:rsid w:val="00E21B3F"/>
    <w:rsid w:val="00E33D47"/>
    <w:rsid w:val="00E37A21"/>
    <w:rsid w:val="00E43D9A"/>
    <w:rsid w:val="00E46B2C"/>
    <w:rsid w:val="00E46B66"/>
    <w:rsid w:val="00E57229"/>
    <w:rsid w:val="00E617D8"/>
    <w:rsid w:val="00E61A11"/>
    <w:rsid w:val="00E66B4A"/>
    <w:rsid w:val="00E726D3"/>
    <w:rsid w:val="00E730C8"/>
    <w:rsid w:val="00E74E73"/>
    <w:rsid w:val="00E8366C"/>
    <w:rsid w:val="00E855A0"/>
    <w:rsid w:val="00E90960"/>
    <w:rsid w:val="00EA7127"/>
    <w:rsid w:val="00EB1EE5"/>
    <w:rsid w:val="00EC63A0"/>
    <w:rsid w:val="00EC6731"/>
    <w:rsid w:val="00EF165D"/>
    <w:rsid w:val="00EF2AC0"/>
    <w:rsid w:val="00EF59C6"/>
    <w:rsid w:val="00EF7633"/>
    <w:rsid w:val="00EF7C47"/>
    <w:rsid w:val="00EF7D6F"/>
    <w:rsid w:val="00F06F7D"/>
    <w:rsid w:val="00F128F9"/>
    <w:rsid w:val="00F206F2"/>
    <w:rsid w:val="00F257A7"/>
    <w:rsid w:val="00F30C56"/>
    <w:rsid w:val="00F4455C"/>
    <w:rsid w:val="00F540CE"/>
    <w:rsid w:val="00F561DF"/>
    <w:rsid w:val="00F56F3F"/>
    <w:rsid w:val="00F61BDA"/>
    <w:rsid w:val="00F65BED"/>
    <w:rsid w:val="00F849E3"/>
    <w:rsid w:val="00F94A03"/>
    <w:rsid w:val="00FA357A"/>
    <w:rsid w:val="00FB3B6B"/>
    <w:rsid w:val="00FB46C8"/>
    <w:rsid w:val="00FB64FF"/>
    <w:rsid w:val="00FB718B"/>
    <w:rsid w:val="00FC5A4F"/>
    <w:rsid w:val="00FD2F97"/>
    <w:rsid w:val="00FD427D"/>
    <w:rsid w:val="00FD5646"/>
    <w:rsid w:val="00FD572A"/>
    <w:rsid w:val="00FF1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80849"/>
    <w:pPr>
      <w:spacing w:lineRule="auto" w:line="276" w:after="200"/>
      <w:ind w:left="720"/>
      <w:contextualSpacing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0D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D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D2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D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D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80849"/>
    <w:pPr>
      <w:spacing w:after="200" w:line="276" w:lineRule="auto"/>
      <w:ind w:left="720"/>
      <w:contextualSpacing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0D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D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D2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D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D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9263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593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St-158/2010-427</izvorni_sadrzaj>
    <derivirana_varijabla naziv="DomainObject.Oznaka_1">St-158/2010-427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2010.</izvorni_sadrzaj>
    <derivirana_varijabla naziv="DomainObject.Predmet.DatumOsnivanja_1">29. travnja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1-8. dio spisa -  ormar broj 9 Izv.pis.
9-10 dio spisa u kal</izvorni_sadrzaj>
    <derivirana_varijabla naziv="DomainObject.Predmet.Opis_1">1-8. dio spisa -  ormar broj 9 Izv.pis.
9-10 dio spisa u kal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St-158/2010</izvorni_sadrzaj>
    <derivirana_varijabla naziv="DomainObject.Predmet.OznakaBroj_1">St-158/2010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1-8. dio spisa -  ormar broj 9 Izv.pis.
9-10 dio spisa u kal</izvorni_sadrzaj>
    <derivirana_varijabla naziv="DomainObject.Predmet.PrimjedbaSuca_1">1-8. dio spisa -  ormar broj 9 Izv.pis.
9-10 dio spisa u kal</derivirana_varijabla>
  </DomainObject.Predmet.PrimjedbaSuca>
  <DomainObject.Predmet.ProtustrankaFormated>
    <izvorni_sadrzaj>  BBS d.o.o.</izvorni_sadrzaj>
    <derivirana_varijabla naziv="DomainObject.Predmet.ProtustrankaFormated_1">  BBS d.o.o.</derivirana_varijabla>
  </DomainObject.Predmet.ProtustrankaFormated>
  <DomainObject.Predmet.ProtustrankaFormatedOIB>
    <izvorni_sadrzaj>  BBS d.o.o., OIB 85115884915</izvorni_sadrzaj>
    <derivirana_varijabla naziv="DomainObject.Predmet.ProtustrankaFormatedOIB_1">  BBS d.o.o., OIB 85115884915</derivirana_varijabla>
  </DomainObject.Predmet.ProtustrankaFormatedOIB>
  <DomainObject.Predmet.ProtustrankaFormatedWithAdress>
    <izvorni_sadrzaj> BBS d.o.o., FRANE PETRIĆA 3, 10000 Zagreb</izvorni_sadrzaj>
    <derivirana_varijabla naziv="DomainObject.Predmet.ProtustrankaFormatedWithAdress_1"> BBS d.o.o., FRANE PETRIĆA 3, 10000 Zagreb</derivirana_varijabla>
  </DomainObject.Predmet.ProtustrankaFormatedWithAdress>
  <DomainObject.Predmet.ProtustrankaFormatedWithAdressOIB>
    <izvorni_sadrzaj> BBS d.o.o., OIB 85115884915, FRANE PETRIĆA 3, 10000 Zagreb</izvorni_sadrzaj>
    <derivirana_varijabla naziv="DomainObject.Predmet.ProtustrankaFormatedWithAdressOIB_1"> BBS d.o.o., OIB 85115884915, FRANE PETRIĆA 3, 10000 Zagreb</derivirana_varijabla>
  </DomainObject.Predmet.ProtustrankaFormatedWithAdressOIB>
  <DomainObject.Predmet.ProtustrankaWithAdress>
    <izvorni_sadrzaj>BBS d.o.o. FRANE PETRIĆA 3, 10000 Zagreb</izvorni_sadrzaj>
    <derivirana_varijabla naziv="DomainObject.Predmet.ProtustrankaWithAdress_1">BBS d.o.o. FRANE PETRIĆA 3, 10000 Zagreb</derivirana_varijabla>
  </DomainObject.Predmet.ProtustrankaWithAdress>
  <DomainObject.Predmet.ProtustrankaWithAdressOIB>
    <izvorni_sadrzaj>BBS d.o.o., OIB 85115884915, FRANE PETRIĆA 3, 10000 Zagreb</izvorni_sadrzaj>
    <derivirana_varijabla naziv="DomainObject.Predmet.ProtustrankaWithAdressOIB_1">BBS d.o.o., OIB 85115884915, FRANE PETRIĆA 3, 10000 Zagreb</derivirana_varijabla>
  </DomainObject.Predmet.ProtustrankaWithAdressOIB>
  <DomainObject.Predmet.ProtustrankaNazivFormated>
    <izvorni_sadrzaj>BBS d.o.o.</izvorni_sadrzaj>
    <derivirana_varijabla naziv="DomainObject.Predmet.ProtustrankaNazivFormated_1">BBS d.o.o.</derivirana_varijabla>
  </DomainObject.Predmet.ProtustrankaNazivFormated>
  <DomainObject.Predmet.ProtustrankaNazivFormatedOIB>
    <izvorni_sadrzaj>BBS d.o.o., OIB 85115884915</izvorni_sadrzaj>
    <derivirana_varijabla naziv="DomainObject.Predmet.ProtustrankaNazivFormatedOIB_1">BBS d.o.o., OIB 85115884915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RAZVOJ I ZAPOŠLJAVANJE; MINISTARSTVO GOSPODARSTVA, RADA I PODUZETNIŠTVA; ŠOŠTARIĆ USLUGE; ZIVA D.O.O.; EKO FLOR PLUS; ZVONKO PROMET; GREENFIBER INTER.; A.M.S. BIOMASA D.O.O; FRANJO HORVATIČEK; REKPLASTIKA; ZE-TRA d.o.o.; OMORIKAP E.T. d.o.o.; Josip Bosilj; Mladen Pofuk</izvorni_sadrzaj>
    <derivirana_varijabla naziv="DomainObject.Predmet.StrankaFormated_1">  FOND ZA RAZVOJ I ZAPOŠLJAVANJE; MINISTARSTVO GOSPODARSTVA, RADA I PODUZETNIŠTVA; ŠOŠTARIĆ USLUGE; ZIVA D.O.O.; EKO FLOR PLUS; ZVONKO PROMET; GREENFIBER INTER.; A.M.S. BIOMASA D.O.O; FRANJO HORVATIČEK; REKPLASTIKA; ZE-TRA d.o.o.; OMORIKAP E.T. d.o.o.; Josip Bosilj; Mladen Pofuk</derivirana_varijabla>
  </DomainObject.Predmet.StrankaFormated>
  <DomainObject.Predmet.StrankaFormatedOIB>
    <izvorni_sadrzaj>  FOND ZA RAZVOJ I ZAPOŠLJAVANJE, OIB 00000000001; MINISTARSTVO GOSPODARSTVA, RADA I PODUZETNIŠTVA, OIB 22413472900;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48477402515; Mladen Pofuk, OIB 00319145560</izvorni_sadrzaj>
    <derivirana_varijabla naziv="DomainObject.Predmet.StrankaFormatedOIB_1">  FOND ZA RAZVOJ I ZAPOŠLJAVANJE, OIB 00000000001; MINISTARSTVO GOSPODARSTVA, RADA I PODUZETNIŠTVA, OIB 22413472900;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48477402515; Mladen Pofuk, OIB 00319145560</derivirana_varijabla>
  </DomainObject.Predmet.StrankaFormatedOIB>
  <DomainObject.Predmet.StrankaFormatedWithAdress>
    <izvorni_sadrzaj> FOND ZA RAZVOJ I ZAPOŠLJAVANJE, FRANKOPANSKA 11/III, 10000 Zagreb; MINISTARSTVO GOSPODARSTVA, RADA I PODUZETNIŠTVA, Ulica grada Vukovara 78, 10000 Zagreb; ŠOŠTARIĆ USLUGE; ZIVA D.O.O.; EKO FLOR PLUS; ZVONKO PROMET; GREENFIBER INTER.; A.M.S. BIOMASA D.O.O; FRANJO HORVATIČEK; REKPLASTIKA; ZE-TRA d.o.o.; OMORIKAP E.T. d.o.o.; Josip Bosilj, Željeznička 27, 42204 Krušljevec; Mladen Pofuk, Ulica Braće Radića 1, 42204 Donji Kneginec</izvorni_sadrzaj>
    <derivirana_varijabla naziv="DomainObject.Predmet.StrankaFormatedWithAdress_1"> FOND ZA RAZVOJ I ZAPOŠLJAVANJE, FRANKOPANSKA 11/III, 10000 Zagreb; MINISTARSTVO GOSPODARSTVA, RADA I PODUZETNIŠTVA, Ulica grada Vukovara 78, 10000 Zagreb; ŠOŠTARIĆ USLUGE; ZIVA D.O.O.; EKO FLOR PLUS; ZVONKO PROMET; GREENFIBER INTER.; A.M.S. BIOMASA D.O.O; FRANJO HORVATIČEK; REKPLASTIKA; ZE-TRA d.o.o.; OMORIKAP E.T. d.o.o.; Josip Bosilj, Željeznička 27, 42204 Krušljevec; Mladen Pofuk, Ulica Braće Radića 1, 42204 Donji Kneginec</derivirana_varijabla>
  </DomainObject.Predmet.StrankaFormatedWithAdress>
  <DomainObject.Predmet.StrankaFormatedWithAdressOIB>
    <izvorni_sadrzaj> FOND ZA RAZVOJ I ZAPOŠLJAVANJE, OIB 00000000001, FRANKOPANSKA 11/III, 10000 Zagreb; MINISTARSTVO GOSPODARSTVA, RADA I PODUZETNIŠTVA, OIB 22413472900, Ulica grada Vukovara 78, 10000 Zagreb;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48477402515, Željeznička 27, 42204 Krušljevec; Mladen Pofuk, OIB 00319145560, Ulica Braće Radića 1, 42204 Donji Kneginec</izvorni_sadrzaj>
    <derivirana_varijabla naziv="DomainObject.Predmet.StrankaFormatedWithAdressOIB_1"> FOND ZA RAZVOJ I ZAPOŠLJAVANJE, OIB 00000000001, FRANKOPANSKA 11/III, 10000 Zagreb; MINISTARSTVO GOSPODARSTVA, RADA I PODUZETNIŠTVA, OIB 22413472900, Ulica grada Vukovara 78, 10000 Zagreb;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48477402515, Željeznička 27, 42204 Krušljevec; Mladen Pofuk, OIB 00319145560, Ulica Braće Radića 1, 42204 Donji Kneginec</derivirana_varijabla>
  </DomainObject.Predmet.StrankaFormatedWithAdressOIB>
  <DomainObject.Predmet.StrankaWithAdress>
    <izvorni_sadrzaj>FOND ZA RAZVOJ I ZAPOŠLJAVANJE FRANKOPANSKA 11/III,10000 Zagreb,MINISTARSTVO GOSPODARSTVA, RADA I PODUZETNIŠTVA Ulica grada Vukovara 78,10000 Zagreb,ŠOŠTARIĆ USLUGE ,ZIVA D.O.O. ,EKO FLOR PLUS ,ZVONKO PROMET ,GREENFIBER INTER. ,A.M.S. BIOMASA D.O.O ,FRANJO HORVATIČEK ,REKPLASTIKA ,ZE-TRA d.o.o. ,OMORIKAP E.T. d.o.o. ,Josip Bosilj Željeznička 27,42204 Krušljevec,Mladen Pofuk Ulica Braće Radića 1,42204 Donji Kneginec</izvorni_sadrzaj>
    <derivirana_varijabla naziv="DomainObject.Predmet.StrankaWithAdress_1">FOND ZA RAZVOJ I ZAPOŠLJAVANJE FRANKOPANSKA 11/III,10000 Zagreb,MINISTARSTVO GOSPODARSTVA, RADA I PODUZETNIŠTVA Ulica grada Vukovara 78,10000 Zagreb,ŠOŠTARIĆ USLUGE ,ZIVA D.O.O. ,EKO FLOR PLUS ,ZVONKO PROMET ,GREENFIBER INTER. ,A.M.S. BIOMASA D.O.O ,FRANJO HORVATIČEK ,REKPLASTIKA ,ZE-TRA d.o.o. ,OMORIKAP E.T. d.o.o. ,Josip Bosilj Željeznička 27,42204 Krušljevec,Mladen Pofuk Ulica Braće Radića 1,42204 Donji Kneginec</derivirana_varijabla>
  </DomainObject.Predmet.StrankaWithAdress>
  <DomainObject.Predmet.StrankaWithAdressOIB>
    <izvorni_sadrzaj>FOND ZA RAZVOJ I ZAPOŠLJAVANJE, OIB 00000000001, FRANKOPANSKA 11/III,10000 Zagreb,MINISTARSTVO GOSPODARSTVA, RADA I PODUZETNIŠTVA, OIB 22413472900, Ulica grada Vukovara 78,10000 Zagreb,ŠOŠTARIĆ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 Željeznička 27,42204 Krušljevec,Mladen Pofuk, OIB 00319145560, Ulica Braće Radića 1,42204 Donji Kneginec</izvorni_sadrzaj>
    <derivirana_varijabla naziv="DomainObject.Predmet.StrankaWithAdressOIB_1">FOND ZA RAZVOJ I ZAPOŠLJAVANJE, OIB 00000000001, FRANKOPANSKA 11/III,10000 Zagreb,MINISTARSTVO GOSPODARSTVA, RADA I PODUZETNIŠTVA, OIB 22413472900, Ulica grada Vukovara 78,10000 Zagreb,ŠOŠTARIĆ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 Željeznička 27,42204 Krušljevec,Mladen Pofuk, OIB 00319145560, Ulica Braće Radića 1,42204 Donji Kneginec</derivirana_varijabla>
  </DomainObject.Predmet.StrankaWithAdressOIB>
  <DomainObject.Predmet.StrankaNazivFormated>
    <izvorni_sadrzaj>FOND ZA RAZVOJ I ZAPOŠLJAVANJE,MINISTARSTVO GOSPODARSTVA, RADA I PODUZETNIŠTVA,ŠOŠTARIĆ USLUGE,ZIVA D.O.O.,EKO FLOR PLUS,ZVONKO PROMET,GREENFIBER INTER.,A.M.S. BIOMASA D.O.O,FRANJO HORVATIČEK,REKPLASTIKA,ZE-TRA d.o.o.,OMORIKAP E.T. d.o.o.,Josip Bosilj,Mladen Pofuk</izvorni_sadrzaj>
    <derivirana_varijabla naziv="DomainObject.Predmet.StrankaNazivFormated_1">FOND ZA RAZVOJ I ZAPOŠLJAVANJE,MINISTARSTVO GOSPODARSTVA, RADA I PODUZETNIŠTVA,ŠOŠTARIĆ USLUGE,ZIVA D.O.O.,EKO FLOR PLUS,ZVONKO PROMET,GREENFIBER INTER.,A.M.S. BIOMASA D.O.O,FRANJO HORVATIČEK,REKPLASTIKA,ZE-TRA d.o.o.,OMORIKAP E.T. d.o.o.,Josip Bosilj,Mladen Pofuk</derivirana_varijabla>
  </DomainObject.Predmet.StrankaNazivFormated>
  <DomainObject.Predmet.StrankaNazivFormatedOIB>
    <izvorni_sadrzaj>FOND ZA RAZVOJ I ZAPOŠLJAVANJE, OIB 00000000001,MINISTARSTVO GOSPODARSTVA, RADA I PODUZETNIŠTVA, OIB 22413472900,ŠOŠTARIĆ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48477402515,Mladen Pofuk, OIB 00319145560</izvorni_sadrzaj>
    <derivirana_varijabla naziv="DomainObject.Predmet.StrankaNazivFormatedOIB_1">FOND ZA RAZVOJ I ZAPOŠLJAVANJE, OIB 00000000001,MINISTARSTVO GOSPODARSTVA, RADA I PODUZETNIŠTVA, OIB 22413472900,ŠOŠTARIĆ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48477402515,Mladen Pofuk, OIB 00319145560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izvorni_sadrzaj>
    <derivirana_varijabla naziv="DomainObject.Predmet.StrankaListFormated_1"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derivirana_varijabla>
  </DomainObject.Predmet.StrankaListFormated>
  <DomainObject.Predmet.StrankaListFormatedOIB>
    <izvorni_sadrzaj>
      <item>FOND ZA RAZVOJ I ZAPOŠLJAVANJE, OIB 00000000001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izvorni_sadrzaj>
    <derivirana_varijabla naziv="DomainObject.Predmet.StrankaListFormatedOIB_1">
      <item>FOND ZA RAZVOJ I ZAPOŠLJAVANJE, OIB 00000000001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derivirana_varijabla>
  </DomainObject.Predmet.StrankaListFormatedOIB>
  <DomainObject.Predmet.StrankaListFormatedWithAdress>
    <izvorni_sadrzaj>
      <item>FOND ZA RAZVOJ I ZAPOŠLJAVANJE, FRANKOPANSKA 11/III, 10000 Zagreb</item>
      <item>MINISTARSTVO GOSPODARSTVA, RADA I PODUZETNIŠTVA, Ulica grada Vukovara 78, 10000 Zagreb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Bosilj, Željeznička 27, 42204 Krušljevec</item>
      <item>Mladen Pofuk, Ulica Braće Radića 1, 42204 Donji Kneginec</item>
    </izvorni_sadrzaj>
    <derivirana_varijabla naziv="DomainObject.Predmet.StrankaListFormatedWithAdress_1">
      <item>FOND ZA RAZVOJ I ZAPOŠLJAVANJE, FRANKOPANSKA 11/III, 10000 Zagreb</item>
      <item>MINISTARSTVO GOSPODARSTVA, RADA I PODUZETNIŠTVA, Ulica grada Vukovara 78, 10000 Zagreb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Bosilj, Željeznička 27, 42204 Krušljevec</item>
      <item>Mladen Pofuk, Ulica Braće Radića 1, 42204 Donji Kneginec</item>
    </derivirana_varijabla>
  </DomainObject.Predmet.StrankaListFormatedWithAdress>
  <DomainObject.Predmet.StrankaListFormatedWithAdressOIB>
    <izvorni_sadrzaj>
      <item>FOND ZA RAZVOJ I ZAPOŠLJAVANJE, OIB 00000000001, FRANKOPANSKA 11/III, 10000 Zagreb</item>
      <item>MINISTARSTVO GOSPODARSTVA, RADA I PODUZETNIŠTVA, OIB 22413472900, Ulica grada Vukovara 78, 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48477402515, Željeznička 27, 42204 Krušljevec</item>
      <item>Mladen Pofuk, OIB 00319145560, Ulica Braće Radića 1, 42204 Donji Kneginec</item>
    </izvorni_sadrzaj>
    <derivirana_varijabla naziv="DomainObject.Predmet.StrankaListFormatedWithAdressOIB_1">
      <item>FOND ZA RAZVOJ I ZAPOŠLJAVANJE, OIB 00000000001, FRANKOPANSKA 11/III, 10000 Zagreb</item>
      <item>MINISTARSTVO GOSPODARSTVA, RADA I PODUZETNIŠTVA, OIB 22413472900, Ulica grada Vukovara 78, 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48477402515, Željeznička 27, 42204 Krušljevec</item>
      <item>Mladen Pofuk, OIB 00319145560, Ulica Braće Radića 1, 42204 Donji Kneginec</item>
    </derivirana_varijabla>
  </DomainObject.Predmet.StrankaListFormatedWithAdressOIB>
  <DomainObject.Predmet.StrankaListNazivFormated>
    <izvorni_sadrzaj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izvorni_sadrzaj>
    <derivirana_varijabla naziv="DomainObject.Predmet.StrankaListNazivFormated_1"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derivirana_varijabla>
  </DomainObject.Predmet.StrankaListNazivFormated>
  <DomainObject.Predmet.StrankaListNazivFormatedOIB>
    <izvorni_sadrzaj>
      <item>FOND ZA RAZVOJ I ZAPOŠLJAVANJE, OIB 00000000001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izvorni_sadrzaj>
    <derivirana_varijabla naziv="DomainObject.Predmet.StrankaListNazivFormatedOIB_1">
      <item>FOND ZA RAZVOJ I ZAPOŠLJAVANJE, OIB 00000000001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derivirana_varijabla>
  </DomainObject.Predmet.StrankaListNazivFormatedOIB>
  <DomainObject.Predmet.ProtuStrankaListFormated>
    <izvorni_sadrzaj>
      <item>BBS d.o.o.</item>
    </izvorni_sadrzaj>
    <derivirana_varijabla naziv="DomainObject.Predmet.ProtuStrankaListFormated_1">
      <item>BBS d.o.o.</item>
    </derivirana_varijabla>
  </DomainObject.Predmet.ProtuStrankaListFormated>
  <DomainObject.Predmet.ProtuStrankaListFormatedOIB>
    <izvorni_sadrzaj>
      <item>BBS d.o.o., OIB 85115884915</item>
    </izvorni_sadrzaj>
    <derivirana_varijabla naziv="DomainObject.Predmet.ProtuStrankaListFormatedOIB_1">
      <item>BBS d.o.o., OIB 85115884915</item>
    </derivirana_varijabla>
  </DomainObject.Predmet.ProtuStrankaListFormatedOIB>
  <DomainObject.Predmet.ProtuStrankaListFormatedWithAdress>
    <izvorni_sadrzaj>
      <item>BBS d.o.o., FRANE PETRIĆA 3, 10000 Zagreb</item>
    </izvorni_sadrzaj>
    <derivirana_varijabla naziv="DomainObject.Predmet.ProtuStrankaListFormatedWithAdress_1">
      <item>BBS d.o.o., FRANE PETRIĆA 3, 10000 Zagreb</item>
    </derivirana_varijabla>
  </DomainObject.Predmet.ProtuStrankaListFormatedWithAdress>
  <DomainObject.Predmet.ProtuStrankaListFormatedWithAdressOIB>
    <izvorni_sadrzaj>
      <item>BBS d.o.o., OIB 85115884915, FRANE PETRIĆA 3, 10000 Zagreb</item>
    </izvorni_sadrzaj>
    <derivirana_varijabla naziv="DomainObject.Predmet.ProtuStrankaListFormatedWithAdressOIB_1">
      <item>BBS d.o.o., OIB 85115884915, FRANE PETRIĆA 3, 10000 Zagreb</item>
    </derivirana_varijabla>
  </DomainObject.Predmet.ProtuStrankaListFormatedWithAdressOIB>
  <DomainObject.Predmet.ProtuStrankaListNazivFormated>
    <izvorni_sadrzaj>
      <item>BBS d.o.o.</item>
    </izvorni_sadrzaj>
    <derivirana_varijabla naziv="DomainObject.Predmet.ProtuStrankaListNazivFormated_1">
      <item>BBS d.o.o.</item>
    </derivirana_varijabla>
  </DomainObject.Predmet.ProtuStrankaListNazivFormated>
  <DomainObject.Predmet.ProtuStrankaListNazivFormatedOIB>
    <izvorni_sadrzaj>
      <item>BBS d.o.o., OIB 85115884915</item>
    </izvorni_sadrzaj>
    <derivirana_varijabla naziv="DomainObject.Predmet.ProtuStrankaListNazivFormatedOIB_1">
      <item>BBS d.o.o., OIB 85115884915</item>
    </derivirana_varijabla>
  </DomainObject.Predmet.ProtuStrankaListNazivFormatedOIB>
  <DomainObject.Predmet.OstaliListFormated>
    <izvorni_sadrzaj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izvorni_sadrzaj>
    <derivirana_varijabla naziv="DomainObject.Predmet.OstaliListFormated_1"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derivirana_varijabla>
  </DomainObject.Predmet.OstaliListFormated>
  <DomainObject.Predmet.OstaliListFormatedOIB>
    <izvorni_sadrzaj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izvorni_sadrzaj>
    <derivirana_varijabla naziv="DomainObject.Predmet.OstaliListFormatedOIB_1"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derivirana_varijabla>
  </DomainObject.Predmet.OstaliListFormatedOIB>
  <DomainObject.Predmet.OstaliListFormatedWithAdress>
    <izvorni_sadrzaj>
      <item>Hypo Alpe Adria Bank d.d.,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Vrtlarska 3, 10000 Zagreb</item>
      <item>Hypo leasing Kroatien d. o. o., Koranska 16, 10000 Zagreb</item>
      <item>BILANCA d.o.o., I. Gundulića 4, 42223 Varaždinske Toplice</item>
      <item>HEP - Opskrba d.o.o.,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Trg bana Jelačića 15, Varaždin</item>
      <item>CREDO BANKA d.d. u stečaju, Zrinjsko Frankopanska 58, 21000 Split</item>
      <item>OPTIMA LEASINT d. d., I. Lučića 2/a, 10000 Zagreb</item>
      <item>HYPO LEASING KROATIEN d. o. o., Koranska 16, 10000 Zagreb</item>
      <item>FOND ZA RAZVOJ I ZAPOŠLJAVANJE, Preobraženska 4, 10000 Zagreb</item>
      <item>Fond za zaštitu okoliša i energetsku učinkovitost, Radnička cesta 80, 10000 Zagreb</item>
      <item>KREDITNA BANKA ZAGREB d. d., Ulica grada Vukovara 74, 10000 Zagreb</item>
      <item>HETA Asset Resolution Hrvatska, društvo za financiranje d.o.o., Koranska 16, 10000 Zagreb</item>
      <item>Damir Katić, Drniška 22, 10000 Zagreb</item>
      <item>Odvjetničko društvo Grgić i parnteri, Uliva grada Vukovara 282, 10000 Zagreb</item>
    </izvorni_sadrzaj>
    <derivirana_varijabla naziv="DomainObject.Predmet.OstaliListFormatedWithAdress_1">
      <item>Hypo Alpe Adria Bank d.d.,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Vrtlarska 3, 10000 Zagreb</item>
      <item>Hypo leasing Kroatien d. o. o., Koranska 16, 10000 Zagreb</item>
      <item>BILANCA d.o.o., I. Gundulića 4, 42223 Varaždinske Toplice</item>
      <item>HEP - Opskrba d.o.o.,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Trg bana Jelačića 15, Varaždin</item>
      <item>CREDO BANKA d.d. u stečaju, Zrinjsko Frankopanska 58, 21000 Split</item>
      <item>OPTIMA LEASINT d. d., I. Lučića 2/a, 10000 Zagreb</item>
      <item>HYPO LEASING KROATIEN d. o. o., Koranska 16, 10000 Zagreb</item>
      <item>FOND ZA RAZVOJ I ZAPOŠLJAVANJE, Preobraženska 4, 10000 Zagreb</item>
      <item>Fond za zaštitu okoliša i energetsku učinkovitost, Radnička cesta 80, 10000 Zagreb</item>
      <item>KREDITNA BANKA ZAGREB d. d., Ulica grada Vukovara 74, 10000 Zagreb</item>
      <item>HETA Asset Resolution Hrvatska, društvo za financiranje d.o.o., Koranska 16, 10000 Zagreb</item>
      <item>Damir Katić, Drniška 22, 10000 Zagreb</item>
      <item>Odvjetničko društvo Grgić i parnteri, Uliva grada Vukovara 282, 10000 Zagreb</item>
    </derivirana_varijabla>
  </DomainObject.Predmet.OstaliListFormatedWithAdress>
  <DomainObject.Predmet.OstaliListFormatedWithAdressOIB>
    <izvorni_sadrzaj>
      <item>Hypo Alpe Adria Bank d.d., OIB 14036333877,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OIB 22593287559, Vrtlarska 3, 10000 Zagreb</item>
      <item>Hypo leasing Kroatien d. o. o., OIB 87064273078, Koranska 16, 10000 Zagreb</item>
      <item>BILANCA d.o.o., OIB 26001055817, I. Gundulića 4, 42223 Varaždinske Toplice</item>
      <item>HEP - Opskrba d.o.o., OIB 63073332379,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OIB 39048902955, Trg bana Jelačića 15, Varaždin</item>
      <item>CREDO BANKA d.d. u stečaju, OIB 94141384086, Zrinjsko Frankopanska 58, 21000 Split</item>
      <item>OPTIMA LEASINT d. d., I. Lučića 2/a, 10000 Zagreb</item>
      <item>HYPO LEASING KROATIEN d. o. o., OIB 87064273078, Koranska 16, 10000 Zagreb</item>
      <item>FOND ZA RAZVOJ I ZAPOŠLJAVANJE, Preobraženska 4, 10000 Zagreb</item>
      <item>Fond za zaštitu okoliša i energetsku učinkovitost, OIB 85828625994, Radnička cesta 80, 10000 Zagreb</item>
      <item>KREDITNA BANKA ZAGREB d. d., OIB 70663193635, Ulica grada Vukovara 74, 10000 Zagreb</item>
      <item>HETA Asset Resolution Hrvatska, društvo za financiranje d.o.o., OIB 87064273078, Koranska 16, 10000 Zagreb</item>
      <item>Damir Katić, Drniška 22, 10000 Zagreb</item>
      <item>Odvjetničko društvo Grgić i parnteri, Uliva grada Vukovara 282, 10000 Zagreb</item>
    </izvorni_sadrzaj>
    <derivirana_varijabla naziv="DomainObject.Predmet.OstaliListFormatedWithAdressOIB_1">
      <item>Hypo Alpe Adria Bank d.d., OIB 14036333877,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OIB 22593287559, Vrtlarska 3, 10000 Zagreb</item>
      <item>Hypo leasing Kroatien d. o. o., OIB 87064273078, Koranska 16, 10000 Zagreb</item>
      <item>BILANCA d.o.o., OIB 26001055817, I. Gundulića 4, 42223 Varaždinske Toplice</item>
      <item>HEP - Opskrba d.o.o., OIB 63073332379,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OIB 39048902955, Trg bana Jelačića 15, Varaždin</item>
      <item>CREDO BANKA d.d. u stečaju, OIB 94141384086, Zrinjsko Frankopanska 58, 21000 Split</item>
      <item>OPTIMA LEASINT d. d., I. Lučića 2/a, 10000 Zagreb</item>
      <item>HYPO LEASING KROATIEN d. o. o., OIB 87064273078, Koranska 16, 10000 Zagreb</item>
      <item>FOND ZA RAZVOJ I ZAPOŠLJAVANJE, Preobraženska 4, 10000 Zagreb</item>
      <item>Fond za zaštitu okoliša i energetsku učinkovitost, OIB 85828625994, Radnička cesta 80, 10000 Zagreb</item>
      <item>KREDITNA BANKA ZAGREB d. d., OIB 70663193635, Ulica grada Vukovara 74, 10000 Zagreb</item>
      <item>HETA Asset Resolution Hrvatska, društvo za financiranje d.o.o., OIB 87064273078, Koranska 16, 10000 Zagreb</item>
      <item>Damir Katić, Drniška 22, 10000 Zagreb</item>
      <item>Odvjetničko društvo Grgić i parnteri, Uliva grada Vukovara 282, 10000 Zagreb</item>
    </derivirana_varijabla>
  </DomainObject.Predmet.OstaliListFormatedWithAdressOIB>
  <DomainObject.Predmet.OstaliListNazivFormated>
    <izvorni_sadrzaj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izvorni_sadrzaj>
    <derivirana_varijabla naziv="DomainObject.Predmet.OstaliListNazivFormated_1"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derivirana_varijabla>
  </DomainObject.Predmet.OstaliListNazivFormated>
  <DomainObject.Predmet.OstaliListNazivFormatedOIB>
    <izvorni_sadrzaj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izvorni_sadrzaj>
    <derivirana_varijabla naziv="DomainObject.Predmet.OstaliListNazivFormatedOIB_1"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RAZVOJ I ZAPOŠLJAVANJE i dr.</izvorni_sadrzaj>
    <derivirana_varijabla naziv="DomainObject.Predmet.StrankaIDrugi_1">FOND ZA RAZVOJ I ZAPOŠLJAVANJE i dr.</derivirana_varijabla>
  </DomainObject.Predmet.StrankaIDrugi>
  <DomainObject.Predmet.ProtustrankaIDrugi>
    <izvorni_sadrzaj>BBS d.o.o.</izvorni_sadrzaj>
    <derivirana_varijabla naziv="DomainObject.Predmet.ProtustrankaIDrugi_1">BBS d.o.o.</derivirana_varijabla>
  </DomainObject.Predmet.ProtustrankaIDrugi>
  <DomainObject.Predmet.StrankaIDrugiAdressOIB>
    <izvorni_sadrzaj>FOND ZA RAZVOJ I ZAPOŠLJAVANJE, OIB 00000000001, FRANKOPANSKA 11/III, 10000 Zagreb i dr.</izvorni_sadrzaj>
    <derivirana_varijabla naziv="DomainObject.Predmet.StrankaIDrugiAdressOIB_1">FOND ZA RAZVOJ I ZAPOŠLJAVANJE, OIB 00000000001, FRANKOPANSKA 11/III, 10000 Zagreb i dr.</derivirana_varijabla>
  </DomainObject.Predmet.StrankaIDrugiAdressOIB>
  <DomainObject.Predmet.ProtustrankaIDrugiAdressOIB>
    <izvorni_sadrzaj>BBS d.o.o., OIB 85115884915, FRANE PETRIĆA 3, 10000 Zagreb</izvorni_sadrzaj>
    <derivirana_varijabla naziv="DomainObject.Predmet.ProtustrankaIDrugiAdressOIB_1">BBS d.o.o., OIB 85115884915, FRANE PETRIĆA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BBS d.o.o.</item>
      <item>FOND ZA RAZVOJ I ZAPOŠLJAVANJE</item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MINISTARSTVO GOSPODARSTVA, RADA I PODUZETNIŠTVA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  <item>Josip Bosilj</item>
      <item>Mladen Pofuk</item>
    </izvorni_sadrzaj>
    <derivirana_varijabla naziv="DomainObject.Predmet.SudioniciListNaziv_1">
      <item>BBS d.o.o.</item>
      <item>FOND ZA RAZVOJ I ZAPOŠLJAVANJE</item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MINISTARSTVO GOSPODARSTVA, RADA I PODUZETNIŠTVA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  <item>Josip Bosilj</item>
      <item>Mladen Pofuk</item>
    </derivirana_varijabla>
  </DomainObject.Predmet.SudioniciListNaziv>
  <DomainObject.Predmet.SudioniciListAdressOIB>
    <izvorni_sadrzaj>
      <item>BBS d.o.o., OIB 85115884915, FRANE PETRIĆA 3,10000 Zagreb</item>
      <item>FOND ZA RAZVOJ I ZAPOŠLJAVANJE, OIB 00000000001, FRANKOPANSKA 11/III,10000 Zagreb</item>
      <item>Hypo Alpe Adria Bank d.d., OIB 14036333877, Slavonska avenija 6,10000 Zagreb</item>
      <item>Šime Luketin, Zrinsko-Frankopanska 58,21000 Split</item>
      <item>odvjetnik Nada Gagro, Glagoljaška 52,32000 Vinkovci</item>
      <item>BARBARA BEŠENIĆ, Čakovečka 16,42000 Varaždin</item>
      <item>KRUNOSLAV BEŠENIĆ, Čakovečka 16,42000 Varaždin</item>
      <item>odvjetnik Josip Mađarić, Ilica 191,10000 Zagreb</item>
      <item>Marija Vujčić Turkulin, OIB 22593287559, Vrtlarska 3,10000 Zagreb</item>
      <item>MINISTARSTVO GOSPODARSTVA, RADA I PODUZETNIŠTVA, OIB 22413472900, Ulica grada Vukovara 78,10000 Zagreb</item>
      <item>Hypo leasing Kroatien d. o. o., OIB 87064273078, Koranska 16,10000 Zagreb</item>
      <item>BILANCA d.o.o., OIB 26001055817, I. Gundulića 4,42223 Varaždinske Toplice</item>
      <item>HEP - Opskrba d.o.o., OIB 63073332379, Ulica grada Vukovara 37,10000 Zagreb</item>
      <item>Marijan Purgar, Braće Radića 16,42220 Novi Marof</item>
      <item>Ministarstvo gospodarstva, rada i poduzetništva, Ulica grada Vukovara 78,10000 Zagreb</item>
      <item>Varaždinska biskupija, Pavlinska 4,42000 Varaždin</item>
      <item>ŽUPANIJSKO DRŽAVNO ODVJETNIŠTVO, Savska cesta 41,10000 Zagreb</item>
      <item>REPUBLIKA HRVATSKA, </item>
      <item>VARKOM d. d., OIB 39048902955, Trg bana Jelačića 15,Varaždin</item>
      <item>CREDO BANKA d.d. u stečaju, OIB 94141384086, Zrinjsko Frankopanska 58,21000 Split</item>
      <item>OPTIMA LEASINT d. d., I. Lučića 2/a,10000 Zagreb</item>
      <item>HYPO LEASING KROATIEN d. o. o., OIB 87064273078, Koranska 16,10000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FOND ZA RAZVOJ I ZAPOŠLJAVANJE, Preobraženska 4,10000 Zagreb</item>
      <item>Fond za zaštitu okoliša i energetsku učinkovitost, OIB 85828625994, Radnička cesta 80,10000 Zagreb</item>
      <item>KREDITNA BANKA ZAGREB d. d., OIB 70663193635, Ulica grada Vukovara 74,10000 Zagreb</item>
      <item>HETA Asset Resolution Hrvatska, društvo za financiranje d.o.o., OIB 87064273078, Koranska 16,10000 Zagreb</item>
      <item>Damir Katić, Drniška 22,10000 Zagreb</item>
      <item>Odvjetničko društvo Grgić i parnteri, Uliva grada Vukovara 282,10000 Zagreb</item>
      <item>Josip Bosilj, OIB 48477402515, Željeznička 27,42204 Krušljevec</item>
      <item>Mladen Pofuk, OIB 00319145560, Ulica Braće Radića 1,42204 Donji Kneginec</item>
    </izvorni_sadrzaj>
    <derivirana_varijabla naziv="DomainObject.Predmet.SudioniciListAdressOIB_1">
      <item>BBS d.o.o., OIB 85115884915, FRANE PETRIĆA 3,10000 Zagreb</item>
      <item>FOND ZA RAZVOJ I ZAPOŠLJAVANJE, OIB 00000000001, FRANKOPANSKA 11/III,10000 Zagreb</item>
      <item>Hypo Alpe Adria Bank d.d., OIB 14036333877, Slavonska avenija 6,10000 Zagreb</item>
      <item>Šime Luketin, Zrinsko-Frankopanska 58,21000 Split</item>
      <item>odvjetnik Nada Gagro, Glagoljaška 52,32000 Vinkovci</item>
      <item>BARBARA BEŠENIĆ, Čakovečka 16,42000 Varaždin</item>
      <item>KRUNOSLAV BEŠENIĆ, Čakovečka 16,42000 Varaždin</item>
      <item>odvjetnik Josip Mađarić, Ilica 191,10000 Zagreb</item>
      <item>Marija Vujčić Turkulin, OIB 22593287559, Vrtlarska 3,10000 Zagreb</item>
      <item>MINISTARSTVO GOSPODARSTVA, RADA I PODUZETNIŠTVA, OIB 22413472900, Ulica grada Vukovara 78,10000 Zagreb</item>
      <item>Hypo leasing Kroatien d. o. o., OIB 87064273078, Koranska 16,10000 Zagreb</item>
      <item>BILANCA d.o.o., OIB 26001055817, I. Gundulića 4,42223 Varaždinske Toplice</item>
      <item>HEP - Opskrba d.o.o., OIB 63073332379, Ulica grada Vukovara 37,10000 Zagreb</item>
      <item>Marijan Purgar, Braće Radića 16,42220 Novi Marof</item>
      <item>Ministarstvo gospodarstva, rada i poduzetništva, Ulica grada Vukovara 78,10000 Zagreb</item>
      <item>Varaždinska biskupija, Pavlinska 4,42000 Varaždin</item>
      <item>ŽUPANIJSKO DRŽAVNO ODVJETNIŠTVO, Savska cesta 41,10000 Zagreb</item>
      <item>REPUBLIKA HRVATSKA, </item>
      <item>VARKOM d. d., OIB 39048902955, Trg bana Jelačića 15,Varaždin</item>
      <item>CREDO BANKA d.d. u stečaju, OIB 94141384086, Zrinjsko Frankopanska 58,21000 Split</item>
      <item>OPTIMA LEASINT d. d., I. Lučića 2/a,10000 Zagreb</item>
      <item>HYPO LEASING KROATIEN d. o. o., OIB 87064273078, Koranska 16,10000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FOND ZA RAZVOJ I ZAPOŠLJAVANJE, Preobraženska 4,10000 Zagreb</item>
      <item>Fond za zaštitu okoliša i energetsku učinkovitost, OIB 85828625994, Radnička cesta 80,10000 Zagreb</item>
      <item>KREDITNA BANKA ZAGREB d. d., OIB 70663193635, Ulica grada Vukovara 74,10000 Zagreb</item>
      <item>HETA Asset Resolution Hrvatska, društvo za financiranje d.o.o., OIB 87064273078, Koranska 16,10000 Zagreb</item>
      <item>Damir Katić, Drniška 22,10000 Zagreb</item>
      <item>Odvjetničko društvo Grgić i parnteri, Uliva grada Vukovara 282,10000 Zagreb</item>
      <item>Josip Bosilj, OIB 48477402515, Željeznička 27,42204 Krušljevec</item>
      <item>Mladen Pofuk, OIB 00319145560, Ulica Braće Radića 1,42204 Donji Kneginec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85115884915</item>
      <item>, OIB 00000000001</item>
      <item>, OIB 14036333877</item>
      <item>, OIB null</item>
      <item>, OIB null</item>
      <item>, OIB null</item>
      <item>, OIB null</item>
      <item>, OIB null</item>
      <item>, OIB 22593287559</item>
      <item>, OIB 22413472900</item>
      <item>, OIB 87064273078</item>
      <item>, OIB 26001055817</item>
      <item>, OIB 63073332379</item>
      <item>, OIB null</item>
      <item>, OIB null</item>
      <item>, OIB null</item>
      <item>, OIB null</item>
      <item>, OIB null</item>
      <item>, OIB 39048902955</item>
      <item>, OIB 94141384086</item>
      <item>, OIB null</item>
      <item>, OIB 87064273078</item>
      <item>, OIB 55214504383</item>
      <item>, OIB 92740649164</item>
      <item>, OIB 50730247993</item>
      <item>, OIB 98768655689</item>
      <item>, OIB null</item>
      <item>, OIB 82615537835</item>
      <item>, OIB null</item>
      <item>, OIB 25375398302</item>
      <item>, OIB 84412170391</item>
      <item>, OIB null</item>
      <item>, OIB null</item>
      <item>, OIB 85828625994</item>
      <item>, OIB 70663193635</item>
      <item>, OIB 87064273078</item>
      <item>, OIB null</item>
      <item>, OIB null</item>
      <item>, OIB 48477402515</item>
      <item>, OIB 00319145560</item>
    </izvorni_sadrzaj>
    <derivirana_varijabla naziv="DomainObject.Predmet.SudioniciListNazivOIB_1">
      <item>, OIB 85115884915</item>
      <item>, OIB 00000000001</item>
      <item>, OIB 14036333877</item>
      <item>, OIB null</item>
      <item>, OIB null</item>
      <item>, OIB null</item>
      <item>, OIB null</item>
      <item>, OIB null</item>
      <item>, OIB 22593287559</item>
      <item>, OIB 22413472900</item>
      <item>, OIB 87064273078</item>
      <item>, OIB 26001055817</item>
      <item>, OIB 63073332379</item>
      <item>, OIB null</item>
      <item>, OIB null</item>
      <item>, OIB null</item>
      <item>, OIB null</item>
      <item>, OIB null</item>
      <item>, OIB 39048902955</item>
      <item>, OIB 94141384086</item>
      <item>, OIB null</item>
      <item>, OIB 87064273078</item>
      <item>, OIB 55214504383</item>
      <item>, OIB 92740649164</item>
      <item>, OIB 50730247993</item>
      <item>, OIB 98768655689</item>
      <item>, OIB null</item>
      <item>, OIB 82615537835</item>
      <item>, OIB null</item>
      <item>, OIB 25375398302</item>
      <item>, OIB 84412170391</item>
      <item>, OIB null</item>
      <item>, OIB null</item>
      <item>, OIB 85828625994</item>
      <item>, OIB 70663193635</item>
      <item>, OIB 87064273078</item>
      <item>, OIB null</item>
      <item>, OIB null</item>
      <item>, OIB 48477402515</item>
      <item>, OIB 00319145560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E9E0F8-FF66-45C5-9D13-A720CBD245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8</properties:Pages>
  <properties:Words>1568</properties:Words>
  <properties:Characters>10685</properties:Characters>
  <properties:Lines>1050</properties:Lines>
  <properties:Paragraphs>958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III St-</vt:lpstr>
      <vt:lpstr>III St-</vt:lpstr>
    </vt:vector>
  </properties:TitlesOfParts>
  <properties:LinksUpToDate>false</properties:LinksUpToDate>
  <properties:CharactersWithSpaces>11351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2017-04-27T12:20:00Z</dcterms:created>
  <dc:creator>M</dc:creator>
  <cp:lastModifiedBy>Kristina Švajger</cp:lastModifiedBy>
  <cp:lastPrinted>2017-04-24T09:39:00Z</cp:lastPrinted>
  <dcterms:modified xmlns:xsi="http://www.w3.org/2001/XMLSchema-instance" xsi:type="dcterms:W3CDTF">2017-04-27T12:20:00Z</dcterms:modified>
  <cp:revision>3</cp:revision>
  <dc:title>III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St-158/2010-427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