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d7a5" w14:paraId="037d7a5" w:rsidRDefault="00E24F57" w:rsidP="00E24F57" w:rsidR="00E24F57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716265">
        <w:rPr>
          <w:b/>
        </w:rPr>
        <w:t xml:space="preserve">         Broj:7/St-9</w:t>
      </w:r>
      <w:r>
        <w:rPr>
          <w:b/>
        </w:rPr>
        <w:t>/201</w:t>
      </w:r>
      <w:r w:rsidR="00716265">
        <w:rPr>
          <w:b/>
        </w:rPr>
        <w:t>1</w:t>
      </w:r>
      <w:r w:rsidR="00C74AEF">
        <w:rPr>
          <w:b/>
        </w:rPr>
        <w:t>-203</w:t>
      </w:r>
    </w:p>
    <w:p w:rsidRDefault="00E24F57" w:rsidP="00E24F57" w:rsidR="00E24F57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24F57" w:rsidP="00E24F57" w:rsidR="00E24F57">
      <w:pPr>
        <w:jc w:val="both"/>
        <w:rPr>
          <w:b/>
        </w:rPr>
      </w:pPr>
      <w:r>
        <w:rPr>
          <w:b/>
        </w:rPr>
        <w:t>TRGOVAČKI SUD U OSIJEKU</w:t>
      </w:r>
    </w:p>
    <w:p w:rsidRDefault="00E24F57" w:rsidP="00E24F57" w:rsidR="00E24F57">
      <w:pPr>
        <w:jc w:val="both"/>
        <w:rPr>
          <w:b/>
        </w:rPr>
      </w:pPr>
      <w:r>
        <w:rPr>
          <w:b/>
        </w:rPr>
        <w:t>STALNA SLUŽBA  U SLAVONSKOM BRODU</w:t>
      </w:r>
    </w:p>
    <w:p w:rsidRDefault="00E24F57" w:rsidP="00E24F57" w:rsidR="00E24F57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E24F57" w:rsidP="00E24F57" w:rsidR="00E24F57">
      <w:pPr>
        <w:jc w:val="both"/>
        <w:rPr>
          <w:b/>
        </w:rPr>
      </w:pPr>
      <w:r>
        <w:rPr>
          <w:b/>
        </w:rPr>
        <w:t>SLAVONSKI BROD</w:t>
      </w:r>
    </w:p>
    <w:p w:rsidRDefault="00E24F57" w:rsidP="00E24F57" w:rsidR="00E24F57">
      <w:pPr>
        <w:jc w:val="both"/>
        <w:rPr>
          <w:b/>
        </w:rPr>
      </w:pPr>
    </w:p>
    <w:p w:rsidRDefault="00E24F57" w:rsidP="00E24F57" w:rsidR="00E24F57">
      <w:pPr>
        <w:jc w:val="both"/>
        <w:rPr>
          <w:b/>
        </w:rPr>
      </w:pPr>
    </w:p>
    <w:p w:rsidRDefault="00E24F57" w:rsidP="00E24F57" w:rsidR="00E24F57">
      <w:pPr>
        <w:jc w:val="center"/>
        <w:rPr>
          <w:b/>
        </w:rPr>
      </w:pPr>
      <w:r>
        <w:rPr>
          <w:b/>
        </w:rPr>
        <w:t>Z A K L J U Č A K</w:t>
      </w:r>
    </w:p>
    <w:p w:rsidRDefault="00E24F57" w:rsidP="00E24F57" w:rsidR="00E24F57">
      <w:pPr>
        <w:jc w:val="both"/>
      </w:pPr>
    </w:p>
    <w:p w:rsidRDefault="00E24F57" w:rsidP="00E24F57" w:rsidR="00E24F57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</w:t>
      </w:r>
      <w:r w:rsidR="00716265" w:rsidRPr="00716265">
        <w:t xml:space="preserve">AGROMIX, </w:t>
      </w:r>
      <w:proofErr w:type="spellStart"/>
      <w:r w:rsidR="00716265" w:rsidRPr="00716265">
        <w:t>export</w:t>
      </w:r>
      <w:proofErr w:type="spellEnd"/>
      <w:r w:rsidR="00716265" w:rsidRPr="00716265">
        <w:t>-import, za trgovinu na veliko i malo, uvoz-izvoz, turizam i zastupanje, d. o. o. ˝u stečaju˝, skraćena tvrtka: AGROMIX d.o.o. "u stečaju", Slavonski Brod, Dr. Mile Budaka 1, OIB 52776511911</w:t>
      </w:r>
      <w:r w:rsidR="00716265">
        <w:t>, dana 23</w:t>
      </w:r>
      <w:r>
        <w:t>. svibnja 2017. godine</w:t>
      </w:r>
    </w:p>
    <w:p w:rsidRDefault="00E24F57" w:rsidP="00E24F57" w:rsidR="00E24F57">
      <w:pPr>
        <w:jc w:val="center"/>
      </w:pPr>
    </w:p>
    <w:p w:rsidRDefault="00E24F57" w:rsidP="00E24F57" w:rsidR="00E24F57">
      <w:pPr>
        <w:jc w:val="center"/>
      </w:pPr>
      <w:r>
        <w:t>z a k l j u č i o     j e</w:t>
      </w:r>
    </w:p>
    <w:p w:rsidRDefault="00E24F57" w:rsidP="00E24F57" w:rsidR="00E24F57">
      <w:pPr>
        <w:ind w:firstLine="1440"/>
        <w:jc w:val="both"/>
      </w:pPr>
    </w:p>
    <w:p w:rsidRDefault="00716265" w:rsidP="00E24F57" w:rsidR="00E24F57">
      <w:pPr>
        <w:ind w:firstLine="1440"/>
        <w:jc w:val="both"/>
      </w:pPr>
      <w:r>
        <w:t>Nalaže se stečajnom upravitelju Mati Šimunović</w:t>
      </w:r>
      <w:r w:rsidR="00F560DA">
        <w:t xml:space="preserve"> iz Slavonskog Broda, Trg pobjede 1/</w:t>
      </w:r>
      <w:proofErr w:type="spellStart"/>
      <w:r w:rsidR="00F560DA">
        <w:t>1</w:t>
      </w:r>
      <w:proofErr w:type="spellEnd"/>
      <w:r w:rsidR="00F560DA">
        <w:t>, OIB 04279740780</w:t>
      </w:r>
      <w:r w:rsidR="00E24F57">
        <w:t xml:space="preserve"> u roku od tri dana od  isteka osmog dana od dana objave ovoga zaključka na mrežnoj stranici e-Oglasna ploča sudova dostaviti izvornik zemljišnoknjižnog izvatka za nekretnine stečajnog dužnika upisane u </w:t>
      </w:r>
      <w:proofErr w:type="spellStart"/>
      <w:r w:rsidR="00E24F57">
        <w:t>zk.ul</w:t>
      </w:r>
      <w:proofErr w:type="spellEnd"/>
      <w:r w:rsidR="00E24F57">
        <w:t xml:space="preserve"> </w:t>
      </w:r>
      <w:r>
        <w:t>4357</w:t>
      </w:r>
      <w:r w:rsidR="00E24F57">
        <w:t xml:space="preserve"> k.o.</w:t>
      </w:r>
      <w:r>
        <w:t xml:space="preserve"> </w:t>
      </w:r>
      <w:proofErr w:type="spellStart"/>
      <w:r>
        <w:t>Kornić</w:t>
      </w:r>
      <w:proofErr w:type="spellEnd"/>
      <w:r w:rsidR="00E24F57">
        <w:t>, a u svrhu povjeravanja prodaje nekretnina Financijskog agenciji.</w:t>
      </w:r>
    </w:p>
    <w:p w:rsidRDefault="00E24F57" w:rsidP="00E24F57" w:rsidR="00E24F57">
      <w:pPr>
        <w:ind w:firstLine="1440"/>
        <w:jc w:val="both"/>
      </w:pPr>
      <w:r>
        <w:t xml:space="preserve"> </w:t>
      </w:r>
    </w:p>
    <w:p w:rsidRDefault="00E24F57" w:rsidP="00E24F57" w:rsidR="00E24F57">
      <w:pPr>
        <w:ind w:firstLine="1440"/>
        <w:jc w:val="both"/>
      </w:pPr>
    </w:p>
    <w:p w:rsidRDefault="00716265" w:rsidP="00E24F57" w:rsidR="00E24F57">
      <w:pPr>
        <w:jc w:val="center"/>
      </w:pPr>
      <w:r>
        <w:t>U Slavonskom Brodu, 23</w:t>
      </w:r>
      <w:r w:rsidR="00E24F57">
        <w:t>. svibnja 2017. godine</w:t>
      </w:r>
    </w:p>
    <w:p w:rsidRDefault="00E24F57" w:rsidP="00E24F57" w:rsidR="00E24F57">
      <w:pPr>
        <w:jc w:val="both"/>
      </w:pPr>
    </w:p>
    <w:p w:rsidRDefault="00E24F57" w:rsidP="00E24F57" w:rsidR="00E24F57">
      <w:pPr>
        <w:jc w:val="both"/>
      </w:pPr>
    </w:p>
    <w:p w:rsidRDefault="00E24F57" w:rsidP="00E24F57" w:rsidR="00E24F5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3A5D70">
        <w:t xml:space="preserve">             </w:t>
      </w:r>
      <w:r>
        <w:t xml:space="preserve">  </w:t>
      </w:r>
      <w:r w:rsidR="003A5D70">
        <w:t xml:space="preserve">  </w:t>
      </w:r>
      <w:r>
        <w:t xml:space="preserve"> Stečajna sutkinja</w:t>
      </w:r>
    </w:p>
    <w:p w:rsidRDefault="00E24F57" w:rsidP="005547A6" w:rsidR="005547A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A5D70">
        <w:t xml:space="preserve">        </w:t>
      </w:r>
      <w:r w:rsidR="005547A6">
        <w:t xml:space="preserve">    </w:t>
      </w:r>
      <w:r w:rsidR="003A5D70">
        <w:t xml:space="preserve">   </w:t>
      </w:r>
      <w:r>
        <w:t>Mirna Vujčić</w:t>
      </w:r>
      <w:r w:rsidR="005547A6">
        <w:t xml:space="preserve"> </w:t>
      </w:r>
      <w:r w:rsidR="005547A6">
        <w:tab/>
      </w:r>
      <w:r w:rsidR="005547A6">
        <w:tab/>
      </w:r>
      <w:r w:rsidR="005547A6">
        <w:tab/>
      </w:r>
      <w:r w:rsidR="005547A6">
        <w:tab/>
      </w:r>
      <w:r w:rsidR="005547A6">
        <w:tab/>
      </w:r>
      <w:r w:rsidR="005547A6">
        <w:tab/>
      </w:r>
      <w:r w:rsidR="005547A6">
        <w:tab/>
      </w:r>
    </w:p>
    <w:p w:rsidRDefault="00E24F57" w:rsidP="00E24F57" w:rsidR="00E24F57">
      <w:pPr>
        <w:jc w:val="both"/>
      </w:pPr>
      <w:r>
        <w:t xml:space="preserve">                                                                             </w:t>
      </w:r>
    </w:p>
    <w:p w:rsidRDefault="00E24F57" w:rsidP="00E24F57" w:rsidR="00E24F57">
      <w:pPr>
        <w:jc w:val="both"/>
      </w:pPr>
      <w:r>
        <w:t xml:space="preserve">                                                                                </w:t>
      </w:r>
    </w:p>
    <w:p w:rsidRDefault="00E24F57" w:rsidP="00E24F57" w:rsidR="00E24F5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E24F57" w:rsidP="00E24F57" w:rsidR="00E24F5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E24F57" w:rsidP="00E24F57" w:rsidR="00E24F57">
      <w:pPr>
        <w:jc w:val="both"/>
      </w:pPr>
    </w:p>
    <w:p w:rsidRDefault="00E24F57" w:rsidP="00E24F57" w:rsidR="00E24F57">
      <w:pPr>
        <w:jc w:val="both"/>
      </w:pPr>
    </w:p>
    <w:p w:rsidRDefault="00E24F57" w:rsidP="00E24F57" w:rsidR="00E24F57">
      <w:pPr>
        <w:jc w:val="both"/>
      </w:pPr>
    </w:p>
    <w:p w:rsidRDefault="00E24F57" w:rsidP="00E24F57" w:rsidR="00E24F57">
      <w:pPr>
        <w:jc w:val="both"/>
      </w:pPr>
      <w:r>
        <w:t>DNA:</w:t>
      </w:r>
    </w:p>
    <w:p w:rsidRDefault="00E24F57" w:rsidP="00E24F57" w:rsidR="00E24F57">
      <w:pPr>
        <w:jc w:val="both"/>
      </w:pPr>
      <w:r>
        <w:t>- Objaviti na mrežnoj stranici e-Oglasna ploča sudova</w:t>
      </w:r>
    </w:p>
    <w:p w:rsidRDefault="00E24F57" w:rsidP="00E24F57" w:rsidR="00E24F57">
      <w:pPr>
        <w:jc w:val="both"/>
      </w:pPr>
      <w:r>
        <w:t>- Dostaviti stečajno</w:t>
      </w:r>
      <w:r w:rsidR="00C74AEF">
        <w:t>m upravitelju</w:t>
      </w:r>
    </w:p>
    <w:p w:rsidRDefault="00DB052E" w:rsidP="00E24F57" w:rsidR="00DB052E" w:rsidRPr="00E24F57"/>
    <w:sectPr w:rsidR="00DB052E" w:rsidRPr="00E24F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F57"/>
    <w:rsid w:val="003A5D70"/>
    <w:rsid w:val="005547A6"/>
    <w:rsid w:val="005F16DF"/>
    <w:rsid w:val="00716265"/>
    <w:rsid w:val="00A900AA"/>
    <w:rsid w:val="00C74AEF"/>
    <w:rsid w:val="00DB052E"/>
    <w:rsid w:val="00E24F57"/>
    <w:rsid w:val="00F5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F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F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F5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0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0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0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0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F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F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F5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0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0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0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0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855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187</properties:Words>
  <properties:Characters>1020</properties:Characters>
  <properties:Lines>41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2017-05-22T07:26:00Z</dcterms:created>
  <dc:creator>wsadmin</dc:creator>
  <cp:lastModifiedBy>wsadmin</cp:lastModifiedBy>
  <cp:lastPrinted>2017-05-22T08:49:00Z</cp:lastPrinted>
  <dcterms:modified xmlns:xsi="http://www.w3.org/2001/XMLSchema-instance" xsi:type="dcterms:W3CDTF">2017-05-22T08:51:00Z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