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71ce" w14:paraId="b1471ce" w:rsidRDefault="00AE649C" w:rsidP="004F27AE" w:rsidR="00AE649C" w:rsidRPr="00B76F3C">
      <w:pPr>
        <w:pStyle w:val="NormaleSPIS"/>
        <w15:collapsed w:val="false"/>
      </w:pPr>
      <w:bookmarkStart w:name="_GoBack" w:id="0"/>
      <w:bookmarkEnd w:id="0"/>
    </w:p>
    <w:p w:rsidRDefault="00AB4602" w:rsidP="00694C00" w:rsidR="00AE649C" w:rsidRPr="00B76F3C">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94C00" w:rsidP="00694C00" w:rsidR="00694C00">
      <w:pPr>
        <w:pStyle w:val="Bezproreda"/>
        <w:rPr>
          <w:b/>
          <w:szCs w:val="20"/>
          <w:lang w:eastAsia="en-US"/>
        </w:rPr>
      </w:pPr>
      <w:r>
        <w:rPr>
          <w:b/>
          <w:lang w:eastAsia="en-US"/>
        </w:rPr>
        <w:t xml:space="preserve">    </w:t>
      </w:r>
      <w:r>
        <w:rPr>
          <w:b/>
          <w:lang w:eastAsia="en-US" w:val="en-US"/>
        </w:rPr>
        <w:t xml:space="preserve">REPUBLIKA HRVATSKA </w:t>
      </w:r>
      <w:r>
        <w:rPr>
          <w:lang w:eastAsia="en-US"/>
        </w:rPr>
        <w:t xml:space="preserve">                                                       </w:t>
      </w:r>
      <w:proofErr w:type="spellStart"/>
      <w:r>
        <w:rPr>
          <w:b/>
          <w:lang w:eastAsia="en-US" w:val="en-US"/>
        </w:rPr>
        <w:t>Broj</w:t>
      </w:r>
      <w:proofErr w:type="spellEnd"/>
      <w:r>
        <w:rPr>
          <w:b/>
          <w:lang w:eastAsia="en-US"/>
        </w:rPr>
        <w:t xml:space="preserve">: 14. </w:t>
      </w:r>
      <w:proofErr w:type="gramStart"/>
      <w:r>
        <w:rPr>
          <w:b/>
          <w:lang w:eastAsia="en-US" w:val="en-US"/>
        </w:rPr>
        <w:t>St</w:t>
      </w:r>
      <w:r>
        <w:rPr>
          <w:b/>
          <w:lang w:eastAsia="en-US"/>
        </w:rPr>
        <w:t>-70/2010.</w:t>
      </w:r>
      <w:proofErr w:type="gramEnd"/>
    </w:p>
    <w:p w:rsidRDefault="00694C00" w:rsidP="00694C00" w:rsidR="00694C00">
      <w:pPr>
        <w:pStyle w:val="Bezproreda"/>
        <w:rPr>
          <w:lang w:eastAsia="en-US"/>
        </w:rPr>
      </w:pPr>
      <w:r>
        <w:rPr>
          <w:b/>
          <w:lang w:eastAsia="en-US" w:val="en-US"/>
        </w:rPr>
        <w:t xml:space="preserve"> TRGOVA</w:t>
      </w:r>
      <w:r>
        <w:rPr>
          <w:b/>
          <w:lang w:eastAsia="en-US"/>
        </w:rPr>
        <w:t>Č</w:t>
      </w:r>
      <w:r>
        <w:rPr>
          <w:b/>
          <w:lang w:eastAsia="en-US" w:val="en-US"/>
        </w:rPr>
        <w:t xml:space="preserve">KI SUD U SPLITU </w:t>
      </w:r>
      <w:r>
        <w:rPr>
          <w:lang w:eastAsia="en-US"/>
        </w:rPr>
        <w:t xml:space="preserve">         </w:t>
      </w:r>
    </w:p>
    <w:p w:rsidRDefault="00694C00" w:rsidP="00694C00" w:rsidR="00694C00">
      <w:pPr>
        <w:pStyle w:val="Bezproreda"/>
        <w:rPr>
          <w:b/>
          <w:szCs w:val="20"/>
          <w:lang w:eastAsia="en-US"/>
        </w:rPr>
      </w:pPr>
      <w:proofErr w:type="spellStart"/>
      <w:r>
        <w:rPr>
          <w:b/>
          <w:lang w:eastAsia="en-US"/>
        </w:rPr>
        <w:t>Sukoišanska</w:t>
      </w:r>
      <w:proofErr w:type="spellEnd"/>
      <w:r>
        <w:rPr>
          <w:b/>
          <w:lang w:eastAsia="en-US"/>
        </w:rPr>
        <w:t xml:space="preserve"> 6. - 21 000  S P L I T    </w:t>
      </w:r>
      <w:r>
        <w:rPr>
          <w:b/>
          <w:lang w:eastAsia="en-US"/>
        </w:rPr>
        <w:tab/>
      </w:r>
      <w:r>
        <w:rPr>
          <w:lang w:eastAsia="en-US"/>
        </w:rPr>
        <w:tab/>
      </w:r>
      <w:r>
        <w:rPr>
          <w:lang w:eastAsia="en-US"/>
        </w:rPr>
        <w:tab/>
        <w:t xml:space="preserve">                                     </w:t>
      </w:r>
    </w:p>
    <w:p w:rsidRDefault="00694C00" w:rsidP="00694C00" w:rsidR="00694C00">
      <w:pPr>
        <w:pStyle w:val="Bezproreda"/>
        <w:rPr>
          <w:szCs w:val="20"/>
          <w:lang w:eastAsia="en-US"/>
        </w:rPr>
      </w:pPr>
    </w:p>
    <w:p w:rsidRDefault="00694C00" w:rsidP="00694C00" w:rsidR="00694C00">
      <w:pPr>
        <w:pStyle w:val="Bezproreda"/>
        <w:jc w:val="center"/>
        <w:rPr>
          <w:szCs w:val="20"/>
          <w:lang w:eastAsia="en-US"/>
        </w:rPr>
      </w:pPr>
    </w:p>
    <w:p w:rsidRDefault="00694C00" w:rsidP="00694C00" w:rsidR="00694C00">
      <w:pPr>
        <w:pStyle w:val="Bezproreda"/>
        <w:jc w:val="center"/>
        <w:rPr>
          <w:rFonts w:eastAsia="Arial Unicode MS"/>
          <w:b/>
          <w:bCs/>
          <w:szCs w:val="20"/>
          <w:lang w:eastAsia="en-US"/>
        </w:rPr>
      </w:pPr>
      <w:r>
        <w:rPr>
          <w:rFonts w:eastAsia="Arial Unicode MS"/>
          <w:b/>
          <w:bCs/>
          <w:szCs w:val="20"/>
          <w:lang w:eastAsia="en-US"/>
        </w:rPr>
        <w:t>R E P U B L I K A    H R V A T S K A</w:t>
      </w:r>
    </w:p>
    <w:p w:rsidRDefault="00694C00" w:rsidP="00694C00" w:rsidR="00694C00">
      <w:pPr>
        <w:pStyle w:val="Bezproreda"/>
        <w:jc w:val="center"/>
        <w:rPr>
          <w:szCs w:val="20"/>
          <w:lang w:eastAsia="en-US"/>
        </w:rPr>
      </w:pPr>
    </w:p>
    <w:p w:rsidRDefault="00694C00" w:rsidP="00694C00" w:rsidR="00694C00">
      <w:pPr>
        <w:pStyle w:val="Bezproreda"/>
        <w:jc w:val="center"/>
        <w:rPr>
          <w:szCs w:val="20"/>
          <w:lang w:eastAsia="en-US"/>
        </w:rPr>
      </w:pPr>
    </w:p>
    <w:p w:rsidRDefault="00694C00" w:rsidP="00694C00" w:rsidR="00694C00">
      <w:pPr>
        <w:pStyle w:val="Bezproreda"/>
        <w:jc w:val="center"/>
        <w:rPr>
          <w:szCs w:val="20"/>
          <w:lang w:val="de-DE"/>
        </w:rPr>
      </w:pPr>
      <w:r>
        <w:rPr>
          <w:rFonts w:eastAsia="Arial Unicode MS"/>
          <w:b/>
          <w:bCs/>
          <w:szCs w:val="20"/>
          <w:lang w:eastAsia="en-US"/>
        </w:rPr>
        <w:t>R J E Š E N J E</w:t>
      </w:r>
    </w:p>
    <w:p w:rsidRDefault="00694C00" w:rsidP="00694C00" w:rsidR="00694C00">
      <w:pPr>
        <w:rPr>
          <w:szCs w:val="20"/>
          <w:lang w:val="de-DE"/>
        </w:rPr>
      </w:pPr>
    </w:p>
    <w:p w:rsidRDefault="00694C00" w:rsidP="00694C00" w:rsidR="00694C00">
      <w:pPr>
        <w:jc w:val="both"/>
      </w:pPr>
      <w:r>
        <w:tab/>
        <w:t>Trgovački sud u Splitu, po stečajnom sudcu Jozi Ćaleti, u stečajnom postupku nad stečajnim Dužnikom: MONTER PROJEKT, d.o.o., „u stečaju“, Split (Grad Split), Poljička cesta 39, OIB: 02734084556. (Dužnik, stečajni Dužnik), kojeg zastupa stečajni upravitelj Dragan Bijelić, iz Šibenika, odlučujući o prigovorima vjerovnika na Završnu diobu i Diobni popis, na Završnom ročištu vjerovnika održanom 29. lipnja 2017,</w:t>
      </w:r>
    </w:p>
    <w:p w:rsidRDefault="00694C00" w:rsidP="00694C00" w:rsidR="00694C00">
      <w:pPr>
        <w:ind w:left="360"/>
        <w:jc w:val="center"/>
        <w:rPr>
          <w:szCs w:val="20"/>
        </w:rPr>
      </w:pPr>
      <w:r>
        <w:t xml:space="preserve">r i j e š i o    j e                                        </w:t>
      </w:r>
    </w:p>
    <w:p w:rsidRDefault="00694C00" w:rsidP="00694C00" w:rsidR="00694C00">
      <w:pPr>
        <w:ind w:firstLine="360"/>
        <w:jc w:val="both"/>
        <w:rPr>
          <w:lang w:val="fr-FR"/>
        </w:rPr>
      </w:pPr>
      <w:r>
        <w:rPr>
          <w:lang w:val="fr-FR"/>
        </w:rPr>
        <w:t>Odbijaju se prigovori stečajnih i razlučnih vjerovnika B2 KAPITAL d.o.o., Zagreb, Radnička cesta 41. i H-ABDUCO d.o.o. Zagreb, Slavonska avenija 6a na završni diobeni popis kao neutmeljen.</w:t>
      </w:r>
    </w:p>
    <w:p w:rsidRDefault="00694C00" w:rsidP="00694C00" w:rsidR="00694C00" w:rsidRPr="00694C00">
      <w:pPr>
        <w:pStyle w:val="Naslov1"/>
        <w:jc w:val="center"/>
        <w:rPr>
          <w:b w:val="false"/>
          <w:bCs w:val="false"/>
          <w:sz w:val="24"/>
          <w:szCs w:val="24"/>
        </w:rPr>
      </w:pPr>
      <w:r w:rsidRPr="00694C00">
        <w:rPr>
          <w:b w:val="false"/>
          <w:bCs w:val="false"/>
          <w:sz w:val="24"/>
          <w:szCs w:val="24"/>
        </w:rPr>
        <w:t>Obrazloženje</w:t>
      </w:r>
    </w:p>
    <w:p w:rsidRDefault="00694C00" w:rsidP="00694C00" w:rsidR="00694C00">
      <w:pPr>
        <w:jc w:val="both"/>
      </w:pPr>
    </w:p>
    <w:p w:rsidRDefault="00694C00" w:rsidP="00694C00" w:rsidR="00694C00">
      <w:pPr>
        <w:jc w:val="both"/>
      </w:pPr>
      <w:r>
        <w:t xml:space="preserve">          </w:t>
      </w:r>
      <w:r>
        <w:rPr>
          <w:b/>
        </w:rPr>
        <w:t>1.</w:t>
      </w:r>
      <w:r>
        <w:t xml:space="preserve">  </w:t>
      </w:r>
      <w:proofErr w:type="spellStart"/>
      <w:r>
        <w:rPr>
          <w:lang w:val="en-US"/>
        </w:rPr>
        <w:t>Rje</w:t>
      </w:r>
      <w:proofErr w:type="spellEnd"/>
      <w:r>
        <w:t>š</w:t>
      </w:r>
      <w:proofErr w:type="spellStart"/>
      <w:r>
        <w:rPr>
          <w:lang w:val="en-US"/>
        </w:rPr>
        <w:t>enjem</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Suda</w:t>
      </w:r>
      <w:proofErr w:type="spellEnd"/>
      <w:r>
        <w:rPr>
          <w:lang w:val="en-US"/>
        </w:rPr>
        <w:t xml:space="preserve"> </w:t>
      </w:r>
      <w:proofErr w:type="gramStart"/>
      <w:r>
        <w:rPr>
          <w:lang w:val="en-US"/>
        </w:rPr>
        <w:t>od</w:t>
      </w:r>
      <w:proofErr w:type="gramEnd"/>
      <w:r>
        <w:rPr>
          <w:lang w:val="en-US"/>
        </w:rPr>
        <w:t xml:space="preserve"> </w:t>
      </w:r>
      <w:r>
        <w:t xml:space="preserve">25. svibnja 2012. </w:t>
      </w:r>
      <w:proofErr w:type="spellStart"/>
      <w:proofErr w:type="gramStart"/>
      <w:r>
        <w:rPr>
          <w:lang w:val="en-US"/>
        </w:rPr>
        <w:t>godine</w:t>
      </w:r>
      <w:proofErr w:type="spellEnd"/>
      <w:proofErr w:type="gramEnd"/>
      <w:r>
        <w:rPr>
          <w:lang w:val="en-US"/>
        </w:rPr>
        <w:t xml:space="preserve"> </w:t>
      </w:r>
      <w:proofErr w:type="spellStart"/>
      <w:r>
        <w:rPr>
          <w:lang w:val="en-US"/>
        </w:rPr>
        <w:t>broj</w:t>
      </w:r>
      <w:proofErr w:type="spellEnd"/>
      <w:r>
        <w:t xml:space="preserve">: 7. </w:t>
      </w:r>
      <w:r>
        <w:rPr>
          <w:lang w:val="en-US"/>
        </w:rPr>
        <w:t>St</w:t>
      </w:r>
      <w:r>
        <w:t xml:space="preserve">-70/2010., </w:t>
      </w:r>
      <w:proofErr w:type="spellStart"/>
      <w:r>
        <w:rPr>
          <w:lang w:val="en-US"/>
        </w:rPr>
        <w:t>otvoren</w:t>
      </w:r>
      <w:proofErr w:type="spellEnd"/>
      <w:r>
        <w:rPr>
          <w:lang w:val="en-US"/>
        </w:rPr>
        <w:t xml:space="preserve"> je </w:t>
      </w:r>
      <w:proofErr w:type="spellStart"/>
      <w:r>
        <w:rPr>
          <w:lang w:val="en-US"/>
        </w:rPr>
        <w:t>ste</w:t>
      </w:r>
      <w:proofErr w:type="spellEnd"/>
      <w:r>
        <w:t>č</w:t>
      </w:r>
      <w:proofErr w:type="spellStart"/>
      <w:r>
        <w:rPr>
          <w:lang w:val="en-US"/>
        </w:rPr>
        <w:t>ajni</w:t>
      </w:r>
      <w:proofErr w:type="spellEnd"/>
      <w:r>
        <w:rPr>
          <w:lang w:val="en-US"/>
        </w:rPr>
        <w:t xml:space="preserve"> </w:t>
      </w:r>
      <w:proofErr w:type="spellStart"/>
      <w:r>
        <w:rPr>
          <w:lang w:val="en-US"/>
        </w:rPr>
        <w:t>postupak</w:t>
      </w:r>
      <w:proofErr w:type="spellEnd"/>
      <w:r>
        <w:rPr>
          <w:lang w:val="en-US"/>
        </w:rPr>
        <w:t xml:space="preserve"> </w:t>
      </w:r>
      <w:proofErr w:type="spellStart"/>
      <w:r>
        <w:rPr>
          <w:lang w:val="en-US"/>
        </w:rPr>
        <w:t>nad</w:t>
      </w:r>
      <w:proofErr w:type="spellEnd"/>
      <w:r>
        <w:rPr>
          <w:lang w:val="en-US"/>
        </w:rPr>
        <w:t xml:space="preserve"> </w:t>
      </w:r>
      <w:proofErr w:type="spellStart"/>
      <w:r>
        <w:rPr>
          <w:lang w:val="en-US"/>
        </w:rPr>
        <w:t>uvodno</w:t>
      </w:r>
      <w:proofErr w:type="spellEnd"/>
      <w:r>
        <w:rPr>
          <w:lang w:val="en-US"/>
        </w:rPr>
        <w:t xml:space="preserve"> </w:t>
      </w:r>
      <w:proofErr w:type="spellStart"/>
      <w:r>
        <w:rPr>
          <w:lang w:val="en-US"/>
        </w:rPr>
        <w:t>navedenim</w:t>
      </w:r>
      <w:proofErr w:type="spellEnd"/>
      <w:r>
        <w:rPr>
          <w:lang w:val="en-US"/>
        </w:rPr>
        <w:t xml:space="preserve"> </w:t>
      </w:r>
      <w:proofErr w:type="spellStart"/>
      <w:r>
        <w:rPr>
          <w:lang w:val="en-US"/>
        </w:rPr>
        <w:t>trgova</w:t>
      </w:r>
      <w:proofErr w:type="spellEnd"/>
      <w:r>
        <w:t>č</w:t>
      </w:r>
      <w:proofErr w:type="spellStart"/>
      <w:r>
        <w:rPr>
          <w:lang w:val="en-US"/>
        </w:rPr>
        <w:t>kim</w:t>
      </w:r>
      <w:proofErr w:type="spellEnd"/>
      <w:r>
        <w:rPr>
          <w:lang w:val="en-US"/>
        </w:rPr>
        <w:t xml:space="preserve"> </w:t>
      </w:r>
      <w:proofErr w:type="spellStart"/>
      <w:r>
        <w:rPr>
          <w:lang w:val="en-US"/>
        </w:rPr>
        <w:t>dru</w:t>
      </w:r>
      <w:proofErr w:type="spellEnd"/>
      <w:r>
        <w:t>š</w:t>
      </w:r>
      <w:proofErr w:type="spellStart"/>
      <w:r>
        <w:rPr>
          <w:lang w:val="en-US"/>
        </w:rPr>
        <w:t>tvom</w:t>
      </w:r>
      <w:proofErr w:type="spellEnd"/>
      <w:r>
        <w:rPr>
          <w:lang w:val="en-US"/>
        </w:rPr>
        <w:t xml:space="preserve"> </w:t>
      </w:r>
      <w:proofErr w:type="spellStart"/>
      <w:r>
        <w:rPr>
          <w:lang w:val="en-US"/>
        </w:rPr>
        <w:t>kao</w:t>
      </w:r>
      <w:proofErr w:type="spellEnd"/>
      <w:r>
        <w:rPr>
          <w:lang w:val="en-US"/>
        </w:rPr>
        <w:t xml:space="preserve"> </w:t>
      </w:r>
      <w:proofErr w:type="spellStart"/>
      <w:r>
        <w:rPr>
          <w:lang w:val="en-US"/>
        </w:rPr>
        <w:t>ste</w:t>
      </w:r>
      <w:proofErr w:type="spellEnd"/>
      <w:r>
        <w:t>č</w:t>
      </w:r>
      <w:proofErr w:type="spellStart"/>
      <w:r>
        <w:rPr>
          <w:lang w:val="en-US"/>
        </w:rPr>
        <w:t>ajnim</w:t>
      </w:r>
      <w:proofErr w:type="spellEnd"/>
      <w:r>
        <w:rPr>
          <w:lang w:val="en-US"/>
        </w:rPr>
        <w:t xml:space="preserve"> Du</w:t>
      </w:r>
      <w:r>
        <w:t>ž</w:t>
      </w:r>
      <w:proofErr w:type="spellStart"/>
      <w:r>
        <w:rPr>
          <w:lang w:val="en-US"/>
        </w:rPr>
        <w:t>nikom</w:t>
      </w:r>
      <w:proofErr w:type="spellEnd"/>
      <w:r>
        <w:t xml:space="preserve">. </w:t>
      </w:r>
    </w:p>
    <w:p w:rsidRDefault="00694C00" w:rsidP="00694C00" w:rsidR="00694C00">
      <w:pPr>
        <w:jc w:val="both"/>
      </w:pPr>
      <w:r>
        <w:rPr>
          <w:szCs w:val="20"/>
          <w:lang w:val="en-AU"/>
        </w:rPr>
        <w:t xml:space="preserve">          </w:t>
      </w:r>
      <w:r>
        <w:rPr>
          <w:b/>
          <w:szCs w:val="20"/>
          <w:lang w:val="en-AU"/>
        </w:rPr>
        <w:t>2.</w:t>
      </w:r>
      <w:r>
        <w:rPr>
          <w:szCs w:val="20"/>
          <w:lang w:val="en-AU"/>
        </w:rPr>
        <w:t xml:space="preserve">  </w:t>
      </w:r>
      <w:proofErr w:type="spellStart"/>
      <w:r>
        <w:rPr>
          <w:szCs w:val="20"/>
          <w:lang w:val="en-AU"/>
        </w:rPr>
        <w:t>Nakon</w:t>
      </w:r>
      <w:proofErr w:type="spellEnd"/>
      <w:r>
        <w:rPr>
          <w:szCs w:val="20"/>
          <w:lang w:val="en-AU"/>
        </w:rPr>
        <w:t xml:space="preserve"> </w:t>
      </w:r>
      <w:proofErr w:type="spellStart"/>
      <w:r>
        <w:rPr>
          <w:szCs w:val="20"/>
          <w:lang w:val="en-AU"/>
        </w:rPr>
        <w:t>što</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vjerovnici</w:t>
      </w:r>
      <w:proofErr w:type="spellEnd"/>
      <w:r>
        <w:rPr>
          <w:szCs w:val="20"/>
          <w:lang w:val="en-AU"/>
        </w:rPr>
        <w:t xml:space="preserve"> </w:t>
      </w:r>
      <w:proofErr w:type="spellStart"/>
      <w:r>
        <w:rPr>
          <w:szCs w:val="20"/>
          <w:lang w:val="en-AU"/>
        </w:rPr>
        <w:t>prijavili</w:t>
      </w:r>
      <w:proofErr w:type="spellEnd"/>
      <w:r>
        <w:rPr>
          <w:szCs w:val="20"/>
          <w:lang w:val="en-AU"/>
        </w:rPr>
        <w:t xml:space="preserve"> </w:t>
      </w:r>
      <w:proofErr w:type="spellStart"/>
      <w:r>
        <w:rPr>
          <w:szCs w:val="20"/>
          <w:lang w:val="en-AU"/>
        </w:rPr>
        <w:t>tražbine</w:t>
      </w:r>
      <w:proofErr w:type="spellEnd"/>
      <w:r>
        <w:rPr>
          <w:szCs w:val="20"/>
          <w:lang w:val="en-AU"/>
        </w:rPr>
        <w:t xml:space="preserve"> u </w:t>
      </w:r>
      <w:proofErr w:type="spellStart"/>
      <w:r>
        <w:rPr>
          <w:szCs w:val="20"/>
          <w:lang w:val="en-AU"/>
        </w:rPr>
        <w:t>stečajni</w:t>
      </w:r>
      <w:proofErr w:type="spellEnd"/>
      <w:r>
        <w:rPr>
          <w:szCs w:val="20"/>
          <w:lang w:val="en-AU"/>
        </w:rPr>
        <w:t xml:space="preserve"> </w:t>
      </w:r>
      <w:proofErr w:type="spellStart"/>
      <w:r>
        <w:rPr>
          <w:szCs w:val="20"/>
          <w:lang w:val="en-AU"/>
        </w:rPr>
        <w:t>postupak</w:t>
      </w:r>
      <w:proofErr w:type="spellEnd"/>
      <w:r>
        <w:rPr>
          <w:szCs w:val="20"/>
          <w:lang w:val="en-AU"/>
        </w:rPr>
        <w:t xml:space="preserve">, </w:t>
      </w:r>
      <w:proofErr w:type="spellStart"/>
      <w:r>
        <w:rPr>
          <w:szCs w:val="20"/>
          <w:lang w:val="en-AU"/>
        </w:rPr>
        <w:t>iste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ispitane</w:t>
      </w:r>
      <w:proofErr w:type="spellEnd"/>
      <w:r>
        <w:rPr>
          <w:szCs w:val="20"/>
          <w:lang w:val="en-AU"/>
        </w:rPr>
        <w:t xml:space="preserve"> </w:t>
      </w:r>
      <w:proofErr w:type="spellStart"/>
      <w:proofErr w:type="gramStart"/>
      <w:r>
        <w:rPr>
          <w:szCs w:val="20"/>
          <w:lang w:val="en-AU"/>
        </w:rPr>
        <w:t>na</w:t>
      </w:r>
      <w:proofErr w:type="spellEnd"/>
      <w:proofErr w:type="gramEnd"/>
      <w:r>
        <w:rPr>
          <w:szCs w:val="20"/>
          <w:lang w:val="en-AU"/>
        </w:rPr>
        <w:t xml:space="preserve"> </w:t>
      </w:r>
      <w:proofErr w:type="spellStart"/>
      <w:r>
        <w:rPr>
          <w:szCs w:val="20"/>
          <w:lang w:val="en-AU"/>
        </w:rPr>
        <w:t>Ispitnim</w:t>
      </w:r>
      <w:proofErr w:type="spellEnd"/>
      <w:r>
        <w:rPr>
          <w:szCs w:val="20"/>
          <w:lang w:val="en-AU"/>
        </w:rPr>
        <w:t xml:space="preserve"> </w:t>
      </w:r>
      <w:proofErr w:type="spellStart"/>
      <w:r>
        <w:rPr>
          <w:szCs w:val="20"/>
          <w:lang w:val="en-AU"/>
        </w:rPr>
        <w:t>ročištima</w:t>
      </w:r>
      <w:proofErr w:type="spellEnd"/>
      <w:r>
        <w:rPr>
          <w:szCs w:val="20"/>
          <w:lang w:val="en-AU"/>
        </w:rPr>
        <w:t xml:space="preserve"> </w:t>
      </w:r>
      <w:proofErr w:type="spellStart"/>
      <w:r>
        <w:rPr>
          <w:szCs w:val="20"/>
          <w:lang w:val="en-AU"/>
        </w:rPr>
        <w:t>održanim</w:t>
      </w:r>
      <w:proofErr w:type="spellEnd"/>
      <w:r>
        <w:rPr>
          <w:szCs w:val="20"/>
          <w:lang w:val="en-AU"/>
        </w:rPr>
        <w:t xml:space="preserve"> </w:t>
      </w:r>
      <w:proofErr w:type="spellStart"/>
      <w:r>
        <w:rPr>
          <w:szCs w:val="20"/>
          <w:lang w:val="en-AU"/>
        </w:rPr>
        <w:t>pred</w:t>
      </w:r>
      <w:proofErr w:type="spellEnd"/>
      <w:r>
        <w:rPr>
          <w:szCs w:val="20"/>
          <w:lang w:val="en-AU"/>
        </w:rPr>
        <w:t xml:space="preserve"> </w:t>
      </w:r>
      <w:proofErr w:type="spellStart"/>
      <w:r>
        <w:rPr>
          <w:szCs w:val="20"/>
          <w:lang w:val="en-AU"/>
        </w:rPr>
        <w:t>ovim</w:t>
      </w:r>
      <w:proofErr w:type="spellEnd"/>
      <w:r>
        <w:rPr>
          <w:szCs w:val="20"/>
          <w:lang w:val="en-AU"/>
        </w:rPr>
        <w:t xml:space="preserve"> </w:t>
      </w:r>
      <w:proofErr w:type="spellStart"/>
      <w:r>
        <w:rPr>
          <w:szCs w:val="20"/>
          <w:lang w:val="en-AU"/>
        </w:rPr>
        <w:t>Sudom</w:t>
      </w:r>
      <w:proofErr w:type="spellEnd"/>
      <w:r>
        <w:rPr>
          <w:szCs w:val="20"/>
          <w:lang w:val="en-AU"/>
        </w:rPr>
        <w:t xml:space="preserve"> dana 12. </w:t>
      </w:r>
      <w:proofErr w:type="spellStart"/>
      <w:proofErr w:type="gramStart"/>
      <w:r>
        <w:rPr>
          <w:szCs w:val="20"/>
          <w:lang w:val="en-AU"/>
        </w:rPr>
        <w:t>rujna</w:t>
      </w:r>
      <w:proofErr w:type="spellEnd"/>
      <w:proofErr w:type="gramEnd"/>
      <w:r>
        <w:rPr>
          <w:szCs w:val="20"/>
          <w:lang w:val="en-AU"/>
        </w:rPr>
        <w:t xml:space="preserve"> </w:t>
      </w:r>
      <w:proofErr w:type="spellStart"/>
      <w:r>
        <w:rPr>
          <w:szCs w:val="20"/>
          <w:lang w:val="en-AU"/>
        </w:rPr>
        <w:t>i</w:t>
      </w:r>
      <w:proofErr w:type="spellEnd"/>
      <w:r>
        <w:rPr>
          <w:szCs w:val="20"/>
          <w:lang w:val="en-AU"/>
        </w:rPr>
        <w:t xml:space="preserve"> 17. </w:t>
      </w:r>
      <w:proofErr w:type="spellStart"/>
      <w:proofErr w:type="gramStart"/>
      <w:r>
        <w:rPr>
          <w:szCs w:val="20"/>
          <w:lang w:val="en-AU"/>
        </w:rPr>
        <w:t>listopada</w:t>
      </w:r>
      <w:proofErr w:type="spellEnd"/>
      <w:proofErr w:type="gramEnd"/>
      <w:r>
        <w:rPr>
          <w:szCs w:val="20"/>
          <w:lang w:val="en-AU"/>
        </w:rPr>
        <w:t xml:space="preserve"> 2012. </w:t>
      </w:r>
      <w:proofErr w:type="spellStart"/>
      <w:proofErr w:type="gramStart"/>
      <w:r>
        <w:rPr>
          <w:szCs w:val="20"/>
          <w:lang w:val="en-AU"/>
        </w:rPr>
        <w:t>godine</w:t>
      </w:r>
      <w:proofErr w:type="spellEnd"/>
      <w:proofErr w:type="gramEnd"/>
      <w:r>
        <w:rPr>
          <w:szCs w:val="20"/>
          <w:lang w:val="en-AU"/>
        </w:rPr>
        <w:t xml:space="preserve">, </w:t>
      </w:r>
      <w:proofErr w:type="spellStart"/>
      <w:r>
        <w:rPr>
          <w:szCs w:val="20"/>
          <w:lang w:val="en-AU"/>
        </w:rPr>
        <w:t>nakon</w:t>
      </w:r>
      <w:proofErr w:type="spellEnd"/>
      <w:r>
        <w:rPr>
          <w:szCs w:val="20"/>
          <w:lang w:val="en-AU"/>
        </w:rPr>
        <w:t xml:space="preserve"> </w:t>
      </w:r>
      <w:proofErr w:type="spellStart"/>
      <w:r>
        <w:rPr>
          <w:szCs w:val="20"/>
          <w:lang w:val="en-AU"/>
        </w:rPr>
        <w:t>čega</w:t>
      </w:r>
      <w:proofErr w:type="spellEnd"/>
      <w:r>
        <w:rPr>
          <w:szCs w:val="20"/>
          <w:lang w:val="en-AU"/>
        </w:rPr>
        <w:t xml:space="preserve"> je o </w:t>
      </w:r>
      <w:proofErr w:type="spellStart"/>
      <w:r>
        <w:rPr>
          <w:szCs w:val="20"/>
          <w:lang w:val="en-AU"/>
        </w:rPr>
        <w:t>tako</w:t>
      </w:r>
      <w:proofErr w:type="spellEnd"/>
      <w:r>
        <w:rPr>
          <w:szCs w:val="20"/>
          <w:lang w:val="en-AU"/>
        </w:rPr>
        <w:t xml:space="preserve"> </w:t>
      </w:r>
      <w:proofErr w:type="spellStart"/>
      <w:r>
        <w:rPr>
          <w:szCs w:val="20"/>
          <w:lang w:val="en-AU"/>
        </w:rPr>
        <w:t>ispitanim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Sud</w:t>
      </w:r>
      <w:proofErr w:type="spellEnd"/>
      <w:r>
        <w:rPr>
          <w:szCs w:val="20"/>
          <w:lang w:val="en-AU"/>
        </w:rPr>
        <w:t xml:space="preserve"> </w:t>
      </w:r>
      <w:proofErr w:type="spellStart"/>
      <w:r>
        <w:rPr>
          <w:szCs w:val="20"/>
          <w:lang w:val="en-AU"/>
        </w:rPr>
        <w:t>odlučio</w:t>
      </w:r>
      <w:proofErr w:type="spellEnd"/>
      <w:r>
        <w:rPr>
          <w:szCs w:val="20"/>
          <w:lang w:val="en-AU"/>
        </w:rPr>
        <w:t xml:space="preserve"> </w:t>
      </w:r>
      <w:proofErr w:type="spellStart"/>
      <w:r>
        <w:rPr>
          <w:szCs w:val="20"/>
          <w:lang w:val="en-AU"/>
        </w:rPr>
        <w:t>Rješenjem</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odnosno</w:t>
      </w:r>
      <w:proofErr w:type="spellEnd"/>
      <w:r>
        <w:rPr>
          <w:szCs w:val="20"/>
          <w:lang w:val="en-AU"/>
        </w:rPr>
        <w:t xml:space="preserve">, </w:t>
      </w:r>
      <w:proofErr w:type="spellStart"/>
      <w:r>
        <w:rPr>
          <w:szCs w:val="20"/>
          <w:lang w:val="en-AU"/>
        </w:rPr>
        <w:t>osporenim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tj</w:t>
      </w:r>
      <w:proofErr w:type="spellEnd"/>
      <w:r>
        <w:rPr>
          <w:szCs w:val="20"/>
          <w:lang w:val="en-AU"/>
        </w:rPr>
        <w:t xml:space="preserve">., </w:t>
      </w:r>
      <w:proofErr w:type="spellStart"/>
      <w:r>
        <w:rPr>
          <w:szCs w:val="20"/>
          <w:lang w:val="en-AU"/>
        </w:rPr>
        <w:t>Rješenjem</w:t>
      </w:r>
      <w:proofErr w:type="spellEnd"/>
      <w:r>
        <w:rPr>
          <w:szCs w:val="20"/>
          <w:lang w:val="en-AU"/>
        </w:rPr>
        <w:t xml:space="preserve"> od 17. </w:t>
      </w:r>
      <w:proofErr w:type="spellStart"/>
      <w:proofErr w:type="gramStart"/>
      <w:r>
        <w:rPr>
          <w:szCs w:val="20"/>
          <w:lang w:val="en-AU"/>
        </w:rPr>
        <w:t>listopada</w:t>
      </w:r>
      <w:proofErr w:type="spellEnd"/>
      <w:proofErr w:type="gramEnd"/>
      <w:r>
        <w:rPr>
          <w:szCs w:val="20"/>
          <w:lang w:val="en-AU"/>
        </w:rPr>
        <w:t xml:space="preserve"> 2012. </w:t>
      </w:r>
      <w:proofErr w:type="spellStart"/>
      <w:proofErr w:type="gramStart"/>
      <w:r>
        <w:rPr>
          <w:szCs w:val="20"/>
          <w:lang w:val="en-AU"/>
        </w:rPr>
        <w:t>godine</w:t>
      </w:r>
      <w:proofErr w:type="spellEnd"/>
      <w:proofErr w:type="gramEnd"/>
      <w:r>
        <w:rPr>
          <w:szCs w:val="20"/>
          <w:lang w:val="en-AU"/>
        </w:rPr>
        <w:t xml:space="preserve"> a </w:t>
      </w:r>
      <w:proofErr w:type="spellStart"/>
      <w:r>
        <w:rPr>
          <w:szCs w:val="20"/>
          <w:lang w:val="en-AU"/>
        </w:rPr>
        <w:t>koje</w:t>
      </w:r>
      <w:proofErr w:type="spellEnd"/>
      <w:r>
        <w:rPr>
          <w:szCs w:val="20"/>
          <w:lang w:val="en-AU"/>
        </w:rPr>
        <w:t xml:space="preserve"> je </w:t>
      </w:r>
      <w:proofErr w:type="spellStart"/>
      <w:r>
        <w:rPr>
          <w:szCs w:val="20"/>
          <w:lang w:val="en-AU"/>
        </w:rPr>
        <w:t>Rješenje</w:t>
      </w:r>
      <w:proofErr w:type="spellEnd"/>
      <w:r>
        <w:rPr>
          <w:szCs w:val="20"/>
          <w:lang w:val="en-AU"/>
        </w:rPr>
        <w:t xml:space="preserve"> </w:t>
      </w:r>
      <w:proofErr w:type="spellStart"/>
      <w:r>
        <w:rPr>
          <w:szCs w:val="20"/>
          <w:lang w:val="en-AU"/>
        </w:rPr>
        <w:t>kasnije</w:t>
      </w:r>
      <w:proofErr w:type="spellEnd"/>
      <w:r>
        <w:rPr>
          <w:szCs w:val="20"/>
          <w:lang w:val="en-AU"/>
        </w:rPr>
        <w:t xml:space="preserve"> </w:t>
      </w:r>
      <w:proofErr w:type="spellStart"/>
      <w:r>
        <w:rPr>
          <w:szCs w:val="20"/>
          <w:lang w:val="en-AU"/>
        </w:rPr>
        <w:t>ispravljeno</w:t>
      </w:r>
      <w:proofErr w:type="spellEnd"/>
      <w:r>
        <w:rPr>
          <w:szCs w:val="20"/>
          <w:lang w:val="en-AU"/>
        </w:rPr>
        <w:t xml:space="preserve"> </w:t>
      </w:r>
      <w:proofErr w:type="spellStart"/>
      <w:r>
        <w:rPr>
          <w:szCs w:val="20"/>
          <w:lang w:val="en-AU"/>
        </w:rPr>
        <w:t>Rješenjem</w:t>
      </w:r>
      <w:proofErr w:type="spellEnd"/>
      <w:r>
        <w:rPr>
          <w:szCs w:val="20"/>
          <w:lang w:val="en-AU"/>
        </w:rPr>
        <w:t xml:space="preserve"> </w:t>
      </w:r>
      <w:proofErr w:type="spellStart"/>
      <w:r>
        <w:rPr>
          <w:szCs w:val="20"/>
          <w:lang w:val="en-AU"/>
        </w:rPr>
        <w:t>ovog</w:t>
      </w:r>
      <w:proofErr w:type="spellEnd"/>
      <w:r>
        <w:rPr>
          <w:szCs w:val="20"/>
          <w:lang w:val="en-AU"/>
        </w:rPr>
        <w:t xml:space="preserve"> </w:t>
      </w:r>
      <w:proofErr w:type="spellStart"/>
      <w:r>
        <w:rPr>
          <w:szCs w:val="20"/>
          <w:lang w:val="en-AU"/>
        </w:rPr>
        <w:t>Suda</w:t>
      </w:r>
      <w:proofErr w:type="spellEnd"/>
      <w:r>
        <w:rPr>
          <w:szCs w:val="20"/>
          <w:lang w:val="en-AU"/>
        </w:rPr>
        <w:t xml:space="preserve"> od 23. </w:t>
      </w:r>
      <w:proofErr w:type="spellStart"/>
      <w:proofErr w:type="gramStart"/>
      <w:r>
        <w:rPr>
          <w:szCs w:val="20"/>
          <w:lang w:val="en-AU"/>
        </w:rPr>
        <w:t>ožujka</w:t>
      </w:r>
      <w:proofErr w:type="spellEnd"/>
      <w:proofErr w:type="gramEnd"/>
      <w:r>
        <w:rPr>
          <w:szCs w:val="20"/>
          <w:lang w:val="en-AU"/>
        </w:rPr>
        <w:t xml:space="preserve"> 2016, </w:t>
      </w:r>
      <w:proofErr w:type="spellStart"/>
      <w:r>
        <w:rPr>
          <w:szCs w:val="20"/>
          <w:lang w:val="en-AU"/>
        </w:rPr>
        <w:t>broj</w:t>
      </w:r>
      <w:proofErr w:type="spellEnd"/>
      <w:r>
        <w:rPr>
          <w:szCs w:val="20"/>
          <w:lang w:val="en-AU"/>
        </w:rPr>
        <w:t xml:space="preserve">: 14. </w:t>
      </w:r>
      <w:proofErr w:type="gramStart"/>
      <w:r>
        <w:rPr>
          <w:szCs w:val="20"/>
          <w:lang w:val="en-AU"/>
        </w:rPr>
        <w:t>St-70/2010.</w:t>
      </w:r>
      <w:proofErr w:type="gramEnd"/>
      <w:r>
        <w:rPr>
          <w:szCs w:val="20"/>
          <w:lang w:val="en-AU"/>
        </w:rPr>
        <w:t xml:space="preserve"> </w:t>
      </w:r>
    </w:p>
    <w:p w:rsidRDefault="00694C00" w:rsidP="00694C00" w:rsidR="00694C00">
      <w:pPr>
        <w:jc w:val="both"/>
        <w:rPr>
          <w:lang w:eastAsia="hr-HR"/>
        </w:rPr>
      </w:pPr>
      <w:r>
        <w:t xml:space="preserve">          </w:t>
      </w:r>
      <w:r>
        <w:rPr>
          <w:b/>
        </w:rPr>
        <w:t>3.</w:t>
      </w:r>
      <w:r>
        <w:t xml:space="preserve">  </w:t>
      </w:r>
      <w:proofErr w:type="spellStart"/>
      <w:r>
        <w:rPr>
          <w:lang w:val="en-US"/>
        </w:rPr>
        <w:t>Nakon</w:t>
      </w:r>
      <w:proofErr w:type="spellEnd"/>
      <w:r>
        <w:rPr>
          <w:lang w:val="en-US"/>
        </w:rPr>
        <w:t xml:space="preserve"> </w:t>
      </w:r>
      <w:r>
        <w:t xml:space="preserve">što su već bile provedene četiri </w:t>
      </w:r>
      <w:proofErr w:type="spellStart"/>
      <w:r>
        <w:t>dijelomične</w:t>
      </w:r>
      <w:proofErr w:type="spellEnd"/>
      <w:r>
        <w:t xml:space="preserve"> diobe, Stečajni je upravitelj podneskom </w:t>
      </w:r>
      <w:proofErr w:type="gramStart"/>
      <w:r>
        <w:t>od</w:t>
      </w:r>
      <w:proofErr w:type="gramEnd"/>
      <w:r>
        <w:t xml:space="preserve"> 18. svibnja 2017.</w:t>
      </w:r>
      <w:r>
        <w:rPr>
          <w:lang w:val="en-US"/>
        </w:rPr>
        <w:t xml:space="preserve"> </w:t>
      </w:r>
      <w:proofErr w:type="spellStart"/>
      <w:proofErr w:type="gramStart"/>
      <w:r>
        <w:rPr>
          <w:lang w:val="en-US"/>
        </w:rPr>
        <w:t>predložio</w:t>
      </w:r>
      <w:proofErr w:type="spellEnd"/>
      <w:proofErr w:type="gramEnd"/>
      <w:r>
        <w:rPr>
          <w:lang w:val="en-US"/>
        </w:rPr>
        <w:t xml:space="preserve"> </w:t>
      </w:r>
      <w:proofErr w:type="spellStart"/>
      <w:r>
        <w:rPr>
          <w:lang w:val="en-US"/>
        </w:rPr>
        <w:t>Sudu</w:t>
      </w:r>
      <w:proofErr w:type="spellEnd"/>
      <w:r>
        <w:rPr>
          <w:lang w:val="en-US"/>
        </w:rPr>
        <w:t xml:space="preserve"> </w:t>
      </w:r>
      <w:proofErr w:type="spellStart"/>
      <w:r>
        <w:rPr>
          <w:lang w:val="en-US"/>
        </w:rPr>
        <w:t>odobriti</w:t>
      </w:r>
      <w:proofErr w:type="spellEnd"/>
      <w:r>
        <w:rPr>
          <w:lang w:val="en-US"/>
        </w:rPr>
        <w:t xml:space="preserve"> mu </w:t>
      </w:r>
      <w:proofErr w:type="spellStart"/>
      <w:r>
        <w:rPr>
          <w:lang w:val="en-US"/>
        </w:rPr>
        <w:t>provesti</w:t>
      </w:r>
      <w:proofErr w:type="spellEnd"/>
      <w:r>
        <w:rPr>
          <w:lang w:val="en-US"/>
        </w:rPr>
        <w:t xml:space="preserve"> </w:t>
      </w:r>
      <w:r>
        <w:t xml:space="preserve">Završnu (Konačnu) </w:t>
      </w:r>
      <w:proofErr w:type="spellStart"/>
      <w:r>
        <w:rPr>
          <w:lang w:val="en-US"/>
        </w:rPr>
        <w:t>diobu</w:t>
      </w:r>
      <w:proofErr w:type="spellEnd"/>
      <w:r>
        <w:rPr>
          <w:lang w:val="en-US"/>
        </w:rPr>
        <w:t xml:space="preserve"> </w:t>
      </w:r>
      <w:proofErr w:type="spellStart"/>
      <w:r>
        <w:rPr>
          <w:lang w:val="en-US"/>
        </w:rPr>
        <w:t>unov</w:t>
      </w:r>
      <w:proofErr w:type="spellEnd"/>
      <w:r>
        <w:t>č</w:t>
      </w:r>
      <w:proofErr w:type="spellStart"/>
      <w:r>
        <w:rPr>
          <w:lang w:val="en-US"/>
        </w:rPr>
        <w:t>ene</w:t>
      </w:r>
      <w:proofErr w:type="spellEnd"/>
      <w:r>
        <w:rPr>
          <w:lang w:val="en-US"/>
        </w:rPr>
        <w:t xml:space="preserve"> </w:t>
      </w:r>
      <w:proofErr w:type="spellStart"/>
      <w:r>
        <w:rPr>
          <w:lang w:val="en-US"/>
        </w:rPr>
        <w:t>ste</w:t>
      </w:r>
      <w:proofErr w:type="spellEnd"/>
      <w:r>
        <w:t>č</w:t>
      </w:r>
      <w:proofErr w:type="spellStart"/>
      <w:r>
        <w:rPr>
          <w:lang w:val="en-US"/>
        </w:rPr>
        <w:t>ajne</w:t>
      </w:r>
      <w:proofErr w:type="spellEnd"/>
      <w:r>
        <w:rPr>
          <w:lang w:val="en-US"/>
        </w:rPr>
        <w:t xml:space="preserve"> </w:t>
      </w:r>
      <w:proofErr w:type="spellStart"/>
      <w:r>
        <w:rPr>
          <w:lang w:val="en-US"/>
        </w:rPr>
        <w:t>mase</w:t>
      </w:r>
      <w:proofErr w:type="spellEnd"/>
      <w:r>
        <w:rPr>
          <w:lang w:val="en-US"/>
        </w:rPr>
        <w:t xml:space="preserve">, </w:t>
      </w:r>
      <w:proofErr w:type="spellStart"/>
      <w:r>
        <w:rPr>
          <w:lang w:val="en-US"/>
        </w:rPr>
        <w:t>nakon</w:t>
      </w:r>
      <w:proofErr w:type="spellEnd"/>
      <w:r>
        <w:rPr>
          <w:lang w:val="en-US"/>
        </w:rPr>
        <w:t xml:space="preserve"> </w:t>
      </w:r>
      <w:proofErr w:type="spellStart"/>
      <w:r>
        <w:rPr>
          <w:lang w:val="en-US"/>
        </w:rPr>
        <w:t>što</w:t>
      </w:r>
      <w:proofErr w:type="spellEnd"/>
      <w:r>
        <w:rPr>
          <w:lang w:val="en-US"/>
        </w:rPr>
        <w:t xml:space="preserve"> je </w:t>
      </w:r>
      <w:proofErr w:type="spellStart"/>
      <w:r>
        <w:rPr>
          <w:lang w:val="en-US"/>
        </w:rPr>
        <w:t>odluku</w:t>
      </w:r>
      <w:proofErr w:type="spellEnd"/>
      <w:r>
        <w:rPr>
          <w:lang w:val="en-US"/>
        </w:rPr>
        <w:t xml:space="preserve"> o tome </w:t>
      </w:r>
      <w:proofErr w:type="spellStart"/>
      <w:r>
        <w:rPr>
          <w:lang w:val="en-US"/>
        </w:rPr>
        <w:t>prethodno</w:t>
      </w:r>
      <w:proofErr w:type="spellEnd"/>
      <w:r>
        <w:rPr>
          <w:lang w:val="en-US"/>
        </w:rPr>
        <w:t xml:space="preserve"> </w:t>
      </w:r>
      <w:proofErr w:type="spellStart"/>
      <w:r>
        <w:rPr>
          <w:lang w:val="en-US"/>
        </w:rPr>
        <w:t>donio</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Odbor</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sjednici</w:t>
      </w:r>
      <w:proofErr w:type="spellEnd"/>
      <w:r>
        <w:rPr>
          <w:lang w:val="en-US"/>
        </w:rPr>
        <w:t xml:space="preserve"> </w:t>
      </w:r>
      <w:proofErr w:type="spellStart"/>
      <w:r>
        <w:rPr>
          <w:lang w:val="en-US"/>
        </w:rPr>
        <w:t>održanoj</w:t>
      </w:r>
      <w:proofErr w:type="spellEnd"/>
      <w:r>
        <w:rPr>
          <w:lang w:val="en-US"/>
        </w:rPr>
        <w:t xml:space="preserve"> 16. </w:t>
      </w:r>
      <w:proofErr w:type="spellStart"/>
      <w:proofErr w:type="gramStart"/>
      <w:r>
        <w:rPr>
          <w:lang w:val="en-US"/>
        </w:rPr>
        <w:t>svibnja</w:t>
      </w:r>
      <w:proofErr w:type="spellEnd"/>
      <w:proofErr w:type="gramEnd"/>
      <w:r>
        <w:rPr>
          <w:lang w:val="en-US"/>
        </w:rPr>
        <w:t xml:space="preserve"> 2017. </w:t>
      </w:r>
      <w:proofErr w:type="spellStart"/>
      <w:r>
        <w:rPr>
          <w:lang w:val="en-US"/>
        </w:rPr>
        <w:t>Ovom</w:t>
      </w:r>
      <w:proofErr w:type="spellEnd"/>
      <w:r>
        <w:rPr>
          <w:lang w:val="en-US"/>
        </w:rPr>
        <w:t xml:space="preserve"> </w:t>
      </w:r>
      <w:proofErr w:type="spellStart"/>
      <w:r>
        <w:rPr>
          <w:lang w:val="en-US"/>
        </w:rPr>
        <w:t>Završnom</w:t>
      </w:r>
      <w:proofErr w:type="spellEnd"/>
      <w:r>
        <w:rPr>
          <w:lang w:val="en-US"/>
        </w:rPr>
        <w:t xml:space="preserve"> </w:t>
      </w:r>
      <w:proofErr w:type="spellStart"/>
      <w:r>
        <w:rPr>
          <w:lang w:val="en-US"/>
        </w:rPr>
        <w:t>diobom</w:t>
      </w:r>
      <w:proofErr w:type="spellEnd"/>
      <w:r>
        <w:rPr>
          <w:lang w:val="en-US"/>
        </w:rPr>
        <w:t xml:space="preserve">, </w:t>
      </w:r>
      <w:proofErr w:type="spellStart"/>
      <w:r>
        <w:rPr>
          <w:lang w:val="en-US"/>
        </w:rPr>
        <w:t>vjerovnicima</w:t>
      </w:r>
      <w:proofErr w:type="spellEnd"/>
      <w:r>
        <w:rPr>
          <w:lang w:val="en-US"/>
        </w:rPr>
        <w:t xml:space="preserve"> </w:t>
      </w:r>
      <w:proofErr w:type="spellStart"/>
      <w:r>
        <w:rPr>
          <w:lang w:val="en-US"/>
        </w:rPr>
        <w:t>prvoga</w:t>
      </w:r>
      <w:proofErr w:type="spellEnd"/>
      <w:r>
        <w:rPr>
          <w:lang w:val="en-US"/>
        </w:rPr>
        <w:t xml:space="preserve"> vi</w:t>
      </w:r>
      <w:r>
        <w:t>š</w:t>
      </w:r>
      <w:proofErr w:type="spellStart"/>
      <w:r>
        <w:rPr>
          <w:lang w:val="en-US"/>
        </w:rPr>
        <w:t>ega</w:t>
      </w:r>
      <w:proofErr w:type="spellEnd"/>
      <w:r>
        <w:rPr>
          <w:lang w:val="en-US"/>
        </w:rPr>
        <w:t xml:space="preserve"> </w:t>
      </w:r>
      <w:proofErr w:type="spellStart"/>
      <w:r>
        <w:rPr>
          <w:lang w:val="en-US"/>
        </w:rPr>
        <w:t>isplatnog</w:t>
      </w:r>
      <w:proofErr w:type="spellEnd"/>
      <w:r>
        <w:rPr>
          <w:lang w:val="en-US"/>
        </w:rPr>
        <w:t xml:space="preserve"> </w:t>
      </w:r>
      <w:proofErr w:type="spellStart"/>
      <w:r>
        <w:rPr>
          <w:lang w:val="en-US"/>
        </w:rPr>
        <w:t>reda</w:t>
      </w:r>
      <w:proofErr w:type="spellEnd"/>
      <w:r>
        <w:rPr>
          <w:lang w:val="en-US"/>
        </w:rPr>
        <w:t xml:space="preserve"> </w:t>
      </w:r>
      <w:proofErr w:type="spellStart"/>
      <w:r>
        <w:rPr>
          <w:lang w:val="en-US"/>
        </w:rPr>
        <w:t>predloženo</w:t>
      </w:r>
      <w:proofErr w:type="spellEnd"/>
      <w:r>
        <w:rPr>
          <w:lang w:val="en-US"/>
        </w:rPr>
        <w:t xml:space="preserve"> je </w:t>
      </w:r>
      <w:proofErr w:type="spellStart"/>
      <w:r>
        <w:rPr>
          <w:lang w:val="en-US"/>
        </w:rPr>
        <w:t>isplatiti</w:t>
      </w:r>
      <w:proofErr w:type="spellEnd"/>
      <w:r>
        <w:rPr>
          <w:lang w:val="en-US"/>
        </w:rPr>
        <w:t xml:space="preserve"> </w:t>
      </w:r>
      <w:proofErr w:type="spellStart"/>
      <w:r>
        <w:rPr>
          <w:lang w:val="en-US"/>
        </w:rPr>
        <w:t>daljnji</w:t>
      </w:r>
      <w:proofErr w:type="spellEnd"/>
      <w:r>
        <w:rPr>
          <w:lang w:val="en-US"/>
        </w:rPr>
        <w:t xml:space="preserve"> </w:t>
      </w:r>
      <w:proofErr w:type="spellStart"/>
      <w:r>
        <w:rPr>
          <w:lang w:val="en-US"/>
        </w:rPr>
        <w:t>iznos</w:t>
      </w:r>
      <w:proofErr w:type="spellEnd"/>
      <w:r>
        <w:rPr>
          <w:lang w:val="en-US"/>
        </w:rPr>
        <w:t xml:space="preserve"> od </w:t>
      </w:r>
      <w:r>
        <w:rPr>
          <w:b/>
          <w:lang w:val="en-US"/>
        </w:rPr>
        <w:t>2</w:t>
      </w:r>
      <w:r>
        <w:rPr>
          <w:b/>
        </w:rPr>
        <w:t xml:space="preserve">% (dva posto, </w:t>
      </w:r>
      <w:r>
        <w:t>pored već isplaćenih im 44,7326%</w:t>
      </w:r>
      <w:r>
        <w:rPr>
          <w:b/>
        </w:rPr>
        <w:t>)</w:t>
      </w:r>
      <w:r>
        <w:t xml:space="preserve"> od utvrđenih im tražbina u ovome stečajnom postupku a u odnosu na bivše radnike Dužnika umanjenih za iznos koji je istim bivšim radnicima, svakome od njih, </w:t>
      </w:r>
    </w:p>
    <w:p w:rsidRDefault="00694C00" w:rsidP="00694C00" w:rsidR="00694C00">
      <w:pPr>
        <w:jc w:val="both"/>
      </w:pPr>
    </w:p>
    <w:p w:rsidRDefault="00694C00" w:rsidP="00694C00" w:rsidR="00694C00">
      <w:pPr>
        <w:rPr>
          <w:b/>
        </w:rPr>
      </w:pPr>
      <w:r>
        <w:rPr>
          <w:b/>
        </w:rPr>
        <w:lastRenderedPageBreak/>
        <w:t xml:space="preserve">                                                                      - 2 -                                    Broj: 14. St-70/2010.</w:t>
      </w:r>
    </w:p>
    <w:p w:rsidRDefault="00694C00" w:rsidP="00694C00" w:rsidR="00694C00">
      <w:pPr>
        <w:jc w:val="both"/>
      </w:pPr>
    </w:p>
    <w:p w:rsidRDefault="00694C00" w:rsidP="00694C00" w:rsidR="00694C00">
      <w:pPr>
        <w:jc w:val="both"/>
        <w:rPr>
          <w:lang w:val="fr-FR"/>
        </w:rPr>
      </w:pPr>
      <w:r>
        <w:t xml:space="preserve">isplaćen od Agencije za osiguranje radničkih potraživanja u slučaju stečaja poslodavca, iz Zagreba, </w:t>
      </w:r>
      <w:proofErr w:type="spellStart"/>
      <w:r>
        <w:t>Frankopanska</w:t>
      </w:r>
      <w:proofErr w:type="spellEnd"/>
      <w:r>
        <w:t xml:space="preserve"> 11. (Agencija), koje su tražbine utvrđene Rješenjem ovog Suda od 17. listopada 2012, broj: 7. St-70/2010, ispravljenog Rješenjem ovog Suda od 23. ožujka 2016, broj: 14. St-70/2010. Prijedlog Stečajnog upravitelja </w:t>
      </w:r>
      <w:proofErr w:type="spellStart"/>
      <w:r>
        <w:rPr>
          <w:lang w:val="en-US"/>
        </w:rPr>
        <w:t>Sud</w:t>
      </w:r>
      <w:proofErr w:type="spellEnd"/>
      <w:r>
        <w:rPr>
          <w:lang w:val="en-US"/>
        </w:rPr>
        <w:t xml:space="preserve"> je </w:t>
      </w:r>
      <w:proofErr w:type="spellStart"/>
      <w:r>
        <w:rPr>
          <w:lang w:val="en-US"/>
        </w:rPr>
        <w:t>prihvatio</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Rje</w:t>
      </w:r>
      <w:proofErr w:type="spellEnd"/>
      <w:r>
        <w:t>š</w:t>
      </w:r>
      <w:proofErr w:type="spellStart"/>
      <w:r>
        <w:rPr>
          <w:lang w:val="en-US"/>
        </w:rPr>
        <w:t>enjem</w:t>
      </w:r>
      <w:proofErr w:type="spellEnd"/>
      <w:r>
        <w:rPr>
          <w:lang w:val="en-US"/>
        </w:rPr>
        <w:t xml:space="preserve"> od 26. </w:t>
      </w:r>
      <w:proofErr w:type="spellStart"/>
      <w:proofErr w:type="gramStart"/>
      <w:r>
        <w:rPr>
          <w:lang w:val="en-US"/>
        </w:rPr>
        <w:t>svibnja</w:t>
      </w:r>
      <w:proofErr w:type="spellEnd"/>
      <w:proofErr w:type="gramEnd"/>
      <w:r>
        <w:rPr>
          <w:lang w:val="en-US"/>
        </w:rPr>
        <w:t xml:space="preserve"> 2017. </w:t>
      </w:r>
      <w:r>
        <w:t>dao suglasnost za Završnu diobu te je istodobno zakazano i Završno ročište vjerovnika za 29. lipnja 2017, koje je i održano, unatoč prijedlozima u izrijeci navedenih Vjerovnika za odgodom istoga Završnog ročišta. Na tom Završnom ročištu su u izrijeci navedeni Vjerovnici prigovorili Z</w:t>
      </w:r>
      <w:r>
        <w:rPr>
          <w:lang w:val="fr-FR"/>
        </w:rPr>
        <w:t xml:space="preserve">vršnom diobenom popisu zbog istih razlog zbog kojih su se protivili održavanju Završnog ročišta i Završnom računu, tj., </w:t>
      </w:r>
      <w:r>
        <w:t xml:space="preserve">iz razloga što objekti </w:t>
      </w:r>
      <w:proofErr w:type="spellStart"/>
      <w:r>
        <w:t>razlučnog</w:t>
      </w:r>
      <w:proofErr w:type="spellEnd"/>
      <w:r>
        <w:t xml:space="preserve"> prava kao imovina stečajnog Dužnika još nisu unovčeni pa ni </w:t>
      </w:r>
      <w:proofErr w:type="spellStart"/>
      <w:r>
        <w:t>razlučni</w:t>
      </w:r>
      <w:proofErr w:type="spellEnd"/>
      <w:r>
        <w:t xml:space="preserve"> vjerovnici nisu namireni, čime nema uvjeta za </w:t>
      </w:r>
      <w:proofErr w:type="spellStart"/>
      <w:r>
        <w:t>sačinjenje</w:t>
      </w:r>
      <w:proofErr w:type="spellEnd"/>
      <w:r>
        <w:t xml:space="preserve"> Završne diobe i Završnog računa sukladno odredbama SZ.</w:t>
      </w:r>
    </w:p>
    <w:p w:rsidRDefault="00694C00" w:rsidP="00694C00" w:rsidR="00694C00">
      <w:pPr>
        <w:jc w:val="both"/>
        <w:rPr>
          <w:lang w:val="fr-FR"/>
        </w:rPr>
      </w:pPr>
      <w:r>
        <w:t xml:space="preserve">          </w:t>
      </w:r>
      <w:r>
        <w:rPr>
          <w:b/>
        </w:rPr>
        <w:t>4.</w:t>
      </w:r>
      <w:r>
        <w:t xml:space="preserve">  </w:t>
      </w:r>
      <w:r>
        <w:rPr>
          <w:lang w:val="fr-FR"/>
        </w:rPr>
        <w:t xml:space="preserve">Sud je prigovore odbio i riješio kao u izrijeci ovog Rješenja. </w:t>
      </w:r>
    </w:p>
    <w:p w:rsidRDefault="00694C00" w:rsidP="00694C00" w:rsidR="00694C00">
      <w:pPr>
        <w:jc w:val="both"/>
      </w:pPr>
      <w:r>
        <w:t xml:space="preserve">          </w:t>
      </w:r>
      <w:r>
        <w:rPr>
          <w:b/>
        </w:rPr>
        <w:t>5.</w:t>
      </w:r>
      <w:r>
        <w:t xml:space="preserve">  Kako je gore navedeno, ovaj je stečajni postupak otvoren Rješenjem ovog Suda od 25. svibnja 2012. godine broj: 7. St-70/2010, dakle, isti traje već preko pet godina. U stečajnom su postupku ispitane sve tražbine stečajnih vjerovnika i unovčena je sva imovina Dužnika koja se je do sada mogla unovčiti. Jedino ona imovina koja je opterećena </w:t>
      </w:r>
      <w:proofErr w:type="spellStart"/>
      <w:r>
        <w:t>razlučnim</w:t>
      </w:r>
      <w:proofErr w:type="spellEnd"/>
      <w:r>
        <w:t xml:space="preserve"> pravima još se nije unovčila a iz razloga što se ista ta imovina </w:t>
      </w:r>
      <w:proofErr w:type="spellStart"/>
      <w:r>
        <w:t>unovčuje</w:t>
      </w:r>
      <w:proofErr w:type="spellEnd"/>
      <w:r>
        <w:t xml:space="preserve"> u ovršnom postupku koji su </w:t>
      </w:r>
      <w:proofErr w:type="spellStart"/>
      <w:r>
        <w:t>Razlučni</w:t>
      </w:r>
      <w:proofErr w:type="spellEnd"/>
      <w:r>
        <w:t xml:space="preserve"> vjerovnici pokrenuli prije ovoga stečajnog postupka i u kojim ovršnim postupcima </w:t>
      </w:r>
      <w:proofErr w:type="spellStart"/>
      <w:r>
        <w:t>Razlučni</w:t>
      </w:r>
      <w:proofErr w:type="spellEnd"/>
      <w:r>
        <w:t xml:space="preserve"> vjerovnici ustraju a koji se ovršni postupci odvija znatno sporo u odnosu na ovaj stečajni postupak. Zbog toga, po shvaćanju ovog Suda, nije bilo razloga odgađati Završno ročište vjerovnika i provođenje Završne diobe. Pored toga, u izrijeci navedeni Vjerovnici, koji su ujedno i </w:t>
      </w:r>
      <w:proofErr w:type="spellStart"/>
      <w:r>
        <w:t>Razlučni</w:t>
      </w:r>
      <w:proofErr w:type="spellEnd"/>
      <w:r>
        <w:t xml:space="preserve"> vjerovnici, nemaju pravnog interesa niti za traženjem odgode Završnog ročišta vjerovnika niti za provođenje Završne diobe. To iz razloga što njihova prava i kao stečajnih i kao </w:t>
      </w:r>
      <w:proofErr w:type="spellStart"/>
      <w:r>
        <w:t>razlučnih</w:t>
      </w:r>
      <w:proofErr w:type="spellEnd"/>
      <w:r>
        <w:t xml:space="preserve"> vjerovnika, kao uostalom i prava svih drugih stečajnih vjerovnika, niti jesu niti će biti pravno ugrožena. Njihova prava kao stečajnih vjerovnika nisu ugrožena iz razloga što isti nisu stečajni vjerovnici prvoga već drugoga višega isplatnog reda pa za sada ne sudjeluju u diobama unovčene stečajne mase. Još se uvijek namiruju tražbine stečajnih vjerovnika prvoga višega isplatnog reda a upitno je da li će se u cijelosti namiriti iste tražbine stečajnih vjerovnika prvoga višega isplatnog reda, čime također postaje upitno i namirenje stečajnih vjerovnika drugoga višega </w:t>
      </w:r>
      <w:proofErr w:type="spellStart"/>
      <w:r>
        <w:t>isplatng</w:t>
      </w:r>
      <w:proofErr w:type="spellEnd"/>
      <w:r>
        <w:t xml:space="preserve"> reda, koji se namiruju tek nakon potpunog namirenja vjerovnika prvoga višega isplatnog reda. Njihova prava kao </w:t>
      </w:r>
      <w:proofErr w:type="spellStart"/>
      <w:r>
        <w:t>razlučnih</w:t>
      </w:r>
      <w:proofErr w:type="spellEnd"/>
      <w:r>
        <w:t xml:space="preserve"> vjerovnika, također, nisu ugrožena, jer će se isti namiriti u </w:t>
      </w:r>
      <w:proofErr w:type="spellStart"/>
      <w:r>
        <w:t>razlučnom</w:t>
      </w:r>
      <w:proofErr w:type="spellEnd"/>
      <w:r>
        <w:t xml:space="preserve"> pravu nakon što objekti </w:t>
      </w:r>
      <w:proofErr w:type="spellStart"/>
      <w:r>
        <w:t>razlučnih</w:t>
      </w:r>
      <w:proofErr w:type="spellEnd"/>
      <w:r>
        <w:t xml:space="preserve"> prava budu unovčeni i ovisno o visini </w:t>
      </w:r>
      <w:proofErr w:type="spellStart"/>
      <w:r>
        <w:t>kupovnine</w:t>
      </w:r>
      <w:proofErr w:type="spellEnd"/>
      <w:r>
        <w:t xml:space="preserve"> ostvarene unovčenjem objekata </w:t>
      </w:r>
      <w:proofErr w:type="spellStart"/>
      <w:r>
        <w:t>razlučnog</w:t>
      </w:r>
      <w:proofErr w:type="spellEnd"/>
      <w:r>
        <w:t xml:space="preserve"> prava, to nakon zaključenja ovoga stečajnog postupka koji će nakon zaključenja nastaviti teći u odnosu na stečajnu masu, sukladno članku 199, </w:t>
      </w:r>
      <w:r>
        <w:rPr>
          <w:i/>
        </w:rPr>
        <w:t>staroga</w:t>
      </w:r>
      <w:r>
        <w:t xml:space="preserve"> SZ. Dakle, pravni položaj istih vjerovnika, kao inače i svih drugih stečajnih vjerovnika, ničim neće biti ugrožen, posebno neće biti ugrožen Završnom diobom.</w:t>
      </w:r>
    </w:p>
    <w:p w:rsidRDefault="00694C00" w:rsidP="00694C00" w:rsidR="00694C00">
      <w:pPr>
        <w:jc w:val="both"/>
      </w:pPr>
      <w:r>
        <w:t xml:space="preserve">          </w:t>
      </w:r>
      <w:r>
        <w:rPr>
          <w:b/>
        </w:rPr>
        <w:t>6.</w:t>
      </w:r>
      <w:r>
        <w:t xml:space="preserve">  Suština prigovora na diobni popis pa i Završni, po shvaćanju ovog Suda, može se odnositi na slučajeve ako podnositelj prigovora nije </w:t>
      </w:r>
      <w:proofErr w:type="spellStart"/>
      <w:r>
        <w:t>uvršen</w:t>
      </w:r>
      <w:proofErr w:type="spellEnd"/>
      <w:r>
        <w:t xml:space="preserve"> u diobni popis a to je trebao biti, ili mu je tražbina u diobnom popisu navedena u manjem iznosu od utvrđenog u stečajnom </w:t>
      </w:r>
    </w:p>
    <w:p w:rsidRDefault="00694C00" w:rsidP="00694C00" w:rsidR="00694C00">
      <w:pPr>
        <w:rPr>
          <w:b/>
          <w:lang w:eastAsia="hr-HR"/>
        </w:rPr>
      </w:pPr>
      <w:r>
        <w:rPr>
          <w:b/>
        </w:rPr>
        <w:t xml:space="preserve">                                                                      - 3 -                                    Broj: 14. St-70/2010.</w:t>
      </w:r>
    </w:p>
    <w:p w:rsidRDefault="00694C00" w:rsidP="00694C00" w:rsidR="00694C00">
      <w:pPr>
        <w:jc w:val="both"/>
      </w:pPr>
    </w:p>
    <w:p w:rsidRDefault="00694C00" w:rsidP="00694C00" w:rsidR="00694C00">
      <w:pPr>
        <w:jc w:val="both"/>
      </w:pPr>
      <w:r>
        <w:t xml:space="preserve">postupku, ili nije prethodno u namirenju izjednačen sa stečajnim vjerovnicima koji su dijelom namireni u </w:t>
      </w:r>
      <w:proofErr w:type="spellStart"/>
      <w:r>
        <w:t>dijelomičnim</w:t>
      </w:r>
      <w:proofErr w:type="spellEnd"/>
      <w:r>
        <w:t xml:space="preserve"> diobama, itd., itd. Prigovor se na </w:t>
      </w:r>
      <w:proofErr w:type="spellStart"/>
      <w:r>
        <w:t>Zvršni</w:t>
      </w:r>
      <w:proofErr w:type="spellEnd"/>
      <w:r>
        <w:t xml:space="preserve"> diobni popis, po shvaćanju ovog Suda, ne može davati tek reda radi, zato što nisu unovčeni objekti </w:t>
      </w:r>
      <w:proofErr w:type="spellStart"/>
      <w:r>
        <w:t>razlučnog</w:t>
      </w:r>
      <w:proofErr w:type="spellEnd"/>
      <w:r>
        <w:t xml:space="preserve"> prava ili zato što sud nije odgodio Završno ročište, iako isti vjerovnici uopće ne mogu biti uvršteni u Završni diobni popis jer još nisu na redu za namirenje. Zbog toga se ovom Sudu nameće uopće pitanje dopuštenosti prigovora u izrijeci navedenih Vjerovnika, pored neutemeljenosti istih prigovora.</w:t>
      </w:r>
    </w:p>
    <w:p w:rsidRDefault="00694C00" w:rsidP="00694C00" w:rsidR="00694C00">
      <w:pPr>
        <w:jc w:val="both"/>
      </w:pPr>
      <w:r>
        <w:t xml:space="preserve">          </w:t>
      </w:r>
      <w:r>
        <w:rPr>
          <w:b/>
        </w:rPr>
        <w:t>7.</w:t>
      </w:r>
      <w:r>
        <w:t xml:space="preserve">  Pored svega navedenog, člankom 193, stavkom 5, Stečajnog zakona (</w:t>
      </w:r>
      <w:r>
        <w:rPr>
          <w:i/>
        </w:rPr>
        <w:t>Narodne novine</w:t>
      </w:r>
      <w:r>
        <w:t>, broj-i: od 44/96. do 133/12, dalje: SZ, u vezi sa člankom 441, Stečajnog zakona,</w:t>
      </w:r>
      <w:r>
        <w:rPr>
          <w:i/>
        </w:rPr>
        <w:t xml:space="preserve"> Narodne novine</w:t>
      </w:r>
      <w:r>
        <w:t xml:space="preserve">, broj: 71/15, dalje: SZ/15), propisano je kako će se završno ročište odrediti najkasnije u roku od godinu i pol dana od održanoga izvještajnog ročišta a u ovome stečajnom postupku je izvještajno ročište već davno održano, 12. rujna 2012, koje je bilo zakazano rješenjem o otvaranju stečajnog postupka. </w:t>
      </w:r>
    </w:p>
    <w:p w:rsidRDefault="00694C00" w:rsidP="00694C00" w:rsidR="00694C00">
      <w:pPr>
        <w:jc w:val="both"/>
      </w:pPr>
      <w:r>
        <w:t xml:space="preserve">          </w:t>
      </w:r>
      <w:r>
        <w:rPr>
          <w:b/>
        </w:rPr>
        <w:t>8.</w:t>
      </w:r>
      <w:r>
        <w:t xml:space="preserve">  Sukladno svemu navedenom, Sud je u izrijeci navedenih Vjerovnika istaknute prigovore na Završni diobni popis ocijenio neutemeljenima, radi čega ih je na Završnom ročištu i odbio i riješio kao u izrijeci ovog Rješenja.</w:t>
      </w:r>
    </w:p>
    <w:p w:rsidRDefault="00694C00" w:rsidP="00694C00" w:rsidR="00694C00">
      <w:pPr>
        <w:tabs>
          <w:tab w:pos="-1843" w:val="left"/>
        </w:tabs>
        <w:jc w:val="center"/>
      </w:pPr>
      <w:r>
        <w:t xml:space="preserve">Split, 29. lipnja 2017.                        </w:t>
      </w:r>
    </w:p>
    <w:p w:rsidRDefault="00694C00" w:rsidP="00694C00" w:rsidR="00694C00">
      <w:pPr>
        <w:ind w:left="142"/>
        <w:jc w:val="both"/>
      </w:pPr>
      <w:r>
        <w:t xml:space="preserve">                                                                                                        STEČAJNI SUDAC:</w:t>
      </w:r>
    </w:p>
    <w:p w:rsidRDefault="00694C00" w:rsidP="00694C00" w:rsidR="00694C00">
      <w:pPr>
        <w:ind w:left="142"/>
        <w:jc w:val="both"/>
      </w:pPr>
      <w:r>
        <w:t xml:space="preserve">                                                                                                             Jozo Ćaleta, v.r.,</w:t>
      </w:r>
    </w:p>
    <w:p w:rsidRDefault="00694C00" w:rsidP="00694C00" w:rsidR="00694C00">
      <w:r>
        <w:t xml:space="preserve">                                               </w:t>
      </w:r>
    </w:p>
    <w:p w:rsidRDefault="00694C00" w:rsidP="00694C00" w:rsidR="00694C00">
      <w:pPr>
        <w:tabs>
          <w:tab w:pos="142" w:val="left"/>
        </w:tabs>
        <w:jc w:val="both"/>
      </w:pPr>
      <w:r>
        <w:rPr>
          <w:u w:val="single"/>
        </w:rPr>
        <w:t>Pravna pouka</w:t>
      </w:r>
      <w:r>
        <w:t>: Protiv ovog Rješenja može se izjaviti žalba u roku od osam (8) dana i to ovom Sudu u tri primjerka a o žalbi u drugom stupnju odlučuje Visoki trgovački sud Republike Hrvatske u Zagrebu.</w:t>
      </w:r>
    </w:p>
    <w:p w:rsidRDefault="00694C00" w:rsidP="00694C00" w:rsidR="00694C00">
      <w:pPr>
        <w:pStyle w:val="Bezproreda"/>
      </w:pPr>
      <w:r>
        <w:rPr>
          <w:lang w:val="en-US"/>
        </w:rPr>
        <w:t>DNA</w:t>
      </w:r>
      <w:r>
        <w:t xml:space="preserve">: </w:t>
      </w:r>
    </w:p>
    <w:p w:rsidRDefault="00694C00" w:rsidP="00694C00" w:rsidR="00694C00">
      <w:pPr>
        <w:pStyle w:val="Bezproreda"/>
      </w:pPr>
      <w:r>
        <w:t xml:space="preserve">1.  </w:t>
      </w:r>
      <w:proofErr w:type="spellStart"/>
      <w:r>
        <w:rPr>
          <w:lang w:val="en-US"/>
        </w:rPr>
        <w:t>Ste</w:t>
      </w:r>
      <w:proofErr w:type="spellEnd"/>
      <w:r>
        <w:t>č</w:t>
      </w:r>
      <w:proofErr w:type="spellStart"/>
      <w:r>
        <w:rPr>
          <w:lang w:val="en-US"/>
        </w:rPr>
        <w:t>ajni</w:t>
      </w:r>
      <w:proofErr w:type="spellEnd"/>
      <w:r>
        <w:rPr>
          <w:lang w:val="en-US"/>
        </w:rPr>
        <w:t xml:space="preserve"> </w:t>
      </w:r>
      <w:proofErr w:type="spellStart"/>
      <w:r>
        <w:rPr>
          <w:lang w:val="en-US"/>
        </w:rPr>
        <w:t>upravitelj</w:t>
      </w:r>
      <w:proofErr w:type="spellEnd"/>
      <w:r>
        <w:t xml:space="preserve">: </w:t>
      </w:r>
      <w:r>
        <w:rPr>
          <w:lang w:val="en-US"/>
        </w:rPr>
        <w:t xml:space="preserve">Dragan </w:t>
      </w:r>
      <w:proofErr w:type="spellStart"/>
      <w:r>
        <w:rPr>
          <w:lang w:val="en-US"/>
        </w:rPr>
        <w:t>Bijelić</w:t>
      </w:r>
      <w:proofErr w:type="spellEnd"/>
      <w:r>
        <w:rPr>
          <w:lang w:val="en-US"/>
        </w:rPr>
        <w:t xml:space="preserve">, </w:t>
      </w:r>
      <w:proofErr w:type="spellStart"/>
      <w:r>
        <w:rPr>
          <w:lang w:val="en-US"/>
        </w:rPr>
        <w:t>Šibenik</w:t>
      </w:r>
      <w:proofErr w:type="spellEnd"/>
      <w:r>
        <w:rPr>
          <w:lang w:val="en-US"/>
        </w:rPr>
        <w:t xml:space="preserve">, </w:t>
      </w:r>
      <w:r>
        <w:t xml:space="preserve">Put </w:t>
      </w:r>
      <w:proofErr w:type="spellStart"/>
      <w:r>
        <w:t>Meterize</w:t>
      </w:r>
      <w:proofErr w:type="spellEnd"/>
      <w:r>
        <w:t xml:space="preserve"> 25,</w:t>
      </w:r>
    </w:p>
    <w:p w:rsidRDefault="00694C00" w:rsidP="00694C00" w:rsidR="00694C00">
      <w:pPr>
        <w:pStyle w:val="Bezproreda"/>
        <w:rPr>
          <w:lang w:val="fr-FR"/>
        </w:rPr>
      </w:pPr>
      <w:r>
        <w:t xml:space="preserve">2.  </w:t>
      </w:r>
      <w:r>
        <w:rPr>
          <w:lang w:val="fr-FR"/>
        </w:rPr>
        <w:t>B2 KAPITAL d.o.o., Zagreb, Radnička cesta 41,</w:t>
      </w:r>
    </w:p>
    <w:p w:rsidRDefault="00694C00" w:rsidP="00694C00" w:rsidR="00694C00">
      <w:pPr>
        <w:pStyle w:val="Bezproreda"/>
        <w:rPr>
          <w:lang w:val="en-US"/>
        </w:rPr>
      </w:pPr>
      <w:r>
        <w:t xml:space="preserve">3.  </w:t>
      </w:r>
      <w:r>
        <w:rPr>
          <w:lang w:val="fr-FR"/>
        </w:rPr>
        <w:t>Srđan Vrdoljak, odvjetnik, Split, Domovinskog rata 21, (za H-ABDUCO, d.o.o.),</w:t>
      </w:r>
    </w:p>
    <w:p w:rsidRDefault="00694C00" w:rsidP="00694C00" w:rsidR="00694C00">
      <w:pPr>
        <w:pStyle w:val="Bezproreda"/>
        <w:rPr>
          <w:lang w:val="en-US"/>
        </w:rPr>
      </w:pPr>
      <w:r>
        <w:t xml:space="preserve">4.  </w:t>
      </w:r>
      <w:r>
        <w:rPr>
          <w:lang w:val="fr-FR"/>
        </w:rPr>
        <w:t>H-ABDUCO, d.o.o., Zagreb, Slavonska avenija 6a,</w:t>
      </w:r>
    </w:p>
    <w:p w:rsidRDefault="00694C00" w:rsidP="00694C00" w:rsidR="00694C00">
      <w:pPr>
        <w:pStyle w:val="Bezproreda"/>
        <w:rPr>
          <w:lang w:val="en-US"/>
        </w:rPr>
      </w:pPr>
      <w:r>
        <w:rPr>
          <w:lang w:val="en-US"/>
        </w:rPr>
        <w:t xml:space="preserve">5.  </w:t>
      </w:r>
      <w:proofErr w:type="spellStart"/>
      <w:r>
        <w:rPr>
          <w:lang w:val="en-US"/>
        </w:rPr>
        <w:t>Mrežna</w:t>
      </w:r>
      <w:proofErr w:type="spellEnd"/>
      <w:r>
        <w:rPr>
          <w:lang w:val="en-US"/>
        </w:rPr>
        <w:t xml:space="preserve"> </w:t>
      </w:r>
      <w:proofErr w:type="spellStart"/>
      <w:r>
        <w:rPr>
          <w:lang w:val="en-US"/>
        </w:rPr>
        <w:t>stranica</w:t>
      </w:r>
      <w:proofErr w:type="spellEnd"/>
      <w:r>
        <w:rPr>
          <w:lang w:val="en-US"/>
        </w:rPr>
        <w:t xml:space="preserve"> e-</w:t>
      </w:r>
      <w:proofErr w:type="spellStart"/>
      <w:r>
        <w:rPr>
          <w:lang w:val="en-US"/>
        </w:rPr>
        <w:t>Oglasna</w:t>
      </w:r>
      <w:proofErr w:type="spellEnd"/>
      <w:r>
        <w:rPr>
          <w:lang w:val="en-US"/>
        </w:rPr>
        <w:t xml:space="preserve"> </w:t>
      </w:r>
      <w:proofErr w:type="spellStart"/>
      <w:r>
        <w:rPr>
          <w:lang w:val="en-US"/>
        </w:rPr>
        <w:t>ploča</w:t>
      </w:r>
      <w:proofErr w:type="spellEnd"/>
      <w:r>
        <w:rPr>
          <w:lang w:val="en-US"/>
        </w:rPr>
        <w:t xml:space="preserve"> </w:t>
      </w:r>
      <w:proofErr w:type="spellStart"/>
      <w:r>
        <w:rPr>
          <w:lang w:val="en-US"/>
        </w:rPr>
        <w:t>sudova</w:t>
      </w:r>
      <w:proofErr w:type="spellEnd"/>
      <w:r>
        <w:rPr>
          <w:lang w:val="en-US"/>
        </w:rPr>
        <w:t xml:space="preserve">, </w:t>
      </w:r>
      <w:proofErr w:type="spellStart"/>
      <w:r>
        <w:rPr>
          <w:lang w:val="en-US"/>
        </w:rPr>
        <w:t>rok</w:t>
      </w:r>
      <w:proofErr w:type="spellEnd"/>
      <w:r>
        <w:rPr>
          <w:lang w:val="en-US"/>
        </w:rPr>
        <w:t xml:space="preserve">: 20. </w:t>
      </w:r>
      <w:proofErr w:type="gramStart"/>
      <w:r>
        <w:rPr>
          <w:lang w:val="en-US"/>
        </w:rPr>
        <w:t>dana</w:t>
      </w:r>
      <w:proofErr w:type="gramEnd"/>
      <w:r>
        <w:rPr>
          <w:lang w:val="en-US"/>
        </w:rPr>
        <w:t>,</w:t>
      </w:r>
    </w:p>
    <w:p w:rsidRDefault="00694C00" w:rsidP="00694C00" w:rsidR="00694C00">
      <w:pPr>
        <w:pStyle w:val="Bezproreda"/>
        <w:rPr>
          <w:lang w:val="en-US"/>
        </w:rPr>
      </w:pPr>
      <w:r>
        <w:rPr>
          <w:lang w:val="en-US"/>
        </w:rPr>
        <w:t xml:space="preserve">6.  </w:t>
      </w:r>
      <w:proofErr w:type="spellStart"/>
      <w:r>
        <w:rPr>
          <w:lang w:val="en-US"/>
        </w:rPr>
        <w:t>Spis</w:t>
      </w:r>
      <w:proofErr w:type="spellEnd"/>
      <w:r>
        <w:rPr>
          <w:lang w:val="en-US"/>
        </w:rPr>
        <w:t>.</w:t>
      </w:r>
    </w:p>
    <w:p w:rsidRDefault="00694C00" w:rsidP="00694C00" w:rsidR="00694C00">
      <w:pPr>
        <w:jc w:val="both"/>
        <w:rPr>
          <w:lang w:val="en-US"/>
        </w:rPr>
      </w:pPr>
    </w:p>
    <w:p w:rsidRDefault="00694C00" w:rsidP="00694C00" w:rsidR="00694C00">
      <w:pPr>
        <w:jc w:val="both"/>
        <w:rPr>
          <w:lang w:val="en-US"/>
        </w:rPr>
      </w:pPr>
      <w:proofErr w:type="gramStart"/>
      <w:r>
        <w:rPr>
          <w:lang w:val="en-US"/>
        </w:rPr>
        <w:t>Split, 03.</w:t>
      </w:r>
      <w:proofErr w:type="gramEnd"/>
      <w:r>
        <w:rPr>
          <w:lang w:val="en-US"/>
        </w:rPr>
        <w:t xml:space="preserve"> </w:t>
      </w:r>
      <w:proofErr w:type="spellStart"/>
      <w:proofErr w:type="gramStart"/>
      <w:r>
        <w:rPr>
          <w:lang w:val="en-US"/>
        </w:rPr>
        <w:t>srpnja</w:t>
      </w:r>
      <w:proofErr w:type="spellEnd"/>
      <w:proofErr w:type="gramEnd"/>
      <w:r>
        <w:rPr>
          <w:lang w:val="en-US"/>
        </w:rPr>
        <w:t xml:space="preserve"> 2017.         </w:t>
      </w:r>
    </w:p>
    <w:p w:rsidRDefault="00694C00" w:rsidP="00694C00" w:rsidR="00694C00">
      <w:pPr>
        <w:jc w:val="both"/>
        <w:rPr>
          <w:lang w:val="en-US"/>
        </w:rPr>
      </w:pPr>
      <w:r>
        <w:rPr>
          <w:lang w:val="en-US"/>
        </w:rPr>
        <w:t xml:space="preserve">                                                                                           S U D A C: </w:t>
      </w:r>
    </w:p>
    <w:p w:rsidRDefault="00694C00" w:rsidP="00694C00" w:rsidR="00AE649C" w:rsidRPr="00B76F3C">
      <w:pPr>
        <w:jc w:val="both"/>
      </w:pPr>
      <w:r>
        <w:rPr>
          <w:lang w:val="en-US"/>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4C00"/>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1358081">
      <w:bodyDiv w:val="true"/>
      <w:marLeft w:val="0"/>
      <w:marRight w:val="0"/>
      <w:marTop w:val="0"/>
      <w:marBottom w:val="0"/>
      <w:divBdr>
        <w:top w:space="0" w:sz="0" w:color="auto" w:val="none"/>
        <w:left w:space="0" w:sz="0" w:color="auto" w:val="none"/>
        <w:bottom w:space="0" w:sz="0" w:color="auto" w:val="none"/>
        <w:right w:space="0" w:sz="0" w:color="auto" w:val="none"/>
      </w:divBdr>
    </w:div>
    <w:div w:id="6861739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St-70/2010-314</izvorni_sadrzaj>
    <derivirana_varijabla naziv="DomainObject.Oznaka_1">St-70/2010-314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2010.</izvorni_sadrzaj>
    <derivirana_varijabla naziv="DomainObject.Predmet.DatumOsnivanja_1">16. studenog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St-70/2010</izvorni_sadrzaj>
    <derivirana_varijabla naziv="DomainObject.Predmet.OznakaBroj_1">St-70/2010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MONTER PROJEKT, društvo s ograničenom odgovornošću za inženjering poslove u građevinarstvu "u stečaju"</izvorni_sadrzaj>
    <derivirana_varijabla naziv="DomainObject.Predmet.ProtustrankaFormated_1">  MONTER PROJEKT, društvo s ograničenom odgovornošću za inženjering poslove u građevinarstvu "u stečaju"</derivirana_varijabla>
  </DomainObject.Predmet.ProtustrankaFormated>
  <DomainObject.Predmet.ProtustrankaFormatedOIB>
    <izvorni_sadrzaj>  MONTER PROJEKT, društvo s ograničenom odgovornošću za inženjering poslove u građevinarstvu "u stečaju", OIB 02734084556</izvorni_sadrzaj>
    <derivirana_varijabla naziv="DomainObject.Predmet.ProtustrankaFormatedOIB_1">  MONTER PROJEKT, društvo s ograničenom odgovornošću za inženjering poslove u građevinarstvu "u stečaju", OIB 02734084556</derivirana_varijabla>
  </DomainObject.Predmet.ProtustrankaFormatedOIB>
  <DomainObject.Predmet.ProtustrankaFormatedWithAdress>
    <izvorni_sadrzaj> MONTER PROJEKT, društvo s ograničenom odgovornošću za inženjering poslove u građevinarstvu "u stečaju", Poljička cesta 39, 21000 Split</izvorni_sadrzaj>
    <derivirana_varijabla naziv="DomainObject.Predmet.ProtustrankaFormatedWithAdress_1"> MONTER PROJEKT, društvo s ograničenom odgovornošću za inženjering poslove u građevinarstvu "u stečaju", Poljička cesta 39, 21000 Split</derivirana_varijabla>
  </DomainObject.Predmet.ProtustrankaFormatedWithAdress>
  <DomainObject.Predmet.ProtustrankaFormatedWithAdressOIB>
    <izvorni_sadrzaj> MONTER PROJEKT, društvo s ograničenom odgovornošću za inženjering poslove u građevinarstvu "u stečaju", OIB 02734084556, Poljička cesta 39, 21000 Split</izvorni_sadrzaj>
    <derivirana_varijabla naziv="DomainObject.Predmet.ProtustrankaFormatedWithAdressOIB_1"> MONTER PROJEKT, društvo s ograničenom odgovornošću za inženjering poslove u građevinarstvu "u stečaju", OIB 02734084556, Poljička cesta 39, 21000 Split</derivirana_varijabla>
  </DomainObject.Predmet.ProtustrankaFormatedWithAdressOIB>
  <DomainObject.Predmet.ProtustrankaWithAdress>
    <izvorni_sadrzaj>MONTER PROJEKT, društvo s ograničenom odgovornošću za inženjering poslove u građevinarstvu "u stečaju" Poljička cesta 39, 21000 Split</izvorni_sadrzaj>
    <derivirana_varijabla naziv="DomainObject.Predmet.ProtustrankaWithAdress_1">MONTER PROJEKT, društvo s ograničenom odgovornošću za inženjering poslove u građevinarstvu "u stečaju" Poljička cesta 39, 21000 Split</derivirana_varijabla>
  </DomainObject.Predmet.ProtustrankaWithAdress>
  <DomainObject.Predmet.ProtustrankaWithAdressOIB>
    <izvorni_sadrzaj>MONTER PROJEKT, društvo s ograničenom odgovornošću za inženjering poslove u građevinarstvu "u stečaju", OIB 02734084556, Poljička cesta 39, 21000 Split</izvorni_sadrzaj>
    <derivirana_varijabla naziv="DomainObject.Predmet.ProtustrankaWithAdressOIB_1">MONTER PROJEKT, društvo s ograničenom odgovornošću za inženjering poslove u građevinarstvu "u stečaju", OIB 02734084556, Poljička cesta 39, 21000 Split</derivirana_varijabla>
  </DomainObject.Predmet.ProtustrankaWithAdressOIB>
  <DomainObject.Predmet.ProtustrankaNazivFormated>
    <izvorni_sadrzaj>MONTER PROJEKT, društvo s ograničenom odgovornošću za inženjering poslove u građevinarstvu "u stečaju"</izvorni_sadrzaj>
    <derivirana_varijabla naziv="DomainObject.Predmet.ProtustrankaNazivFormated_1">MONTER PROJEKT, društvo s ograničenom odgovornošću za inženjering poslove u građevinarstvu "u stečaju"</derivirana_varijabla>
  </DomainObject.Predmet.ProtustrankaNazivFormated>
  <DomainObject.Predmet.ProtustrankaNazivFormatedOIB>
    <izvorni_sadrzaj>MONTER PROJEKT, društvo s ograničenom odgovornošću za inženjering poslove u građevinarstvu "u stečaju", OIB 02734084556</izvorni_sadrzaj>
    <derivirana_varijabla naziv="DomainObject.Predmet.ProtustrankaNazivFormatedOIB_1">MONTER PROJEKT, društvo s ograničenom odgovornošću za inženjering poslove u građevinarstvu "u stečaju", OIB 02734084556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PASTOR INŽENJERING d.d. zastupanog po punomoćniku KSENIJA ČERIN; TEA PHARIA, društvo s ograničenom odgovornošću za trgovinu i usluge; TISS d.o.o. za inženjering; JADRANSKO OSIGURANJE dioničko društvo; TEHNOPLAST d.o.o. za građevinarstvo, trgovinu, ugostiteljstvo, turizam i uslužne djelatnosti; HYPO ALPE-ADRIA-BANK dioničko društvo; HELIOS Vienna Insurance Group dioničko društvo za osiguranje; HYPO-LEASING KROATIEN, društvo za financiranje, d.o.o.; HERUS d.o.o. za usluge; ELEKTROMATERIJAL dioničko društvo za trgovinu i usluge u stečaju; ALING društvo s ograničenom odgovornošću za tehničku zaštitu osoba i imovine; JADRANSKO OSIGURANJE dioničko društvo; SUNCE OSIGURANJE dioničko društvo za osiguranje; PORSCHE INTER AUTO d.o.o. za trgovinu i popravak motornih vozila; MERSTEEL d.o.o. za trgovinu i usluge; KOMJATE za trgovinu i usluge društvo s ograničenom odgovornošću; VODOVOD-OSIJEK d.o.o. za vodoopskrbu i odvodnju; ING-ATEST d.o.o. za trgovinu i usluge zastupanog po punomoćniku Vinko Radovani; MORULA d.o.o. za trgovinu i usluge; FRIGOOPREMA, društvo s  ograničenom odgovornošću za proizvodnju, trgovinu i usluge; MATEL d.o.o. za proizvodnju, zastupanje i trgovinu; GERION d.o.o. za građenje; MESSER CROATIA PLIN Poduzeće za proizvodnju i prodaju tehničkih plinova d.o.o.; MEĐIMURJE INFORMACIJSKO PROJEKTANTSKI CENTAR dioničko društvo za informatički inženjering; ERSTE FACTORING društvo s ograničenom odgovornošću za factoring; ČISTOĆA društvo s ograničenom odgovornošću za obavljanje komunalnih djelatnosti održavanja čistoće i odlaganja komunaln; BRODOMERKUR trgovina i usluge, dioničko društvo; LAPIS-TEXTUM d.o.o. za trgovinu i proizvodnju; CENTAR BANKA dioničko društvo; HP - Hrvatska pošta d.d.; WAVIN CROATIA društvo s ograničenom odgovornošću za trgovinu - u likvidaciji; MONT INSTALACIJA, društvo s ograničenom odgovornošću za instalacijske i završne radove u građevinarstvu; SCHRACK TECHNIK d.o.o. za promet elektrotehničkih uređaja; DUCA, društvo s ograničenom odgovornošću za građevinarstvo, projektiranje i trgovinu; ECCOS-INŽENJERING d.o.o. za projektiranje, nadzor i zaštitu osoba i imovine zastupanog po punomoćniku Sanja Paić; RADAR d.o.o. za usluge; ORBIS HOLDING, d.o.o. za graditeljstvo, trgovinu i usluge; ST ARC, d.o.o. za završne i obrtničke radove u gradjevinarstvu i trgovinu; DET NORSKE VERITAS ADRIATICA d. o. o. , društvo za klasifikaciju, certifikaciju i konzultacije; ERSTE&amp;STEIERMÄRKISCHE BANKA dioničko društvo; VISOKO POTKROVLJE društvo s ograničenom odgovornošću za građenje; HYPO ALPE-ADRIA-BANK dioničko društvo; TOMAS &amp; CO društvo s ograničenom odgovornošću za proizvodnju i inženjering u elektrotehnici, trgovinu i turizam, export-imp; KREDITNA BANKA ZAGREB, dioničko društvo; KRAGIĆ d.o.o. za proizvodnju plastičnih metalnih predmeta i za trgovinu; MONTER POLIS d.o.o. za građevinske i instalaterske radove "u stečaju"; TRGOMETAL za proizvodnju, trgovinu i usluge, društvo s ograničenom odgovornošću; GDD za građenje i usluge, društvo s ograničenom odgovornošću; LUKA TERM d.o.o. za završne radove u graditeljstvu; TISS d.o.o. za inženjering; HRVATSKE ŠUME društvo s ograničenom odgovornošću; TEA PHARIA, društvo s ograničenom odgovornošću za trgovinu i usluge; HEP - Opskrba d.o.o. za opskrbu potrošača električnom, toplinskom energijom i plinom; MONT INSTALACIJA, društvo s ograničenom odgovornošću za instalacijske i završne radove u građevinarstvu zastupanog po punomoćniku Stjepan Čaljkušić; ST ARC, d.o.o. za završne i obrtničke radove u gradjevinarstvu i trgovinu; Odvjetničko društvo GLAMUZINA &amp; GROŠETA; ELEKTROKOVINA ADRIA, d.o.o. za izradu, prodaju, montažu i popravak elektrotehničkih proizvoda; MAĆEŠIĆ I PARTNERI odvjetničko društvo; SVEUČILIŠTE U SPLITU, STUDENTSKI CENTAR-SPLIT; Siemens dioničko društvo za elektrotehniku; ANTOLIĆ I SURADNICI odvjetničko društvo, javno trgovačko društvo; Igor Nazor, vlasnik  Obrta za usluge  NAVA; OT-OPTIMA TELEKOM d.d. za telekomunikacije; SVEUČILIŠTE U SPLITU, STUDENTSKI CENTAR-SPLIT</izvorni_sadrzaj>
    <derivirana_varijabla naziv="DomainObject.Predmet.StrankaFormated_1">  PASTOR INŽENJERING d.d. zastupanog po punomoćniku KSENIJA ČERIN; TEA PHARIA, društvo s ograničenom odgovornošću za trgovinu i usluge; TISS d.o.o. za inženjering; JADRANSKO OSIGURANJE dioničko društvo; TEHNOPLAST d.o.o. za građevinarstvo, trgovinu, ugostiteljstvo, turizam i uslužne djelatnosti; HYPO ALPE-ADRIA-BANK dioničko društvo; HELIOS Vienna Insurance Group dioničko društvo za osiguranje; HYPO-LEASING KROATIEN, društvo za financiranje, d.o.o.; HERUS d.o.o. za usluge; ELEKTROMATERIJAL dioničko društvo za trgovinu i usluge u stečaju; ALING društvo s ograničenom odgovornošću za tehničku zaštitu osoba i imovine; JADRANSKO OSIGURANJE dioničko društvo; SUNCE OSIGURANJE dioničko društvo za osiguranje; PORSCHE INTER AUTO d.o.o. za trgovinu i popravak motornih vozila; MERSTEEL d.o.o. za trgovinu i usluge; KOMJATE za trgovinu i usluge društvo s ograničenom odgovornošću; VODOVOD-OSIJEK d.o.o. za vodoopskrbu i odvodnju; ING-ATEST d.o.o. za trgovinu i usluge zastupanog po punomoćniku Vinko Radovani; MORULA d.o.o. za trgovinu i usluge; FRIGOOPREMA, društvo s  ograničenom odgovornošću za proizvodnju, trgovinu i usluge; MATEL d.o.o. za proizvodnju, zastupanje i trgovinu; GERION d.o.o. za građenje; MESSER CROATIA PLIN Poduzeće za proizvodnju i prodaju tehničkih plinova d.o.o.; MEĐIMURJE INFORMACIJSKO PROJEKTANTSKI CENTAR dioničko društvo za informatički inženjering; ERSTE FACTORING društvo s ograničenom odgovornošću za factoring; ČISTOĆA društvo s ograničenom odgovornošću za obavljanje komunalnih djelatnosti održavanja čistoće i odlaganja komunaln; BRODOMERKUR trgovina i usluge, dioničko društvo; LAPIS-TEXTUM d.o.o. za trgovinu i proizvodnju; CENTAR BANKA dioničko društvo; HP - Hrvatska pošta d.d.; WAVIN CROATIA društvo s ograničenom odgovornošću za trgovinu - u likvidaciji; MONT INSTALACIJA, društvo s ograničenom odgovornošću za instalacijske i završne radove u građevinarstvu; SCHRACK TECHNIK d.o.o. za promet elektrotehničkih uređaja; DUCA, društvo s ograničenom odgovornošću za građevinarstvo, projektiranje i trgovinu; ECCOS-INŽENJERING d.o.o. za projektiranje, nadzor i zaštitu osoba i imovine zastupanog po punomoćniku Sanja Paić; RADAR d.o.o. za usluge; ORBIS HOLDING, d.o.o. za graditeljstvo, trgovinu i usluge; ST ARC, d.o.o. za završne i obrtničke radove u gradjevinarstvu i trgovinu; DET NORSKE VERITAS ADRIATICA d. o. o. , društvo za klasifikaciju, certifikaciju i konzultacije; ERSTE&amp;STEIERMÄRKISCHE BANKA dioničko društvo; VISOKO POTKROVLJE društvo s ograničenom odgovornošću za građenje; HYPO ALPE-ADRIA-BANK dioničko društvo; TOMAS &amp; CO društvo s ograničenom odgovornošću za proizvodnju i inženjering u elektrotehnici, trgovinu i turizam, export-imp; KREDITNA BANKA ZAGREB, dioničko društvo; KRAGIĆ d.o.o. za proizvodnju plastičnih metalnih predmeta i za trgovinu; MONTER POLIS d.o.o. za građevinske i instalaterske radove "u stečaju"; TRGOMETAL za proizvodnju, trgovinu i usluge, društvo s ograničenom odgovornošću; GDD za građenje i usluge, društvo s ograničenom odgovornošću; LUKA TERM d.o.o. za završne radove u graditeljstvu; TISS d.o.o. za inženjering; HRVATSKE ŠUME društvo s ograničenom odgovornošću; TEA PHARIA, društvo s ograničenom odgovornošću za trgovinu i usluge; HEP - Opskrba d.o.o. za opskrbu potrošača električnom, toplinskom energijom i plinom; MONT INSTALACIJA, društvo s ograničenom odgovornošću za instalacijske i završne radove u građevinarstvu zastupanog po punomoćniku Stjepan Čaljkušić; ST ARC, d.o.o. za završne i obrtničke radove u gradjevinarstvu i trgovinu; Odvjetničko društvo GLAMUZINA &amp; GROŠETA; ELEKTROKOVINA ADRIA, d.o.o. za izradu, prodaju, montažu i popravak elektrotehničkih proizvoda; MAĆEŠIĆ I PARTNERI odvjetničko društvo; SVEUČILIŠTE U SPLITU, STUDENTSKI CENTAR-SPLIT; Siemens dioničko društvo za elektrotehniku; ANTOLIĆ I SURADNICI odvjetničko društvo, javno trgovačko društvo; Igor Nazor, vlasnik  Obrta za usluge  NAVA; OT-OPTIMA TELEKOM d.d. za telekomunikacije; SVEUČILIŠTE U SPLITU, STUDENTSKI CENTAR-SPLIT</derivirana_varijabla>
  </DomainObject.Predmet.StrankaFormated>
  <DomainObject.Predmet.StrankaFormatedOIB>
    <izvorni_sadrzaj>  PASTOR INŽENJERING d.d., OIB 55598634637 zastupanog po punomoćniku KSENIJA ČERIN; TEA PHARIA, društvo s ograničenom odgovornošću za trgovinu i usluge, OIB 99294824555; TISS d.o.o. za inženjering, OIB 37779812687; JADRANSKO OSIGURANJE dioničko društvo, OIB 94472454976; TEHNOPLAST d.o.o. za građevinarstvo, trgovinu, ugostiteljstvo, turizam i uslužne djelatnosti, OIB 70676517267; HYPO ALPE-ADRIA-BANK dioničko društvo, OIB 14036333877; HELIOS Vienna Insurance Group dioničko društvo za osiguranje, OIB 59369087232; HYPO-LEASING KROATIEN, društvo za financiranje, d.o.o., OIB 87064273078; HERUS d.o.o. za usluge, OIB 73063900220; ELEKTROMATERIJAL dioničko društvo za trgovinu i usluge u stečaju, OIB 72091456912; ALING društvo s ograničenom odgovornošću za tehničku zaštitu osoba i imovine, OIB 67349852816; JADRANSKO OSIGURANJE dioničko društvo, OIB 94472454976; SUNCE OSIGURANJE dioničko društvo za osiguranje, OIB 12012147571; PORSCHE INTER AUTO d.o.o. za trgovinu i popravak motornih vozila, OIB 67492500921; MERSTEEL d.o.o. za trgovinu i usluge, OIB 32913763672; KOMJATE za trgovinu i usluge društvo s ograničenom odgovornošću, OIB 92009564551; VODOVOD-OSIJEK d.o.o. za vodoopskrbu i odvodnju, OIB 43654507669; ING-ATEST d.o.o. za trgovinu i usluge, OIB 21777333810 zastupanog po punomoćniku Vinko Radovani; MORULA d.o.o. za trgovinu i usluge, OIB 88833097372; FRIGOOPREMA, društvo s  ograničenom odgovornošću za proizvodnju, trgovinu i usluge, OIB 60316076304; MATEL d.o.o. za proizvodnju, zastupanje i trgovinu, OIB 11899215110; GERION d.o.o. za građenje, OIB 86354925004; MESSER CROATIA PLIN Poduzeće za proizvodnju i prodaju tehničkih plinova d.o.o., OIB 32179081874; MEĐIMURJE INFORMACIJSKO PROJEKTANTSKI CENTAR dioničko društvo za informatički inženjering, OIB 98483804275; ERSTE FACTORING društvo s ograničenom odgovornošću za factoring, OIB 10194059689; ČISTOĆA društvo s ograničenom odgovornošću za obavljanje komunalnih djelatnosti održavanja čistoće i odlaganja komunaln, OIB 38812451417; BRODOMERKUR trgovina i usluge, dioničko društvo, OIB 33956120458; LAPIS-TEXTUM d.o.o. za trgovinu i proizvodnju, OIB 34024384265; CENTAR BANKA dioničko društvo, OIB 89296739230; HP - Hrvatska pošta d.d., OIB 87311810356; WAVIN CROATIA društvo s ograničenom odgovornošću za trgovinu - u likvidaciji, OIB 93287855819; MONT INSTALACIJA, društvo s ograničenom odgovornošću za instalacijske i završne radove u građevinarstvu, OIB 05084406987; SCHRACK TECHNIK d.o.o. za promet elektrotehničkih uređaja, OIB 36365310424; DUCA, društvo s ograničenom odgovornošću za građevinarstvo, projektiranje i trgovinu, OIB 01304089776; ECCOS-INŽENJERING d.o.o. za projektiranje, nadzor i zaštitu osoba i imovine, OIB 71629027685 zastupanog po punomoćniku Sanja Paić; RADAR d.o.o. za usluge, OIB 70063044422; ORBIS HOLDING, d.o.o. za graditeljstvo, trgovinu i usluge, OIB 18315544469; ST ARC, d.o.o. za završne i obrtničke radove u gradjevinarstvu i trgovinu, OIB 58632083307; DET NORSKE VERITAS ADRIATICA d. o. o. , društvo za klasifikaciju, certifikaciju i konzultacije, OIB 66958856391; ERSTE&amp;STEIERMÄRKISCHE BANKA dioničko društvo, OIB 23057039320; VISOKO POTKROVLJE društvo s ograničenom odgovornošću za građenje, OIB 28887408223; HYPO ALPE-ADRIA-BANK dioničko društvo, OIB 14036333877; TOMAS &amp; CO društvo s ograničenom odgovornošću za proizvodnju i inženjering u elektrotehnici, trgovinu i turizam, export-imp, OIB 52725486771; KREDITNA BANKA ZAGREB, dioničko društvo, OIB 70663193635; KRAGIĆ d.o.o. za proizvodnju plastičnih metalnih predmeta i za trgovinu, OIB 35264136731; MONTER POLIS d.o.o. za građevinske i instalaterske radove "u stečaju", OIB 66697386731; TRGOMETAL za proizvodnju, trgovinu i usluge, društvo s ograničenom odgovornošću, OIB 14669056208; GDD za građenje i usluge, društvo s ograničenom odgovornošću, OIB 04524958627; LUKA TERM d.o.o. za završne radove u graditeljstvu, OIB 16662980077; TISS d.o.o. za inženjering, OIB 37779812687; HRVATSKE ŠUME društvo s ograničenom odgovornošću, OIB 69693144506; TEA PHARIA, društvo s ograničenom odgovornošću za trgovinu i usluge, OIB 99294824555; HEP - Opskrba d.o.o. za opskrbu potrošača električnom, toplinskom energijom i plinom, OIB 63073332379; MONT INSTALACIJA, društvo s ograničenom odgovornošću za instalacijske i završne radove u građevinarstvu, OIB 05084406987 zastupanog po punomoćniku Stjepan Čaljkušić; ST ARC, d.o.o. za završne i obrtničke radove u gradjevinarstvu i trgovinu, OIB 58632083307; Odvjetničko društvo GLAMUZINA &amp; GROŠETA, OIB 69402757072; ELEKTROKOVINA ADRIA, d.o.o. za izradu, prodaju, montažu i popravak elektrotehničkih proizvoda, OIB 86742905038; MAĆEŠIĆ I PARTNERI odvjetničko društvo, OIB 11793113837; SVEUČILIŠTE U SPLITU, STUDENTSKI CENTAR-SPLIT, OIB 25975412650; Siemens dioničko društvo za elektrotehniku, OIB 12673471493; ANTOLIĆ I SURADNICI odvjetničko društvo, javno trgovačko društvo, OIB 82891991682; Igor Nazor, vlasnik  Obrta za usluge  NAVA, OIB 10447826313; OT-OPTIMA TELEKOM d.d. za telekomunikacije, OIB 36004425025; SVEUČILIŠTE U SPLITU, STUDENTSKI CENTAR-SPLIT, OIB 25975412650</izvorni_sadrzaj>
    <derivirana_varijabla naziv="DomainObject.Predmet.StrankaFormatedOIB_1">  PASTOR INŽENJERING d.d., OIB 55598634637 zastupanog po punomoćniku KSENIJA ČERIN; TEA PHARIA, društvo s ograničenom odgovornošću za trgovinu i usluge, OIB 99294824555; TISS d.o.o. za inženjering, OIB 37779812687; JADRANSKO OSIGURANJE dioničko društvo, OIB 94472454976; TEHNOPLAST d.o.o. za građevinarstvo, trgovinu, ugostiteljstvo, turizam i uslužne djelatnosti, OIB 70676517267; HYPO ALPE-ADRIA-BANK dioničko društvo, OIB 14036333877; HELIOS Vienna Insurance Group dioničko društvo za osiguranje, OIB 59369087232; HYPO-LEASING KROATIEN, društvo za financiranje, d.o.o., OIB 87064273078; HERUS d.o.o. za usluge, OIB 73063900220; ELEKTROMATERIJAL dioničko društvo za trgovinu i usluge u stečaju, OIB 72091456912; ALING društvo s ograničenom odgovornošću za tehničku zaštitu osoba i imovine, OIB 67349852816; JADRANSKO OSIGURANJE dioničko društvo, OIB 94472454976; SUNCE OSIGURANJE dioničko društvo za osiguranje, OIB 12012147571; PORSCHE INTER AUTO d.o.o. za trgovinu i popravak motornih vozila, OIB 67492500921; MERSTEEL d.o.o. za trgovinu i usluge, OIB 32913763672; KOMJATE za trgovinu i usluge društvo s ograničenom odgovornošću, OIB 92009564551; VODOVOD-OSIJEK d.o.o. za vodoopskrbu i odvodnju, OIB 43654507669; ING-ATEST d.o.o. za trgovinu i usluge, OIB 21777333810 zastupanog po punomoćniku Vinko Radovani; MORULA d.o.o. za trgovinu i usluge, OIB 88833097372; FRIGOOPREMA, društvo s  ograničenom odgovornošću za proizvodnju, trgovinu i usluge, OIB 60316076304; MATEL d.o.o. za proizvodnju, zastupanje i trgovinu, OIB 11899215110; GERION d.o.o. za građenje, OIB 86354925004; MESSER CROATIA PLIN Poduzeće za proizvodnju i prodaju tehničkih plinova d.o.o., OIB 32179081874; MEĐIMURJE INFORMACIJSKO PROJEKTANTSKI CENTAR dioničko društvo za informatički inženjering, OIB 98483804275; ERSTE FACTORING društvo s ograničenom odgovornošću za factoring, OIB 10194059689; ČISTOĆA društvo s ograničenom odgovornošću za obavljanje komunalnih djelatnosti održavanja čistoće i odlaganja komunaln, OIB 38812451417; BRODOMERKUR trgovina i usluge, dioničko društvo, OIB 33956120458; LAPIS-TEXTUM d.o.o. za trgovinu i proizvodnju, OIB 34024384265; CENTAR BANKA dioničko društvo, OIB 89296739230; HP - Hrvatska pošta d.d., OIB 87311810356; WAVIN CROATIA društvo s ograničenom odgovornošću za trgovinu - u likvidaciji, OIB 93287855819; MONT INSTALACIJA, društvo s ograničenom odgovornošću za instalacijske i završne radove u građevinarstvu, OIB 05084406987; SCHRACK TECHNIK d.o.o. za promet elektrotehničkih uređaja, OIB 36365310424; DUCA, društvo s ograničenom odgovornošću za građevinarstvo, projektiranje i trgovinu, OIB 01304089776; ECCOS-INŽENJERING d.o.o. za projektiranje, nadzor i zaštitu osoba i imovine, OIB 71629027685 zastupanog po punomoćniku Sanja Paić; RADAR d.o.o. za usluge, OIB 70063044422; ORBIS HOLDING, d.o.o. za graditeljstvo, trgovinu i usluge, OIB 18315544469; ST ARC, d.o.o. za završne i obrtničke radove u gradjevinarstvu i trgovinu, OIB 58632083307; DET NORSKE VERITAS ADRIATICA d. o. o. , društvo za klasifikaciju, certifikaciju i konzultacije, OIB 66958856391; ERSTE&amp;STEIERMÄRKISCHE BANKA dioničko društvo, OIB 23057039320; VISOKO POTKROVLJE društvo s ograničenom odgovornošću za građenje, OIB 28887408223; HYPO ALPE-ADRIA-BANK dioničko društvo, OIB 14036333877; TOMAS &amp; CO društvo s ograničenom odgovornošću za proizvodnju i inženjering u elektrotehnici, trgovinu i turizam, export-imp, OIB 52725486771; KREDITNA BANKA ZAGREB, dioničko društvo, OIB 70663193635; KRAGIĆ d.o.o. za proizvodnju plastičnih metalnih predmeta i za trgovinu, OIB 35264136731; MONTER POLIS d.o.o. za građevinske i instalaterske radove "u stečaju", OIB 66697386731; TRGOMETAL za proizvodnju, trgovinu i usluge, društvo s ograničenom odgovornošću, OIB 14669056208; GDD za građenje i usluge, društvo s ograničenom odgovornošću, OIB 04524958627; LUKA TERM d.o.o. za završne radove u graditeljstvu, OIB 16662980077; TISS d.o.o. za inženjering, OIB 37779812687; HRVATSKE ŠUME društvo s ograničenom odgovornošću, OIB 69693144506; TEA PHARIA, društvo s ograničenom odgovornošću za trgovinu i usluge, OIB 99294824555; HEP - Opskrba d.o.o. za opskrbu potrošača električnom, toplinskom energijom i plinom, OIB 63073332379; MONT INSTALACIJA, društvo s ograničenom odgovornošću za instalacijske i završne radove u građevinarstvu, OIB 05084406987 zastupanog po punomoćniku Stjepan Čaljkušić; ST ARC, d.o.o. za završne i obrtničke radove u gradjevinarstvu i trgovinu, OIB 58632083307; Odvjetničko društvo GLAMUZINA &amp; GROŠETA, OIB 69402757072; ELEKTROKOVINA ADRIA, d.o.o. za izradu, prodaju, montažu i popravak elektrotehničkih proizvoda, OIB 86742905038; MAĆEŠIĆ I PARTNERI odvjetničko društvo, OIB 11793113837; SVEUČILIŠTE U SPLITU, STUDENTSKI CENTAR-SPLIT, OIB 25975412650; Siemens dioničko društvo za elektrotehniku, OIB 12673471493; ANTOLIĆ I SURADNICI odvjetničko društvo, javno trgovačko društvo, OIB 82891991682; Igor Nazor, vlasnik  Obrta za usluge  NAVA, OIB 10447826313; OT-OPTIMA TELEKOM d.d. za telekomunikacije, OIB 36004425025; SVEUČILIŠTE U SPLITU, STUDENTSKI CENTAR-SPLIT, OIB 25975412650</derivirana_varijabla>
  </DomainObject.Predmet.StrankaFormatedOIB>
  <DomainObject.Predmet.StrankaFormatedWithAdress>
    <izvorni_sadrzaj> PASTOR INŽENJERING d.d., Novačka 2, Rakitje zastupanog po punomoćniku KSENIJA ČERIN; TEA PHARIA, društvo s ograničenom odgovornošću za trgovinu i usluge, 114.Brigade 10, Split; TISS d.o.o. za inženjering, Ulica Fra Grge Martića 30, Split; JADRANSKO OSIGURANJE dioničko društvo, Listopadska 2, 10000 Zagreb; TEHNOPLAST d.o.o. za građevinarstvo, trgovinu, ugostiteljstvo, turizam i uslužne djelatnosti, Ulica Slobode 5, Split; HYPO ALPE-ADRIA-BANK dioničko društvo, Slavonska avenija 6, 10000 Zagreb; HELIOS Vienna Insurance Group dioničko društvo za osiguranje, Poljička ulica 5, 10000 Zagreb; HYPO-LEASING KROATIEN, društvo za financiranje, d.o.o., Koranska 16, 10000 Zagreb; HERUS d.o.o. za usluge, Poljička Cesta 39, Split; ELEKTROMATERIJAL dioničko društvo za trgovinu i usluge u stečaju, Cambierieva 13, Rijeka; ALING društvo s ograničenom odgovornošću za tehničku zaštitu osoba i imovine, Andrije Žaje 61, 10000 Zagreb; JADRANSKO OSIGURANJE dioničko društvo, Put Supavla 1, 21000 Split; SUNCE OSIGURANJE dioničko društvo za osiguranje, Varaždinska  54, 21000 Split; PORSCHE INTER AUTO d.o.o. za trgovinu i popravak motornih vozila, Velimira Škorpika 21-23, 10000 Zagreb; MERSTEEL d.o.o. za trgovinu i usluge, Slavonska avenija 22 d, 10000 Zagreb; KOMJATE za trgovinu i usluge društvo s ograničenom odgovornošću, Komjate 9/A, Kaštel Lukšić; VODOVOD-OSIJEK d.o.o. za vodoopskrbu i odvodnju, Poljski Put 1, Osijek; ING-ATEST d.o.o. za trgovinu i usluge, Hrvatske mornarice 1/a, Split zastupanog po punomoćniku Vinko Radovani; MORULA d.o.o. za trgovinu i usluge, Domovinskog rata 29/c, Podstrana; FRIGOOPREMA, društvo s  ograničenom odgovornošću za proizvodnju, trgovinu i usluge, Ivankova 126, Stobreč; MATEL d.o.o. za proizvodnju, zastupanje i trgovinu, Popovićeva 8, 10000 Zagreb; GERION d.o.o. za građenje, Matice Hrvatske 59, Split; MESSER CROATIA PLIN Poduzeće za proizvodnju i prodaju tehničkih plinova d.o.o., Industrijska 1, Zaprešić; MEĐIMURJE INFORMACIJSKO PROJEKTANTSKI CENTAR dioničko društvo za informatički inženjering, Mihovljanska 72, 40000 Čakovec; ERSTE FACTORING društvo s ograničenom odgovornošću za factoring, Ivana Lučića 2, 10000 Zagreb; ČISTOĆA društvo s ograničenom odgovornošću za obavljanje komunalnih djelatnosti održavanja čistoće i odlaganja komunaln, Put Plokita 81, Split; BRODOMERKUR trgovina i usluge, dioničko društvo, Poljička Cesta 35, Split; LAPIS-TEXTUM d.o.o. za trgovinu i proizvodnju, Frankopanska 5/a, 10000 Zagreb; CENTAR BANKA dioničko društvo, Amruševa 6, 10000 Zagreb; HP - Hrvatska pošta d.d., Jurišićeva 13, 10000 Zagreb; WAVIN CROATIA društvo s ograničenom odgovornošću za trgovinu - u likvidaciji, Ogrizovićeva 40a, 10000 Zagreb; MONT INSTALACIJA, društvo s ograničenom odgovornošću za instalacijske i završne radove u građevinarstvu, Ulica Maka Dizdara 55, Split; SCHRACK TECHNIK d.o.o. za promet elektrotehničkih uređaja, Zavrtnica 17, 10000 Zagreb; DUCA, društvo s ograničenom odgovornošću za građevinarstvo, projektiranje i trgovinu, Ruđera Boškovića 4/II, Zadar; ECCOS-INŽENJERING d.o.o. za projektiranje, nadzor i zaštitu osoba i imovine, I Pile 21, 10000 Zagreb zastupanog po punomoćniku Sanja Paić; RADAR d.o.o. za usluge, Ivana Lučića 2/a, 10000 Zagreb; ORBIS HOLDING, d.o.o. za graditeljstvo, trgovinu i usluge, Ivana Lučića 2/A, 10000 Zagreb; ST ARC, d.o.o. za završne i obrtničke radove u gradjevinarstvu i trgovinu, Dubrovačka 49, Split; DET NORSKE VERITAS ADRIATICA d. o. o. , društvo za klasifikaciju, certifikaciju i konzultacije, Ružićeva 32, Rijeka; ERSTE&amp;STEIERMÄRKISCHE BANKA dioničko društvo, Jadranski Trg 3/a, Rijeka; VISOKO POTKROVLJE društvo s ograničenom odgovornošću za građenje, Don Rafaela Radice 38, Žrnovnica; HYPO ALPE-ADRIA-BANK dioničko društvo, Slavonska avenija 6, 10000 Zagreb; TOMAS &amp; CO društvo s ograničenom odgovornošću za proizvodnju i inženjering u elektrotehnici, trgovinu i turizam, export-imp, Kopilica 9, Split; KREDITNA BANKA ZAGREB, dioničko društvo, Ulica grada Vukovara 74, 10000 Zagreb; KRAGIĆ d.o.o. za proizvodnju plastičnih metalnih predmeta i za trgovinu, Put Firula 29, Split; MONTER POLIS d.o.o. za građevinske i instalaterske radove "u stečaju", Poljička cesta 39, Split; TRGOMETAL za proizvodnju, trgovinu i usluge, društvo s ograničenom odgovornošću, Put Dračanice 8, Dugopolje; GDD za građenje i usluge, društvo s ograničenom odgovornošću, Put Plokita 87, Split; LUKA TERM d.o.o. za završne radove u graditeljstvu, Vrapčanska draga 45, 10000 Zagreb; TISS d.o.o. za inženjering, Ulica Fra Grge Martića 30, Split; HRVATSKE ŠUME društvo s ograničenom odgovornošću, Ul.Ljudevita Farkaša Vukotinovića 2, 10000 Zagreb; TEA PHARIA, društvo s ograničenom odgovornošću za trgovinu i usluge, 114.Brigade 10, Split; HEP - Opskrba d.o.o. za opskrbu potrošača električnom, toplinskom energijom i plinom, Ulica grada Vukovara 37, 10000 Zagreb; MONT INSTALACIJA, društvo s ograničenom odgovornošću za instalacijske i završne radove u građevinarstvu, Visoka 55, Split zastupanog po punomoćniku Stjepan Čaljkušić; ST ARC, d.o.o. za završne i obrtničke radove u gradjevinarstvu i trgovinu, Dubrovačka 49, Split; Odvjetničko društvo GLAMUZINA &amp; GROŠETA, Krajiška 27, 10000 Zagreb; ELEKTROKOVINA ADRIA, d.o.o. za izradu, prodaju, montažu i popravak elektrotehničkih proizvoda, Vukovarska 52/A, Split; MAĆEŠIĆ I PARTNERI odvjetničko društvo, Pod Kaštelom 4, Rijeka; SVEUČILIŠTE U SPLITU, STUDENTSKI CENTAR-SPLIT, Sinjska Ulica 6, Split; Siemens dioničko društvo za elektrotehniku, Heinzelova 70/a, 10000 Zagreb; ANTOLIĆ I SURADNICI odvjetničko društvo, javno trgovačko društvo, Ulica Pavla Hatza 3, 10000 Zagreb; Igor Nazor, vlasnik  Obrta za usluge  NAVA, Tršćanska  53, 21000 Split; OT-OPTIMA TELEKOM d.d. za telekomunikacije, Bani 75/a, 10000 Zagreb; SVEUČILIŠTE U SPLITU, STUDENTSKI CENTAR-SPLIT, Sinjska Ulica 6, 21000 Split</izvorni_sadrzaj>
    <derivirana_varijabla naziv="DomainObject.Predmet.StrankaFormatedWithAdress_1"> PASTOR INŽENJERING d.d., Novačka 2, Rakitje zastupanog po punomoćniku KSENIJA ČERIN; TEA PHARIA, društvo s ograničenom odgovornošću za trgovinu i usluge, 114.Brigade 10, Split; TISS d.o.o. za inženjering, Ulica Fra Grge Martića 30, Split; JADRANSKO OSIGURANJE dioničko društvo, Listopadska 2, 10000 Zagreb; TEHNOPLAST d.o.o. za građevinarstvo, trgovinu, ugostiteljstvo, turizam i uslužne djelatnosti, Ulica Slobode 5, Split; HYPO ALPE-ADRIA-BANK dioničko društvo, Slavonska avenija 6, 10000 Zagreb; HELIOS Vienna Insurance Group dioničko društvo za osiguranje, Poljička ulica 5, 10000 Zagreb; HYPO-LEASING KROATIEN, društvo za financiranje, d.o.o., Koranska 16, 10000 Zagreb; HERUS d.o.o. za usluge, Poljička Cesta 39, Split; ELEKTROMATERIJAL dioničko društvo za trgovinu i usluge u stečaju, Cambierieva 13, Rijeka; ALING društvo s ograničenom odgovornošću za tehničku zaštitu osoba i imovine, Andrije Žaje 61, 10000 Zagreb; JADRANSKO OSIGURANJE dioničko društvo, Put Supavla 1, 21000 Split; SUNCE OSIGURANJE dioničko društvo za osiguranje, Varaždinska  54, 21000 Split; PORSCHE INTER AUTO d.o.o. za trgovinu i popravak motornih vozila, Velimira Škorpika 21-23, 10000 Zagreb; MERSTEEL d.o.o. za trgovinu i usluge, Slavonska avenija 22 d, 10000 Zagreb; KOMJATE za trgovinu i usluge društvo s ograničenom odgovornošću, Komjate 9/A, Kaštel Lukšić; VODOVOD-OSIJEK d.o.o. za vodoopskrbu i odvodnju, Poljski Put 1, Osijek; ING-ATEST d.o.o. za trgovinu i usluge, Hrvatske mornarice 1/a, Split zastupanog po punomoćniku Vinko Radovani; MORULA d.o.o. za trgovinu i usluge, Domovinskog rata 29/c, Podstrana; FRIGOOPREMA, društvo s  ograničenom odgovornošću za proizvodnju, trgovinu i usluge, Ivankova 126, Stobreč; MATEL d.o.o. za proizvodnju, zastupanje i trgovinu, Popovićeva 8, 10000 Zagreb; GERION d.o.o. za građenje, Matice Hrvatske 59, Split; MESSER CROATIA PLIN Poduzeće za proizvodnju i prodaju tehničkih plinova d.o.o., Industrijska 1, Zaprešić; MEĐIMURJE INFORMACIJSKO PROJEKTANTSKI CENTAR dioničko društvo za informatički inženjering, Mihovljanska 72, 40000 Čakovec; ERSTE FACTORING društvo s ograničenom odgovornošću za factoring, Ivana Lučića 2, 10000 Zagreb; ČISTOĆA društvo s ograničenom odgovornošću za obavljanje komunalnih djelatnosti održavanja čistoće i odlaganja komunaln, Put Plokita 81, Split; BRODOMERKUR trgovina i usluge, dioničko društvo, Poljička Cesta 35, Split; LAPIS-TEXTUM d.o.o. za trgovinu i proizvodnju, Frankopanska 5/a, 10000 Zagreb; CENTAR BANKA dioničko društvo, Amruševa 6, 10000 Zagreb; HP - Hrvatska pošta d.d., Jurišićeva 13, 10000 Zagreb; WAVIN CROATIA društvo s ograničenom odgovornošću za trgovinu - u likvidaciji, Ogrizovićeva 40a, 10000 Zagreb; MONT INSTALACIJA, društvo s ograničenom odgovornošću za instalacijske i završne radove u građevinarstvu, Ulica Maka Dizdara 55, Split; SCHRACK TECHNIK d.o.o. za promet elektrotehničkih uređaja, Zavrtnica 17, 10000 Zagreb; DUCA, društvo s ograničenom odgovornošću za građevinarstvo, projektiranje i trgovinu, Ruđera Boškovića 4/II, Zadar; ECCOS-INŽENJERING d.o.o. za projektiranje, nadzor i zaštitu osoba i imovine, I Pile 21, 10000 Zagreb zastupanog po punomoćniku Sanja Paić; RADAR d.o.o. za usluge, Ivana Lučića 2/a, 10000 Zagreb; ORBIS HOLDING, d.o.o. za graditeljstvo, trgovinu i usluge, Ivana Lučića 2/A, 10000 Zagreb; ST ARC, d.o.o. za završne i obrtničke radove u gradjevinarstvu i trgovinu, Dubrovačka 49, Split; DET NORSKE VERITAS ADRIATICA d. o. o. , društvo za klasifikaciju, certifikaciju i konzultacije, Ružićeva 32, Rijeka; ERSTE&amp;STEIERMÄRKISCHE BANKA dioničko društvo, Jadranski Trg 3/a, Rijeka; VISOKO POTKROVLJE društvo s ograničenom odgovornošću za građenje, Don Rafaela Radice 38, Žrnovnica; HYPO ALPE-ADRIA-BANK dioničko društvo, Slavonska avenija 6, 10000 Zagreb; TOMAS &amp; CO društvo s ograničenom odgovornošću za proizvodnju i inženjering u elektrotehnici, trgovinu i turizam, export-imp, Kopilica 9, Split; KREDITNA BANKA ZAGREB, dioničko društvo, Ulica grada Vukovara 74, 10000 Zagreb; KRAGIĆ d.o.o. za proizvodnju plastičnih metalnih predmeta i za trgovinu, Put Firula 29, Split; MONTER POLIS d.o.o. za građevinske i instalaterske radove "u stečaju", Poljička cesta 39, Split; TRGOMETAL za proizvodnju, trgovinu i usluge, društvo s ograničenom odgovornošću, Put Dračanice 8, Dugopolje; GDD za građenje i usluge, društvo s ograničenom odgovornošću, Put Plokita 87, Split; LUKA TERM d.o.o. za završne radove u graditeljstvu, Vrapčanska draga 45, 10000 Zagreb; TISS d.o.o. za inženjering, Ulica Fra Grge Martića 30, Split; HRVATSKE ŠUME društvo s ograničenom odgovornošću, Ul.Ljudevita Farkaša Vukotinovića 2, 10000 Zagreb; TEA PHARIA, društvo s ograničenom odgovornošću za trgovinu i usluge, 114.Brigade 10, Split; HEP - Opskrba d.o.o. za opskrbu potrošača električnom, toplinskom energijom i plinom, Ulica grada Vukovara 37, 10000 Zagreb; MONT INSTALACIJA, društvo s ograničenom odgovornošću za instalacijske i završne radove u građevinarstvu, Visoka 55, Split zastupanog po punomoćniku Stjepan Čaljkušić; ST ARC, d.o.o. za završne i obrtničke radove u gradjevinarstvu i trgovinu, Dubrovačka 49, Split; Odvjetničko društvo GLAMUZINA &amp; GROŠETA, Krajiška 27, 10000 Zagreb; ELEKTROKOVINA ADRIA, d.o.o. za izradu, prodaju, montažu i popravak elektrotehničkih proizvoda, Vukovarska 52/A, Split; MAĆEŠIĆ I PARTNERI odvjetničko društvo, Pod Kaštelom 4, Rijeka; SVEUČILIŠTE U SPLITU, STUDENTSKI CENTAR-SPLIT, Sinjska Ulica 6, Split; Siemens dioničko društvo za elektrotehniku, Heinzelova 70/a, 10000 Zagreb; ANTOLIĆ I SURADNICI odvjetničko društvo, javno trgovačko društvo, Ulica Pavla Hatza 3, 10000 Zagreb; Igor Nazor, vlasnik  Obrta za usluge  NAVA, Tršćanska  53, 21000 Split; OT-OPTIMA TELEKOM d.d. za telekomunikacije, Bani 75/a, 10000 Zagreb; SVEUČILIŠTE U SPLITU, STUDENTSKI CENTAR-SPLIT, Sinjska Ulica 6, 21000 Split</derivirana_varijabla>
  </DomainObject.Predmet.StrankaFormatedWithAdress>
  <DomainObject.Predmet.StrankaFormatedWithAdressOIB>
    <izvorni_sadrzaj> PASTOR INŽENJERING d.d., OIB 55598634637, Novačka 2, Rakitje zastupanog po punomoćniku KSENIJA ČERIN; TEA PHARIA, društvo s ograničenom odgovornošću za trgovinu i usluge, OIB 99294824555, 114.Brigade 10, Split; TISS d.o.o. za inženjering, OIB 37779812687, Ulica Fra Grge Martića 30, Split; JADRANSKO OSIGURANJE dioničko društvo, OIB 94472454976, Listopadska 2, 10000 Zagreb; TEHNOPLAST d.o.o. za građevinarstvo, trgovinu, ugostiteljstvo, turizam i uslužne djelatnosti, OIB 70676517267, Ulica Slobode 5, Split; HYPO ALPE-ADRIA-BANK dioničko društvo, OIB 14036333877, Slavonska avenija 6, 10000 Zagreb; HELIOS Vienna Insurance Group dioničko društvo za osiguranje, OIB 59369087232, Poljička ulica 5, 10000 Zagreb; HYPO-LEASING KROATIEN, društvo za financiranje, d.o.o., OIB 87064273078, Koranska 16, 10000 Zagreb; HERUS d.o.o. za usluge, OIB 73063900220, Poljička Cesta 39, Split; ELEKTROMATERIJAL dioničko društvo za trgovinu i usluge u stečaju, OIB 72091456912, Cambierieva 13, Rijeka; ALING društvo s ograničenom odgovornošću za tehničku zaštitu osoba i imovine, OIB 67349852816, Andrije Žaje 61, 10000 Zagreb; JADRANSKO OSIGURANJE dioničko društvo, OIB 94472454976, Put Supavla 1, 21000 Split; SUNCE OSIGURANJE dioničko društvo za osiguranje, OIB 12012147571, Varaždinska  54, 21000 Split; PORSCHE INTER AUTO d.o.o. za trgovinu i popravak motornih vozila, OIB 67492500921, Velimira Škorpika 21-23, 10000 Zagreb; MERSTEEL d.o.o. za trgovinu i usluge, OIB 32913763672, Slavonska avenija 22 d, 10000 Zagreb; KOMJATE za trgovinu i usluge društvo s ograničenom odgovornošću, OIB 92009564551, Komjate 9/A, Kaštel Lukšić; VODOVOD-OSIJEK d.o.o. za vodoopskrbu i odvodnju, OIB 43654507669, Poljski Put 1, Osijek; ING-ATEST d.o.o. za trgovinu i usluge, OIB 21777333810, Hrvatske mornarice 1/a, Split zastupanog po punomoćniku Vinko Radovani; MORULA d.o.o. za trgovinu i usluge, OIB 88833097372, Domovinskog rata 29/c, Podstrana; FRIGOOPREMA, društvo s  ograničenom odgovornošću za proizvodnju, trgovinu i usluge, OIB 60316076304, Ivankova 126, Stobreč; MATEL d.o.o. za proizvodnju, zastupanje i trgovinu, OIB 11899215110, Popovićeva 8, 10000 Zagreb; GERION d.o.o. za građenje, OIB 86354925004, Matice Hrvatske 59, Split; MESSER CROATIA PLIN Poduzeće za proizvodnju i prodaju tehničkih plinova d.o.o., OIB 32179081874, Industrijska 1, Zaprešić; MEĐIMURJE INFORMACIJSKO PROJEKTANTSKI CENTAR dioničko društvo za informatički inženjering, OIB 98483804275, Mihovljanska 72, 40000 Čakovec; ERSTE FACTORING društvo s ograničenom odgovornošću za factoring, OIB 10194059689, Ivana Lučića 2, 10000 Zagreb; ČISTOĆA društvo s ograničenom odgovornošću za obavljanje komunalnih djelatnosti održavanja čistoće i odlaganja komunaln, OIB 38812451417, Put Plokita 81, Split; BRODOMERKUR trgovina i usluge, dioničko društvo, OIB 33956120458, Poljička Cesta 35, Split; LAPIS-TEXTUM d.o.o. za trgovinu i proizvodnju, OIB 34024384265, Frankopanska 5/a, 10000 Zagreb; CENTAR BANKA dioničko društvo, OIB 89296739230, Amruševa 6, 10000 Zagreb; HP - Hrvatska pošta d.d., OIB 87311810356, Jurišićeva 13, 10000 Zagreb; WAVIN CROATIA društvo s ograničenom odgovornošću za trgovinu - u likvidaciji, OIB 93287855819, Ogrizovićeva 40a, 10000 Zagreb; MONT INSTALACIJA, društvo s ograničenom odgovornošću za instalacijske i završne radove u građevinarstvu, OIB 05084406987, Ulica Maka Dizdara 55, Split; SCHRACK TECHNIK d.o.o. za promet elektrotehničkih uređaja, OIB 36365310424, Zavrtnica 17, 10000 Zagreb; DUCA, društvo s ograničenom odgovornošću za građevinarstvo, projektiranje i trgovinu, OIB 01304089776, Ruđera Boškovića 4/II, Zadar; ECCOS-INŽENJERING d.o.o. za projektiranje, nadzor i zaštitu osoba i imovine, OIB 71629027685, I Pile 21, 10000 Zagreb zastupanog po punomoćniku Sanja Paić; RADAR d.o.o. za usluge, OIB 70063044422, Ivana Lučića 2/a, 10000 Zagreb; ORBIS HOLDING, d.o.o. za graditeljstvo, trgovinu i usluge, OIB 18315544469, Ivana Lučića 2/A, 10000 Zagreb; ST ARC, d.o.o. za završne i obrtničke radove u gradjevinarstvu i trgovinu, OIB 58632083307, Dubrovačka 49, Split; DET NORSKE VERITAS ADRIATICA d. o. o. , društvo za klasifikaciju, certifikaciju i konzultacije, OIB 66958856391, Ružićeva 32, Rijeka; ERSTE&amp;STEIERMÄRKISCHE BANKA dioničko društvo, OIB 23057039320, Jadranski Trg 3/a, Rijeka; VISOKO POTKROVLJE društvo s ograničenom odgovornošću za građenje, OIB 28887408223, Don Rafaela Radice 38, Žrnovnica; HYPO ALPE-ADRIA-BANK dioničko društvo, OIB 14036333877, Slavonska avenija 6, 10000 Zagreb; TOMAS &amp; CO društvo s ograničenom odgovornošću za proizvodnju i inženjering u elektrotehnici, trgovinu i turizam, export-imp, OIB 52725486771, Kopilica 9, Split; KREDITNA BANKA ZAGREB, dioničko društvo, OIB 70663193635, Ulica grada Vukovara 74, 10000 Zagreb; KRAGIĆ d.o.o. za proizvodnju plastičnih metalnih predmeta i za trgovinu, OIB 35264136731, Put Firula 29, Split; MONTER POLIS d.o.o. za građevinske i instalaterske radove "u stečaju", OIB 66697386731, Poljička cesta 39, Split; TRGOMETAL za proizvodnju, trgovinu i usluge, društvo s ograničenom odgovornošću, OIB 14669056208, Put Dračanice 8, Dugopolje; GDD za građenje i usluge, društvo s ograničenom odgovornošću, OIB 04524958627, Put Plokita 87, Split; LUKA TERM d.o.o. za završne radove u graditeljstvu, OIB 16662980077, Vrapčanska draga 45, 10000 Zagreb; TISS d.o.o. za inženjering, OIB 37779812687, Ulica Fra Grge Martića 30, Split; HRVATSKE ŠUME društvo s ograničenom odgovornošću, OIB 69693144506, Ul.Ljudevita Farkaša Vukotinovića 2, 10000 Zagreb; TEA PHARIA, društvo s ograničenom odgovornošću za trgovinu i usluge, OIB 99294824555, 114.Brigade 10, Split; HEP - Opskrba d.o.o. za opskrbu potrošača električnom, toplinskom energijom i plinom, OIB 63073332379, Ulica grada Vukovara 37, 10000 Zagreb; MONT INSTALACIJA, društvo s ograničenom odgovornošću za instalacijske i završne radove u građevinarstvu, OIB 05084406987, Visoka 55, Split zastupanog po punomoćniku Stjepan Čaljkušić; ST ARC, d.o.o. za završne i obrtničke radove u gradjevinarstvu i trgovinu, OIB 58632083307, Dubrovačka 49, Split; Odvjetničko društvo GLAMUZINA &amp; GROŠETA, OIB 69402757072, Krajiška 27, 10000 Zagreb; ELEKTROKOVINA ADRIA, d.o.o. za izradu, prodaju, montažu i popravak elektrotehničkih proizvoda, OIB 86742905038, Vukovarska 52/A, Split; MAĆEŠIĆ I PARTNERI odvjetničko društvo, OIB 11793113837, Pod Kaštelom 4, Rijeka; SVEUČILIŠTE U SPLITU, STUDENTSKI CENTAR-SPLIT, OIB 25975412650, Sinjska Ulica 6, Split; Siemens dioničko društvo za elektrotehniku, OIB 12673471493, Heinzelova 70/a, 10000 Zagreb; ANTOLIĆ I SURADNICI odvjetničko društvo, javno trgovačko društvo, OIB 82891991682, Ulica Pavla Hatza 3, 10000 Zagreb; Igor Nazor, vlasnik  Obrta za usluge  NAVA, OIB 10447826313, Tršćanska  53, 21000 Split; OT-OPTIMA TELEKOM d.d. za telekomunikacije, OIB 36004425025, Bani 75/a, 10000 Zagreb; SVEUČILIŠTE U SPLITU, STUDENTSKI CENTAR-SPLIT, OIB 25975412650, Sinjska Ulica 6, 21000 Split</izvorni_sadrzaj>
    <derivirana_varijabla naziv="DomainObject.Predmet.StrankaFormatedWithAdressOIB_1"> PASTOR INŽENJERING d.d., OIB 55598634637, Novačka 2, Rakitje zastupanog po punomoćniku KSENIJA ČERIN; TEA PHARIA, društvo s ograničenom odgovornošću za trgovinu i usluge, OIB 99294824555, 114.Brigade 10, Split; TISS d.o.o. za inženjering, OIB 37779812687, Ulica Fra Grge Martića 30, Split; JADRANSKO OSIGURANJE dioničko društvo, OIB 94472454976, Listopadska 2, 10000 Zagreb; TEHNOPLAST d.o.o. za građevinarstvo, trgovinu, ugostiteljstvo, turizam i uslužne djelatnosti, OIB 70676517267, Ulica Slobode 5, Split; HYPO ALPE-ADRIA-BANK dioničko društvo, OIB 14036333877, Slavonska avenija 6, 10000 Zagreb; HELIOS Vienna Insurance Group dioničko društvo za osiguranje, OIB 59369087232, Poljička ulica 5, 10000 Zagreb; HYPO-LEASING KROATIEN, društvo za financiranje, d.o.o., OIB 87064273078, Koranska 16, 10000 Zagreb; HERUS d.o.o. za usluge, OIB 73063900220, Poljička Cesta 39, Split; ELEKTROMATERIJAL dioničko društvo za trgovinu i usluge u stečaju, OIB 72091456912, Cambierieva 13, Rijeka; ALING društvo s ograničenom odgovornošću za tehničku zaštitu osoba i imovine, OIB 67349852816, Andrije Žaje 61, 10000 Zagreb; JADRANSKO OSIGURANJE dioničko društvo, OIB 94472454976, Put Supavla 1, 21000 Split; SUNCE OSIGURANJE dioničko društvo za osiguranje, OIB 12012147571, Varaždinska  54, 21000 Split; PORSCHE INTER AUTO d.o.o. za trgovinu i popravak motornih vozila, OIB 67492500921, Velimira Škorpika 21-23, 10000 Zagreb; MERSTEEL d.o.o. za trgovinu i usluge, OIB 32913763672, Slavonska avenija 22 d, 10000 Zagreb; KOMJATE za trgovinu i usluge društvo s ograničenom odgovornošću, OIB 92009564551, Komjate 9/A, Kaštel Lukšić; VODOVOD-OSIJEK d.o.o. za vodoopskrbu i odvodnju, OIB 43654507669, Poljski Put 1, Osijek; ING-ATEST d.o.o. za trgovinu i usluge, OIB 21777333810, Hrvatske mornarice 1/a, Split zastupanog po punomoćniku Vinko Radovani; MORULA d.o.o. za trgovinu i usluge, OIB 88833097372, Domovinskog rata 29/c, Podstrana; FRIGOOPREMA, društvo s  ograničenom odgovornošću za proizvodnju, trgovinu i usluge, OIB 60316076304, Ivankova 126, Stobreč; MATEL d.o.o. za proizvodnju, zastupanje i trgovinu, OIB 11899215110, Popovićeva 8, 10000 Zagreb; GERION d.o.o. za građenje, OIB 86354925004, Matice Hrvatske 59, Split; MESSER CROATIA PLIN Poduzeće za proizvodnju i prodaju tehničkih plinova d.o.o., OIB 32179081874, Industrijska 1, Zaprešić; MEĐIMURJE INFORMACIJSKO PROJEKTANTSKI CENTAR dioničko društvo za informatički inženjering, OIB 98483804275, Mihovljanska 72, 40000 Čakovec; ERSTE FACTORING društvo s ograničenom odgovornošću za factoring, OIB 10194059689, Ivana Lučića 2, 10000 Zagreb; ČISTOĆA društvo s ograničenom odgovornošću za obavljanje komunalnih djelatnosti održavanja čistoće i odlaganja komunaln, OIB 38812451417, Put Plokita 81, Split; BRODOMERKUR trgovina i usluge, dioničko društvo, OIB 33956120458, Poljička Cesta 35, Split; LAPIS-TEXTUM d.o.o. za trgovinu i proizvodnju, OIB 34024384265, Frankopanska 5/a, 10000 Zagreb; CENTAR BANKA dioničko društvo, OIB 89296739230, Amruševa 6, 10000 Zagreb; HP - Hrvatska pošta d.d., OIB 87311810356, Jurišićeva 13, 10000 Zagreb; WAVIN CROATIA društvo s ograničenom odgovornošću za trgovinu - u likvidaciji, OIB 93287855819, Ogrizovićeva 40a, 10000 Zagreb; MONT INSTALACIJA, društvo s ograničenom odgovornošću za instalacijske i završne radove u građevinarstvu, OIB 05084406987, Ulica Maka Dizdara 55, Split; SCHRACK TECHNIK d.o.o. za promet elektrotehničkih uređaja, OIB 36365310424, Zavrtnica 17, 10000 Zagreb; DUCA, društvo s ograničenom odgovornošću za građevinarstvo, projektiranje i trgovinu, OIB 01304089776, Ruđera Boškovića 4/II, Zadar; ECCOS-INŽENJERING d.o.o. za projektiranje, nadzor i zaštitu osoba i imovine, OIB 71629027685, I Pile 21, 10000 Zagreb zastupanog po punomoćniku Sanja Paić; RADAR d.o.o. za usluge, OIB 70063044422, Ivana Lučića 2/a, 10000 Zagreb; ORBIS HOLDING, d.o.o. za graditeljstvo, trgovinu i usluge, OIB 18315544469, Ivana Lučića 2/A, 10000 Zagreb; ST ARC, d.o.o. za završne i obrtničke radove u gradjevinarstvu i trgovinu, OIB 58632083307, Dubrovačka 49, Split; DET NORSKE VERITAS ADRIATICA d. o. o. , društvo za klasifikaciju, certifikaciju i konzultacije, OIB 66958856391, Ružićeva 32, Rijeka; ERSTE&amp;STEIERMÄRKISCHE BANKA dioničko društvo, OIB 23057039320, Jadranski Trg 3/a, Rijeka; VISOKO POTKROVLJE društvo s ograničenom odgovornošću za građenje, OIB 28887408223, Don Rafaela Radice 38, Žrnovnica; HYPO ALPE-ADRIA-BANK dioničko društvo, OIB 14036333877, Slavonska avenija 6, 10000 Zagreb; TOMAS &amp; CO društvo s ograničenom odgovornošću za proizvodnju i inženjering u elektrotehnici, trgovinu i turizam, export-imp, OIB 52725486771, Kopilica 9, Split; KREDITNA BANKA ZAGREB, dioničko društvo, OIB 70663193635, Ulica grada Vukovara 74, 10000 Zagreb; KRAGIĆ d.o.o. za proizvodnju plastičnih metalnih predmeta i za trgovinu, OIB 35264136731, Put Firula 29, Split; MONTER POLIS d.o.o. za građevinske i instalaterske radove "u stečaju", OIB 66697386731, Poljička cesta 39, Split; TRGOMETAL za proizvodnju, trgovinu i usluge, društvo s ograničenom odgovornošću, OIB 14669056208, Put Dračanice 8, Dugopolje; GDD za građenje i usluge, društvo s ograničenom odgovornošću, OIB 04524958627, Put Plokita 87, Split; LUKA TERM d.o.o. za završne radove u graditeljstvu, OIB 16662980077, Vrapčanska draga 45, 10000 Zagreb; TISS d.o.o. za inženjering, OIB 37779812687, Ulica Fra Grge Martića 30, Split; HRVATSKE ŠUME društvo s ograničenom odgovornošću, OIB 69693144506, Ul.Ljudevita Farkaša Vukotinovića 2, 10000 Zagreb; TEA PHARIA, društvo s ograničenom odgovornošću za trgovinu i usluge, OIB 99294824555, 114.Brigade 10, Split; HEP - Opskrba d.o.o. za opskrbu potrošača električnom, toplinskom energijom i plinom, OIB 63073332379, Ulica grada Vukovara 37, 10000 Zagreb; MONT INSTALACIJA, društvo s ograničenom odgovornošću za instalacijske i završne radove u građevinarstvu, OIB 05084406987, Visoka 55, Split zastupanog po punomoćniku Stjepan Čaljkušić; ST ARC, d.o.o. za završne i obrtničke radove u gradjevinarstvu i trgovinu, OIB 58632083307, Dubrovačka 49, Split; Odvjetničko društvo GLAMUZINA &amp; GROŠETA, OIB 69402757072, Krajiška 27, 10000 Zagreb; ELEKTROKOVINA ADRIA, d.o.o. za izradu, prodaju, montažu i popravak elektrotehničkih proizvoda, OIB 86742905038, Vukovarska 52/A, Split; MAĆEŠIĆ I PARTNERI odvjetničko društvo, OIB 11793113837, Pod Kaštelom 4, Rijeka; SVEUČILIŠTE U SPLITU, STUDENTSKI CENTAR-SPLIT, OIB 25975412650, Sinjska Ulica 6, Split; Siemens dioničko društvo za elektrotehniku, OIB 12673471493, Heinzelova 70/a, 10000 Zagreb; ANTOLIĆ I SURADNICI odvjetničko društvo, javno trgovačko društvo, OIB 82891991682, Ulica Pavla Hatza 3, 10000 Zagreb; Igor Nazor, vlasnik  Obrta za usluge  NAVA, OIB 10447826313, Tršćanska  53, 21000 Split; OT-OPTIMA TELEKOM d.d. za telekomunikacije, OIB 36004425025, Bani 75/a, 10000 Zagreb; SVEUČILIŠTE U SPLITU, STUDENTSKI CENTAR-SPLIT, OIB 25975412650, Sinjska Ulica 6, 21000 Split</derivirana_varijabla>
  </DomainObject.Predmet.StrankaFormatedWithAdressOIB>
  <DomainObject.Predmet.StrankaWithAdress>
    <izvorni_sadrzaj>PASTOR INŽENJERING d.d. Novačka 2,Rakitje,TEA PHARIA, društvo s ograničenom odgovornošću za trgovinu i usluge 114.Brigade 10,Split,TISS d.o.o. za inženjering Ulica Fra Grge Martića 30,Split,JADRANSKO OSIGURANJE dioničko društvo Listopadska 2,10000 Zagreb,TEHNOPLAST d.o.o. za građevinarstvo, trgovinu, ugostiteljstvo, turizam i uslužne djelatnosti Ulica Slobode 5,Split,HYPO ALPE-ADRIA-BANK dioničko društvo Slavonska avenija 6,10000 Zagreb,HELIOS Vienna Insurance Group dioničko društvo za osiguranje Poljička ulica 5,10000 Zagreb,HYPO-LEASING KROATIEN, društvo za financiranje, d.o.o. Koranska 16,10000 Zagreb,HERUS d.o.o. za usluge Poljička Cesta 39,Split,ELEKTROMATERIJAL dioničko društvo za trgovinu i usluge u stečaju Cambierieva 13,Rijeka,ALING društvo s ograničenom odgovornošću za tehničku zaštitu osoba i imovine Andrije Žaje 61,10000 Zagreb,JADRANSKO OSIGURANJE dioničko društvo Put Supavla 1,21000 Split,SUNCE OSIGURANJE dioničko društvo za osiguranje Varaždinska  54,21000 Split,PORSCHE INTER AUTO d.o.o. za trgovinu i popravak motornih vozila Velimira Škorpika 21-23,10000 Zagreb,MERSTEEL d.o.o. za trgovinu i usluge Slavonska avenija 22 d,10000 Zagreb,KOMJATE za trgovinu i usluge društvo s ograničenom odgovornošću Komjate 9/A,Kaštel Lukšić,VODOVOD-OSIJEK d.o.o. za vodoopskrbu i odvodnju Poljski Put 1,Osijek,ING-ATEST d.o.o. za trgovinu i usluge Hrvatske mornarice 1/a,Split,MORULA d.o.o. za trgovinu i usluge Domovinskog rata 29/c,Podstrana,FRIGOOPREMA, društvo s  ograničenom odgovornošću za proizvodnju, trgovinu i usluge Ivankova 126,Stobreč,MATEL d.o.o. za proizvodnju, zastupanje i trgovinu Popovićeva 8,10000 Zagreb,GERION d.o.o. za građenje Matice Hrvatske 59,Split,MESSER CROATIA PLIN Poduzeće za proizvodnju i prodaju tehničkih plinova d.o.o. Industrijska 1,Zaprešić,MEĐIMURJE INFORMACIJSKO PROJEKTANTSKI CENTAR dioničko društvo za informatički inženjering Mihovljanska 72,40000 Čakovec,ERSTE FACTORING društvo s ograničenom odgovornošću za factoring Ivana Lučića 2,10000 Zagreb,ČISTOĆA društvo s ograničenom odgovornošću za obavljanje komunalnih djelatnosti održavanja čistoće i odlaganja komunaln Put Plokita 81,Split,BRODOMERKUR trgovina i usluge, dioničko društvo Poljička Cesta 35,Split,LAPIS-TEXTUM d.o.o. za trgovinu i proizvodnju Frankopanska 5/a,10000 Zagreb,CENTAR BANKA dioničko društvo Amruševa 6,10000 Zagreb,HP - Hrvatska pošta d.d. Jurišićeva 13,10000 Zagreb,WAVIN CROATIA društvo s ograničenom odgovornošću za trgovinu - u likvidaciji Ogrizovićeva 40a,10000 Zagreb,MONT INSTALACIJA, društvo s ograničenom odgovornošću za instalacijske i završne radove u građevinarstvu Ulica Maka Dizdara 55,Split,SCHRACK TECHNIK d.o.o. za promet elektrotehničkih uređaja Zavrtnica 17,10000 Zagreb,DUCA, društvo s ograničenom odgovornošću za građevinarstvo, projektiranje i trgovinu Ruđera Boškovića 4/II,Zadar,ECCOS-INŽENJERING d.o.o. za projektiranje, nadzor i zaštitu osoba i imovine I Pile 21,10000 Zagreb,RADAR d.o.o. za usluge Ivana Lučića 2/a,10000 Zagreb,ORBIS HOLDING, d.o.o. za graditeljstvo, trgovinu i usluge Ivana Lučića 2/A,10000 Zagreb,ST ARC, d.o.o. za završne i obrtničke radove u gradjevinarstvu i trgovinu Dubrovačka 49,Split,DET NORSKE VERITAS ADRIATICA d. o. o. , društvo za klasifikaciju, certifikaciju i konzultacije Ružićeva 32,Rijeka,ERSTE&amp;STEIERMÄRKISCHE BANKA dioničko društvo Jadranski Trg 3/a,Rijeka,VISOKO POTKROVLJE društvo s ograničenom odgovornošću za građenje Don Rafaela Radice 38,Žrnovnica,HYPO ALPE-ADRIA-BANK dioničko društvo Slavonska avenija 6,10000 Zagreb,TOMAS &amp; CO društvo s ograničenom odgovornošću za proizvodnju i inženjering u elektrotehnici, trgovinu i turizam, export-imp Kopilica 9,Split,KREDITNA BANKA ZAGREB, dioničko društvo Ulica grada Vukovara 74,10000 Zagreb,KRAGIĆ d.o.o. za proizvodnju plastičnih metalnih predmeta i za trgovinu Put Firula 29,Split,MONTER POLIS d.o.o. za građevinske i instalaterske radove "u stečaju" Poljička cesta 39,Split,TRGOMETAL za proizvodnju, trgovinu i usluge, društvo s ograničenom odgovornošću Put Dračanice 8,Dugopolje,GDD za građenje i usluge, društvo s ograničenom odgovornošću Put Plokita 87,Split,LUKA TERM d.o.o. za završne radove u graditeljstvu Vrapčanska draga 45,10000 Zagreb,TISS d.o.o. za inženjering Ulica Fra Grge Martića 30,Split,HRVATSKE ŠUME društvo s ograničenom odgovornošću Ul.Ljudevita Farkaša Vukotinovića 2,10000 Zagreb,TEA PHARIA, društvo s ograničenom odgovornošću za trgovinu i usluge 114.Brigade 10,Split,HEP - Opskrba d.o.o. za opskrbu potrošača električnom, toplinskom energijom i plinom Ulica grada Vukovara 37,10000 Zagreb,MONT INSTALACIJA, društvo s ograničenom odgovornošću za instalacijske i završne radove u građevinarstvu Visoka 55,Split,ST ARC, d.o.o. za završne i obrtničke radove u gradjevinarstvu i trgovinu Dubrovačka 49,Split,Odvjetničko društvo GLAMUZINA &amp; GROŠETA Krajiška 27,10000 Zagreb,ELEKTROKOVINA ADRIA, d.o.o. za izradu, prodaju, montažu i popravak elektrotehničkih proizvoda Vukovarska 52/A,Split,MAĆEŠIĆ I PARTNERI odvjetničko društvo Pod Kaštelom 4,Rijeka,SVEUČILIŠTE U SPLITU, STUDENTSKI CENTAR-SPLIT Sinjska Ulica 6,Split,Siemens dioničko društvo za elektrotehniku Heinzelova 70/a,10000 Zagreb,ANTOLIĆ I SURADNICI odvjetničko društvo, javno trgovačko društvo Ulica Pavla Hatza 3,10000 Zagreb,Igor Nazor, vlasnik  Obrta za usluge  NAVA Tršćanska  53,21000 Split,OT-OPTIMA TELEKOM d.d. za telekomunikacije Bani 75/a,10000 Zagreb,SVEUČILIŠTE U SPLITU, STUDENTSKI CENTAR-SPLIT Sinjska Ulica 6,21000 Split</izvorni_sadrzaj>
    <derivirana_varijabla naziv="DomainObject.Predmet.StrankaWithAdress_1">PASTOR INŽENJERING d.d. Novačka 2,Rakitje,TEA PHARIA, društvo s ograničenom odgovornošću za trgovinu i usluge 114.Brigade 10,Split,TISS d.o.o. za inženjering Ulica Fra Grge Martića 30,Split,JADRANSKO OSIGURANJE dioničko društvo Listopadska 2,10000 Zagreb,TEHNOPLAST d.o.o. za građevinarstvo, trgovinu, ugostiteljstvo, turizam i uslužne djelatnosti Ulica Slobode 5,Split,HYPO ALPE-ADRIA-BANK dioničko društvo Slavonska avenija 6,10000 Zagreb,HELIOS Vienna Insurance Group dioničko društvo za osiguranje Poljička ulica 5,10000 Zagreb,HYPO-LEASING KROATIEN, društvo za financiranje, d.o.o. Koranska 16,10000 Zagreb,HERUS d.o.o. za usluge Poljička Cesta 39,Split,ELEKTROMATERIJAL dioničko društvo za trgovinu i usluge u stečaju Cambierieva 13,Rijeka,ALING društvo s ograničenom odgovornošću za tehničku zaštitu osoba i imovine Andrije Žaje 61,10000 Zagreb,JADRANSKO OSIGURANJE dioničko društvo Put Supavla 1,21000 Split,SUNCE OSIGURANJE dioničko društvo za osiguranje Varaždinska  54,21000 Split,PORSCHE INTER AUTO d.o.o. za trgovinu i popravak motornih vozila Velimira Škorpika 21-23,10000 Zagreb,MERSTEEL d.o.o. za trgovinu i usluge Slavonska avenija 22 d,10000 Zagreb,KOMJATE za trgovinu i usluge društvo s ograničenom odgovornošću Komjate 9/A,Kaštel Lukšić,VODOVOD-OSIJEK d.o.o. za vodoopskrbu i odvodnju Poljski Put 1,Osijek,ING-ATEST d.o.o. za trgovinu i usluge Hrvatske mornarice 1/a,Split,MORULA d.o.o. za trgovinu i usluge Domovinskog rata 29/c,Podstrana,FRIGOOPREMA, društvo s  ograničenom odgovornošću za proizvodnju, trgovinu i usluge Ivankova 126,Stobreč,MATEL d.o.o. za proizvodnju, zastupanje i trgovinu Popovićeva 8,10000 Zagreb,GERION d.o.o. za građenje Matice Hrvatske 59,Split,MESSER CROATIA PLIN Poduzeće za proizvodnju i prodaju tehničkih plinova d.o.o. Industrijska 1,Zaprešić,MEĐIMURJE INFORMACIJSKO PROJEKTANTSKI CENTAR dioničko društvo za informatički inženjering Mihovljanska 72,40000 Čakovec,ERSTE FACTORING društvo s ograničenom odgovornošću za factoring Ivana Lučića 2,10000 Zagreb,ČISTOĆA društvo s ograničenom odgovornošću za obavljanje komunalnih djelatnosti održavanja čistoće i odlaganja komunaln Put Plokita 81,Split,BRODOMERKUR trgovina i usluge, dioničko društvo Poljička Cesta 35,Split,LAPIS-TEXTUM d.o.o. za trgovinu i proizvodnju Frankopanska 5/a,10000 Zagreb,CENTAR BANKA dioničko društvo Amruševa 6,10000 Zagreb,HP - Hrvatska pošta d.d. Jurišićeva 13,10000 Zagreb,WAVIN CROATIA društvo s ograničenom odgovornošću za trgovinu - u likvidaciji Ogrizovićeva 40a,10000 Zagreb,MONT INSTALACIJA, društvo s ograničenom odgovornošću za instalacijske i završne radove u građevinarstvu Ulica Maka Dizdara 55,Split,SCHRACK TECHNIK d.o.o. za promet elektrotehničkih uređaja Zavrtnica 17,10000 Zagreb,DUCA, društvo s ograničenom odgovornošću za građevinarstvo, projektiranje i trgovinu Ruđera Boškovića 4/II,Zadar,ECCOS-INŽENJERING d.o.o. za projektiranje, nadzor i zaštitu osoba i imovine I Pile 21,10000 Zagreb,RADAR d.o.o. za usluge Ivana Lučića 2/a,10000 Zagreb,ORBIS HOLDING, d.o.o. za graditeljstvo, trgovinu i usluge Ivana Lučića 2/A,10000 Zagreb,ST ARC, d.o.o. za završne i obrtničke radove u gradjevinarstvu i trgovinu Dubrovačka 49,Split,DET NORSKE VERITAS ADRIATICA d. o. o. , društvo za klasifikaciju, certifikaciju i konzultacije Ružićeva 32,Rijeka,ERSTE&amp;STEIERMÄRKISCHE BANKA dioničko društvo Jadranski Trg 3/a,Rijeka,VISOKO POTKROVLJE društvo s ograničenom odgovornošću za građenje Don Rafaela Radice 38,Žrnovnica,HYPO ALPE-ADRIA-BANK dioničko društvo Slavonska avenija 6,10000 Zagreb,TOMAS &amp; CO društvo s ograničenom odgovornošću za proizvodnju i inženjering u elektrotehnici, trgovinu i turizam, export-imp Kopilica 9,Split,KREDITNA BANKA ZAGREB, dioničko društvo Ulica grada Vukovara 74,10000 Zagreb,KRAGIĆ d.o.o. za proizvodnju plastičnih metalnih predmeta i za trgovinu Put Firula 29,Split,MONTER POLIS d.o.o. za građevinske i instalaterske radove "u stečaju" Poljička cesta 39,Split,TRGOMETAL za proizvodnju, trgovinu i usluge, društvo s ograničenom odgovornošću Put Dračanice 8,Dugopolje,GDD za građenje i usluge, društvo s ograničenom odgovornošću Put Plokita 87,Split,LUKA TERM d.o.o. za završne radove u graditeljstvu Vrapčanska draga 45,10000 Zagreb,TISS d.o.o. za inženjering Ulica Fra Grge Martića 30,Split,HRVATSKE ŠUME društvo s ograničenom odgovornošću Ul.Ljudevita Farkaša Vukotinovića 2,10000 Zagreb,TEA PHARIA, društvo s ograničenom odgovornošću za trgovinu i usluge 114.Brigade 10,Split,HEP - Opskrba d.o.o. za opskrbu potrošača električnom, toplinskom energijom i plinom Ulica grada Vukovara 37,10000 Zagreb,MONT INSTALACIJA, društvo s ograničenom odgovornošću za instalacijske i završne radove u građevinarstvu Visoka 55,Split,ST ARC, d.o.o. za završne i obrtničke radove u gradjevinarstvu i trgovinu Dubrovačka 49,Split,Odvjetničko društvo GLAMUZINA &amp; GROŠETA Krajiška 27,10000 Zagreb,ELEKTROKOVINA ADRIA, d.o.o. za izradu, prodaju, montažu i popravak elektrotehničkih proizvoda Vukovarska 52/A,Split,MAĆEŠIĆ I PARTNERI odvjetničko društvo Pod Kaštelom 4,Rijeka,SVEUČILIŠTE U SPLITU, STUDENTSKI CENTAR-SPLIT Sinjska Ulica 6,Split,Siemens dioničko društvo za elektrotehniku Heinzelova 70/a,10000 Zagreb,ANTOLIĆ I SURADNICI odvjetničko društvo, javno trgovačko društvo Ulica Pavla Hatza 3,10000 Zagreb,Igor Nazor, vlasnik  Obrta za usluge  NAVA Tršćanska  53,21000 Split,OT-OPTIMA TELEKOM d.d. za telekomunikacije Bani 75/a,10000 Zagreb,SVEUČILIŠTE U SPLITU, STUDENTSKI CENTAR-SPLIT Sinjska Ulica 6,21000 Split</derivirana_varijabla>
  </DomainObject.Predmet.StrankaWithAdress>
  <DomainObject.Predmet.StrankaWithAdressOIB>
    <izvorni_sadrzaj>PASTOR INŽENJERING d.d., OIB 55598634637, Novačka 2,Rakitje,TEA PHARIA, društvo s ograničenom odgovornošću za trgovinu i usluge, OIB 99294824555, 114.Brigade 10,Split,TISS d.o.o. za inženjering, OIB 37779812687, Ulica Fra Grge Martića 30,Split,JADRANSKO OSIGURANJE dioničko društvo, OIB 94472454976, Listopadska 2,10000 Zagreb,TEHNOPLAST d.o.o. za građevinarstvo, trgovinu, ugostiteljstvo, turizam i uslužne djelatnosti, OIB 70676517267, Ulica Slobode 5,Split,HYPO ALPE-ADRIA-BANK dioničko društvo, OIB 14036333877, Slavonska avenija 6,10000 Zagreb,HELIOS Vienna Insurance Group dioničko društvo za osiguranje, OIB 59369087232, Poljička ulica 5,10000 Zagreb,HYPO-LEASING KROATIEN, društvo za financiranje, d.o.o., OIB 87064273078, Koranska 16,10000 Zagreb,HERUS d.o.o. za usluge, OIB 73063900220, Poljička Cesta 39,Split,ELEKTROMATERIJAL dioničko društvo za trgovinu i usluge u stečaju, OIB 72091456912, Cambierieva 13,Rijeka,ALING društvo s ograničenom odgovornošću za tehničku zaštitu osoba i imovine, OIB 67349852816, Andrije Žaje 61,10000 Zagreb,JADRANSKO OSIGURANJE dioničko društvo, OIB 94472454976, Put Supavla 1,21000 Split,SUNCE OSIGURANJE dioničko društvo za osiguranje, OIB 12012147571, Varaždinska  54,21000 Split,PORSCHE INTER AUTO d.o.o. za trgovinu i popravak motornih vozila, OIB 67492500921, Velimira Škorpika 21-23,10000 Zagreb,MERSTEEL d.o.o. za trgovinu i usluge, OIB 32913763672, Slavonska avenija 22 d,10000 Zagreb,KOMJATE za trgovinu i usluge društvo s ograničenom odgovornošću, OIB 92009564551, Komjate 9/A,Kaštel Lukšić,VODOVOD-OSIJEK d.o.o. za vodoopskrbu i odvodnju, OIB 43654507669, Poljski Put 1,Osijek,ING-ATEST d.o.o. za trgovinu i usluge, OIB 21777333810, Hrvatske mornarice 1/a,Split,MORULA d.o.o. za trgovinu i usluge, OIB 88833097372, Domovinskog rata 29/c,Podstrana,FRIGOOPREMA, društvo s  ograničenom odgovornošću za proizvodnju, trgovinu i usluge, OIB 60316076304, Ivankova 126,Stobreč,MATEL d.o.o. za proizvodnju, zastupanje i trgovinu, OIB 11899215110, Popovićeva 8,10000 Zagreb,GERION d.o.o. za građenje, OIB 86354925004, Matice Hrvatske 59,Split,MESSER CROATIA PLIN Poduzeće za proizvodnju i prodaju tehničkih plinova d.o.o., OIB 32179081874, Industrijska 1,Zaprešić,MEĐIMURJE INFORMACIJSKO PROJEKTANTSKI CENTAR dioničko društvo za informatički inženjering, OIB 98483804275, Mihovljanska 72,40000 Čakovec,ERSTE FACTORING društvo s ograničenom odgovornošću za factoring, OIB 10194059689, Ivana Lučića 2,10000 Zagreb,ČISTOĆA društvo s ograničenom odgovornošću za obavljanje komunalnih djelatnosti održavanja čistoće i odlaganja komunaln, OIB 38812451417, Put Plokita 81,Split,BRODOMERKUR trgovina i usluge, dioničko društvo, OIB 33956120458, Poljička Cesta 35,Split,LAPIS-TEXTUM d.o.o. za trgovinu i proizvodnju, OIB 34024384265, Frankopanska 5/a,10000 Zagreb,CENTAR BANKA dioničko društvo, OIB 89296739230, Amruševa 6,10000 Zagreb,HP - Hrvatska pošta d.d., OIB 87311810356, Jurišićeva 13,10000 Zagreb,WAVIN CROATIA društvo s ograničenom odgovornošću za trgovinu - u likvidaciji, OIB 93287855819, Ogrizovićeva 40a,10000 Zagreb,MONT INSTALACIJA, društvo s ograničenom odgovornošću za instalacijske i završne radove u građevinarstvu, OIB 05084406987, Ulica Maka Dizdara 55,Split,SCHRACK TECHNIK d.o.o. za promet elektrotehničkih uređaja, OIB 36365310424, Zavrtnica 17,10000 Zagreb,DUCA, društvo s ograničenom odgovornošću za građevinarstvo, projektiranje i trgovinu, OIB 01304089776, Ruđera Boškovića 4/II,Zadar,ECCOS-INŽENJERING d.o.o. za projektiranje, nadzor i zaštitu osoba i imovine, OIB 71629027685, I Pile 21,10000 Zagreb,RADAR d.o.o. za usluge, OIB 70063044422, Ivana Lučića 2/a,10000 Zagreb,ORBIS HOLDING, d.o.o. za graditeljstvo, trgovinu i usluge, OIB 18315544469, Ivana Lučića 2/A,10000 Zagreb,ST ARC, d.o.o. za završne i obrtničke radove u gradjevinarstvu i trgovinu, OIB 58632083307, Dubrovačka 49,Split,DET NORSKE VERITAS ADRIATICA d. o. o. , društvo za klasifikaciju, certifikaciju i konzultacije, OIB 66958856391, Ružićeva 32,Rijeka,ERSTE&amp;STEIERMÄRKISCHE BANKA dioničko društvo, OIB 23057039320, Jadranski Trg 3/a,Rijeka,VISOKO POTKROVLJE društvo s ograničenom odgovornošću za građenje, OIB 28887408223, Don Rafaela Radice 38,Žrnovnica,HYPO ALPE-ADRIA-BANK dioničko društvo, OIB 14036333877, Slavonska avenija 6,10000 Zagreb,TOMAS &amp; CO društvo s ograničenom odgovornošću za proizvodnju i inženjering u elektrotehnici, trgovinu i turizam, export-imp, OIB 52725486771, Kopilica 9,Split,KREDITNA BANKA ZAGREB, dioničko društvo, OIB 70663193635, Ulica grada Vukovara 74,10000 Zagreb,KRAGIĆ d.o.o. za proizvodnju plastičnih metalnih predmeta i za trgovinu, OIB 35264136731, Put Firula 29,Split,MONTER POLIS d.o.o. za građevinske i instalaterske radove "u stečaju", OIB 66697386731, Poljička cesta 39,Split,TRGOMETAL za proizvodnju, trgovinu i usluge, društvo s ograničenom odgovornošću, OIB 14669056208, Put Dračanice 8,Dugopolje,GDD za građenje i usluge, društvo s ograničenom odgovornošću, OIB 04524958627, Put Plokita 87,Split,LUKA TERM d.o.o. za završne radove u graditeljstvu, OIB 16662980077, Vrapčanska draga 45,10000 Zagreb,TISS d.o.o. za inženjering, OIB 37779812687, Ulica Fra Grge Martića 30,Split,HRVATSKE ŠUME društvo s ograničenom odgovornošću, OIB 69693144506, Ul.Ljudevita Farkaša Vukotinovića 2,10000 Zagreb,TEA PHARIA, društvo s ograničenom odgovornošću za trgovinu i usluge, OIB 99294824555, 114.Brigade 10,Split,HEP - Opskrba d.o.o. za opskrbu potrošača električnom, toplinskom energijom i plinom, OIB 63073332379, Ulica grada Vukovara 37,10000 Zagreb,MONT INSTALACIJA, društvo s ograničenom odgovornošću za instalacijske i završne radove u građevinarstvu, OIB 05084406987, Visoka 55,Split,ST ARC, d.o.o. za završne i obrtničke radove u gradjevinarstvu i trgovinu, OIB 58632083307, Dubrovačka 49,Split,Odvjetničko društvo GLAMUZINA &amp; GROŠETA, OIB 69402757072, Krajiška 27,10000 Zagreb,ELEKTROKOVINA ADRIA, d.o.o. za izradu, prodaju, montažu i popravak elektrotehničkih proizvoda, OIB 86742905038, Vukovarska 52/A,Split,MAĆEŠIĆ I PARTNERI odvjetničko društvo, OIB 11793113837, Pod Kaštelom 4,Rijeka,SVEUČILIŠTE U SPLITU, STUDENTSKI CENTAR-SPLIT, OIB 25975412650, Sinjska Ulica 6,Split,Siemens dioničko društvo za elektrotehniku, OIB 12673471493, Heinzelova 70/a,10000 Zagreb,ANTOLIĆ I SURADNICI odvjetničko društvo, javno trgovačko društvo, OIB 82891991682, Ulica Pavla Hatza 3,10000 Zagreb,Igor Nazor, vlasnik  Obrta za usluge  NAVA, OIB 10447826313, Tršćanska  53,21000 Split,OT-OPTIMA TELEKOM d.d. za telekomunikacije, OIB 36004425025, Bani 75/a,10000 Zagreb,SVEUČILIŠTE U SPLITU, STUDENTSKI CENTAR-SPLIT, OIB 25975412650, Sinjska Ulica 6,21000 Split</izvorni_sadrzaj>
    <derivirana_varijabla naziv="DomainObject.Predmet.StrankaWithAdressOIB_1">PASTOR INŽENJERING d.d., OIB 55598634637, Novačka 2,Rakitje,TEA PHARIA, društvo s ograničenom odgovornošću za trgovinu i usluge, OIB 99294824555, 114.Brigade 10,Split,TISS d.o.o. za inženjering, OIB 37779812687, Ulica Fra Grge Martića 30,Split,JADRANSKO OSIGURANJE dioničko društvo, OIB 94472454976, Listopadska 2,10000 Zagreb,TEHNOPLAST d.o.o. za građevinarstvo, trgovinu, ugostiteljstvo, turizam i uslužne djelatnosti, OIB 70676517267, Ulica Slobode 5,Split,HYPO ALPE-ADRIA-BANK dioničko društvo, OIB 14036333877, Slavonska avenija 6,10000 Zagreb,HELIOS Vienna Insurance Group dioničko društvo za osiguranje, OIB 59369087232, Poljička ulica 5,10000 Zagreb,HYPO-LEASING KROATIEN, društvo za financiranje, d.o.o., OIB 87064273078, Koranska 16,10000 Zagreb,HERUS d.o.o. za usluge, OIB 73063900220, Poljička Cesta 39,Split,ELEKTROMATERIJAL dioničko društvo za trgovinu i usluge u stečaju, OIB 72091456912, Cambierieva 13,Rijeka,ALING društvo s ograničenom odgovornošću za tehničku zaštitu osoba i imovine, OIB 67349852816, Andrije Žaje 61,10000 Zagreb,JADRANSKO OSIGURANJE dioničko društvo, OIB 94472454976, Put Supavla 1,21000 Split,SUNCE OSIGURANJE dioničko društvo za osiguranje, OIB 12012147571, Varaždinska  54,21000 Split,PORSCHE INTER AUTO d.o.o. za trgovinu i popravak motornih vozila, OIB 67492500921, Velimira Škorpika 21-23,10000 Zagreb,MERSTEEL d.o.o. za trgovinu i usluge, OIB 32913763672, Slavonska avenija 22 d,10000 Zagreb,KOMJATE za trgovinu i usluge društvo s ograničenom odgovornošću, OIB 92009564551, Komjate 9/A,Kaštel Lukšić,VODOVOD-OSIJEK d.o.o. za vodoopskrbu i odvodnju, OIB 43654507669, Poljski Put 1,Osijek,ING-ATEST d.o.o. za trgovinu i usluge, OIB 21777333810, Hrvatske mornarice 1/a,Split,MORULA d.o.o. za trgovinu i usluge, OIB 88833097372, Domovinskog rata 29/c,Podstrana,FRIGOOPREMA, društvo s  ograničenom odgovornošću za proizvodnju, trgovinu i usluge, OIB 60316076304, Ivankova 126,Stobreč,MATEL d.o.o. za proizvodnju, zastupanje i trgovinu, OIB 11899215110, Popovićeva 8,10000 Zagreb,GERION d.o.o. za građenje, OIB 86354925004, Matice Hrvatske 59,Split,MESSER CROATIA PLIN Poduzeće za proizvodnju i prodaju tehničkih plinova d.o.o., OIB 32179081874, Industrijska 1,Zaprešić,MEĐIMURJE INFORMACIJSKO PROJEKTANTSKI CENTAR dioničko društvo za informatički inženjering, OIB 98483804275, Mihovljanska 72,40000 Čakovec,ERSTE FACTORING društvo s ograničenom odgovornošću za factoring, OIB 10194059689, Ivana Lučića 2,10000 Zagreb,ČISTOĆA društvo s ograničenom odgovornošću za obavljanje komunalnih djelatnosti održavanja čistoće i odlaganja komunaln, OIB 38812451417, Put Plokita 81,Split,BRODOMERKUR trgovina i usluge, dioničko društvo, OIB 33956120458, Poljička Cesta 35,Split,LAPIS-TEXTUM d.o.o. za trgovinu i proizvodnju, OIB 34024384265, Frankopanska 5/a,10000 Zagreb,CENTAR BANKA dioničko društvo, OIB 89296739230, Amruševa 6,10000 Zagreb,HP - Hrvatska pošta d.d., OIB 87311810356, Jurišićeva 13,10000 Zagreb,WAVIN CROATIA društvo s ograničenom odgovornošću za trgovinu - u likvidaciji, OIB 93287855819, Ogrizovićeva 40a,10000 Zagreb,MONT INSTALACIJA, društvo s ograničenom odgovornošću za instalacijske i završne radove u građevinarstvu, OIB 05084406987, Ulica Maka Dizdara 55,Split,SCHRACK TECHNIK d.o.o. za promet elektrotehničkih uređaja, OIB 36365310424, Zavrtnica 17,10000 Zagreb,DUCA, društvo s ograničenom odgovornošću za građevinarstvo, projektiranje i trgovinu, OIB 01304089776, Ruđera Boškovića 4/II,Zadar,ECCOS-INŽENJERING d.o.o. za projektiranje, nadzor i zaštitu osoba i imovine, OIB 71629027685, I Pile 21,10000 Zagreb,RADAR d.o.o. za usluge, OIB 70063044422, Ivana Lučića 2/a,10000 Zagreb,ORBIS HOLDING, d.o.o. za graditeljstvo, trgovinu i usluge, OIB 18315544469, Ivana Lučića 2/A,10000 Zagreb,ST ARC, d.o.o. za završne i obrtničke radove u gradjevinarstvu i trgovinu, OIB 58632083307, Dubrovačka 49,Split,DET NORSKE VERITAS ADRIATICA d. o. o. , društvo za klasifikaciju, certifikaciju i konzultacije, OIB 66958856391, Ružićeva 32,Rijeka,ERSTE&amp;STEIERMÄRKISCHE BANKA dioničko društvo, OIB 23057039320, Jadranski Trg 3/a,Rijeka,VISOKO POTKROVLJE društvo s ograničenom odgovornošću za građenje, OIB 28887408223, Don Rafaela Radice 38,Žrnovnica,HYPO ALPE-ADRIA-BANK dioničko društvo, OIB 14036333877, Slavonska avenija 6,10000 Zagreb,TOMAS &amp; CO društvo s ograničenom odgovornošću za proizvodnju i inženjering u elektrotehnici, trgovinu i turizam, export-imp, OIB 52725486771, Kopilica 9,Split,KREDITNA BANKA ZAGREB, dioničko društvo, OIB 70663193635, Ulica grada Vukovara 74,10000 Zagreb,KRAGIĆ d.o.o. za proizvodnju plastičnih metalnih predmeta i za trgovinu, OIB 35264136731, Put Firula 29,Split,MONTER POLIS d.o.o. za građevinske i instalaterske radove "u stečaju", OIB 66697386731, Poljička cesta 39,Split,TRGOMETAL za proizvodnju, trgovinu i usluge, društvo s ograničenom odgovornošću, OIB 14669056208, Put Dračanice 8,Dugopolje,GDD za građenje i usluge, društvo s ograničenom odgovornošću, OIB 04524958627, Put Plokita 87,Split,LUKA TERM d.o.o. za završne radove u graditeljstvu, OIB 16662980077, Vrapčanska draga 45,10000 Zagreb,TISS d.o.o. za inženjering, OIB 37779812687, Ulica Fra Grge Martića 30,Split,HRVATSKE ŠUME društvo s ograničenom odgovornošću, OIB 69693144506, Ul.Ljudevita Farkaša Vukotinovića 2,10000 Zagreb,TEA PHARIA, društvo s ograničenom odgovornošću za trgovinu i usluge, OIB 99294824555, 114.Brigade 10,Split,HEP - Opskrba d.o.o. za opskrbu potrošača električnom, toplinskom energijom i plinom, OIB 63073332379, Ulica grada Vukovara 37,10000 Zagreb,MONT INSTALACIJA, društvo s ograničenom odgovornošću za instalacijske i završne radove u građevinarstvu, OIB 05084406987, Visoka 55,Split,ST ARC, d.o.o. za završne i obrtničke radove u gradjevinarstvu i trgovinu, OIB 58632083307, Dubrovačka 49,Split,Odvjetničko društvo GLAMUZINA &amp; GROŠETA, OIB 69402757072, Krajiška 27,10000 Zagreb,ELEKTROKOVINA ADRIA, d.o.o. za izradu, prodaju, montažu i popravak elektrotehničkih proizvoda, OIB 86742905038, Vukovarska 52/A,Split,MAĆEŠIĆ I PARTNERI odvjetničko društvo, OIB 11793113837, Pod Kaštelom 4,Rijeka,SVEUČILIŠTE U SPLITU, STUDENTSKI CENTAR-SPLIT, OIB 25975412650, Sinjska Ulica 6,Split,Siemens dioničko društvo za elektrotehniku, OIB 12673471493, Heinzelova 70/a,10000 Zagreb,ANTOLIĆ I SURADNICI odvjetničko društvo, javno trgovačko društvo, OIB 82891991682, Ulica Pavla Hatza 3,10000 Zagreb,Igor Nazor, vlasnik  Obrta za usluge  NAVA, OIB 10447826313, Tršćanska  53,21000 Split,OT-OPTIMA TELEKOM d.d. za telekomunikacije, OIB 36004425025, Bani 75/a,10000 Zagreb,SVEUČILIŠTE U SPLITU, STUDENTSKI CENTAR-SPLIT, OIB 25975412650, Sinjska Ulica 6,21000 Split</derivirana_varijabla>
  </DomainObject.Predmet.StrankaWithAdressOIB>
  <DomainObject.Predmet.StrankaNazivFormated>
    <izvorni_sadrzaj>PASTOR INŽENJERING d.d.,TEA PHARIA, društvo s ograničenom odgovornošću za trgovinu i usluge,TISS d.o.o. za inženjering,JADRANSKO OSIGURANJE dioničko društvo,TEHNOPLAST d.o.o. za građevinarstvo, trgovinu, ugostiteljstvo, turizam i uslužne djelatnosti,HYPO ALPE-ADRIA-BANK dioničko društvo,HELIOS Vienna Insurance Group dioničko društvo za osiguranje,HYPO-LEASING KROATIEN, društvo za financiranje, d.o.o.,HERUS d.o.o. za usluge,ELEKTROMATERIJAL dioničko društvo za trgovinu i usluge u stečaju,ALING društvo s ograničenom odgovornošću za tehničku zaštitu osoba i imovine,JADRANSKO OSIGURANJE dioničko društvo,SUNCE OSIGURANJE dioničko društvo za osiguranje,PORSCHE INTER AUTO d.o.o. za trgovinu i popravak motornih vozila,MERSTEEL d.o.o. za trgovinu i usluge,KOMJATE za trgovinu i usluge društvo s ograničenom odgovornošću,VODOVOD-OSIJEK d.o.o. za vodoopskrbu i odvodnju,ING-ATEST d.o.o. za trgovinu i usluge,MORULA d.o.o. za trgovinu i usluge,FRIGOOPREMA, društvo s  ograničenom odgovornošću za proizvodnju, trgovinu i usluge,MATEL d.o.o. za proizvodnju, zastupanje i trgovinu,GERION d.o.o. za građenje,MESSER CROATIA PLIN Poduzeće za proizvodnju i prodaju tehničkih plinova d.o.o.,MEĐIMURJE INFORMACIJSKO PROJEKTANTSKI CENTAR dioničko društvo za informatički inženjering,ERSTE FACTORING društvo s ograničenom odgovornošću za factoring,ČISTOĆA društvo s ograničenom odgovornošću za obavljanje komunalnih djelatnosti održavanja čistoće i odlaganja komunaln,BRODOMERKUR trgovina i usluge, dioničko društvo,LAPIS-TEXTUM d.o.o. za trgovinu i proizvodnju,CENTAR BANKA dioničko društvo,HP - Hrvatska pošta d.d.,WAVIN CROATIA društvo s ograničenom odgovornošću za trgovinu - u likvidaciji,MONT INSTALACIJA, društvo s ograničenom odgovornošću za instalacijske i završne radove u građevinarstvu,SCHRACK TECHNIK d.o.o. za promet elektrotehničkih uređaja,DUCA, društvo s ograničenom odgovornošću za građevinarstvo, projektiranje i trgovinu,ECCOS-INŽENJERING d.o.o. za projektiranje, nadzor i zaštitu osoba i imovine,RADAR d.o.o. za usluge,ORBIS HOLDING, d.o.o. za graditeljstvo, trgovinu i usluge,ST ARC, d.o.o. za završne i obrtničke radove u gradjevinarstvu i trgovinu,DET NORSKE VERITAS ADRIATICA d. o. o. , društvo za klasifikaciju, certifikaciju i konzultacije,ERSTE&amp;STEIERMÄRKISCHE BANKA dioničko društvo,VISOKO POTKROVLJE društvo s ograničenom odgovornošću za građenje,HYPO ALPE-ADRIA-BANK dioničko društvo,TOMAS &amp; CO društvo s ograničenom odgovornošću za proizvodnju i inženjering u elektrotehnici, trgovinu i turizam, export-imp,KREDITNA BANKA ZAGREB, dioničko društvo,KRAGIĆ d.o.o. za proizvodnju plastičnih metalnih predmeta i za trgovinu,MONTER POLIS d.o.o. za građevinske i instalaterske radove "u stečaju",TRGOMETAL za proizvodnju, trgovinu i usluge, društvo s ograničenom odgovornošću,GDD za građenje i usluge, društvo s ograničenom odgovornošću,LUKA TERM d.o.o. za završne radove u graditeljstvu,TISS d.o.o. za inženjering,HRVATSKE ŠUME društvo s ograničenom odgovornošću,TEA PHARIA, društvo s ograničenom odgovornošću za trgovinu i usluge,HEP - Opskrba d.o.o. za opskrbu potrošača električnom, toplinskom energijom i plinom,MONT INSTALACIJA, društvo s ograničenom odgovornošću za instalacijske i završne radove u građevinarstvu,ST ARC, d.o.o. za završne i obrtničke radove u gradjevinarstvu i trgovinu,Odvjetničko društvo GLAMUZINA &amp; GROŠETA,ELEKTROKOVINA ADRIA, d.o.o. za izradu, prodaju, montažu i popravak elektrotehničkih proizvoda,MAĆEŠIĆ I PARTNERI odvjetničko društvo,SVEUČILIŠTE U SPLITU, STUDENTSKI CENTAR-SPLIT,Siemens dioničko društvo za elektrotehniku,ANTOLIĆ I SURADNICI odvjetničko društvo, javno trgovačko društvo,Igor Nazor, vlasnik  Obrta za usluge  NAVA,OT-OPTIMA TELEKOM d.d. za telekomunikacije,SVEUČILIŠTE U SPLITU, STUDENTSKI CENTAR-SPLIT</izvorni_sadrzaj>
    <derivirana_varijabla naziv="DomainObject.Predmet.StrankaNazivFormated_1">PASTOR INŽENJERING d.d.,TEA PHARIA, društvo s ograničenom odgovornošću za trgovinu i usluge,TISS d.o.o. za inženjering,JADRANSKO OSIGURANJE dioničko društvo,TEHNOPLAST d.o.o. za građevinarstvo, trgovinu, ugostiteljstvo, turizam i uslužne djelatnosti,HYPO ALPE-ADRIA-BANK dioničko društvo,HELIOS Vienna Insurance Group dioničko društvo za osiguranje,HYPO-LEASING KROATIEN, društvo za financiranje, d.o.o.,HERUS d.o.o. za usluge,ELEKTROMATERIJAL dioničko društvo za trgovinu i usluge u stečaju,ALING društvo s ograničenom odgovornošću za tehničku zaštitu osoba i imovine,JADRANSKO OSIGURANJE dioničko društvo,SUNCE OSIGURANJE dioničko društvo za osiguranje,PORSCHE INTER AUTO d.o.o. za trgovinu i popravak motornih vozila,MERSTEEL d.o.o. za trgovinu i usluge,KOMJATE za trgovinu i usluge društvo s ograničenom odgovornošću,VODOVOD-OSIJEK d.o.o. za vodoopskrbu i odvodnju,ING-ATEST d.o.o. za trgovinu i usluge,MORULA d.o.o. za trgovinu i usluge,FRIGOOPREMA, društvo s  ograničenom odgovornošću za proizvodnju, trgovinu i usluge,MATEL d.o.o. za proizvodnju, zastupanje i trgovinu,GERION d.o.o. za građenje,MESSER CROATIA PLIN Poduzeće za proizvodnju i prodaju tehničkih plinova d.o.o.,MEĐIMURJE INFORMACIJSKO PROJEKTANTSKI CENTAR dioničko društvo za informatički inženjering,ERSTE FACTORING društvo s ograničenom odgovornošću za factoring,ČISTOĆA društvo s ograničenom odgovornošću za obavljanje komunalnih djelatnosti održavanja čistoće i odlaganja komunaln,BRODOMERKUR trgovina i usluge, dioničko društvo,LAPIS-TEXTUM d.o.o. za trgovinu i proizvodnju,CENTAR BANKA dioničko društvo,HP - Hrvatska pošta d.d.,WAVIN CROATIA društvo s ograničenom odgovornošću za trgovinu - u likvidaciji,MONT INSTALACIJA, društvo s ograničenom odgovornošću za instalacijske i završne radove u građevinarstvu,SCHRACK TECHNIK d.o.o. za promet elektrotehničkih uređaja,DUCA, društvo s ograničenom odgovornošću za građevinarstvo, projektiranje i trgovinu,ECCOS-INŽENJERING d.o.o. za projektiranje, nadzor i zaštitu osoba i imovine,RADAR d.o.o. za usluge,ORBIS HOLDING, d.o.o. za graditeljstvo, trgovinu i usluge,ST ARC, d.o.o. za završne i obrtničke radove u gradjevinarstvu i trgovinu,DET NORSKE VERITAS ADRIATICA d. o. o. , društvo za klasifikaciju, certifikaciju i konzultacije,ERSTE&amp;STEIERMÄRKISCHE BANKA dioničko društvo,VISOKO POTKROVLJE društvo s ograničenom odgovornošću za građenje,HYPO ALPE-ADRIA-BANK dioničko društvo,TOMAS &amp; CO društvo s ograničenom odgovornošću za proizvodnju i inženjering u elektrotehnici, trgovinu i turizam, export-imp,KREDITNA BANKA ZAGREB, dioničko društvo,KRAGIĆ d.o.o. za proizvodnju plastičnih metalnih predmeta i za trgovinu,MONTER POLIS d.o.o. za građevinske i instalaterske radove "u stečaju",TRGOMETAL za proizvodnju, trgovinu i usluge, društvo s ograničenom odgovornošću,GDD za građenje i usluge, društvo s ograničenom odgovornošću,LUKA TERM d.o.o. za završne radove u graditeljstvu,TISS d.o.o. za inženjering,HRVATSKE ŠUME društvo s ograničenom odgovornošću,TEA PHARIA, društvo s ograničenom odgovornošću za trgovinu i usluge,HEP - Opskrba d.o.o. za opskrbu potrošača električnom, toplinskom energijom i plinom,MONT INSTALACIJA, društvo s ograničenom odgovornošću za instalacijske i završne radove u građevinarstvu,ST ARC, d.o.o. za završne i obrtničke radove u gradjevinarstvu i trgovinu,Odvjetničko društvo GLAMUZINA &amp; GROŠETA,ELEKTROKOVINA ADRIA, d.o.o. za izradu, prodaju, montažu i popravak elektrotehničkih proizvoda,MAĆEŠIĆ I PARTNERI odvjetničko društvo,SVEUČILIŠTE U SPLITU, STUDENTSKI CENTAR-SPLIT,Siemens dioničko društvo za elektrotehniku,ANTOLIĆ I SURADNICI odvjetničko društvo, javno trgovačko društvo,Igor Nazor, vlasnik  Obrta za usluge  NAVA,OT-OPTIMA TELEKOM d.d. za telekomunikacije,SVEUČILIŠTE U SPLITU, STUDENTSKI CENTAR-SPLIT</derivirana_varijabla>
  </DomainObject.Predmet.StrankaNazivFormated>
  <DomainObject.Predmet.StrankaNazivFormatedOIB>
    <izvorni_sadrzaj>PASTOR INŽENJERING d.d., OIB 55598634637,TEA PHARIA, društvo s ograničenom odgovornošću za trgovinu i usluge, OIB 99294824555,TISS d.o.o. za inženjering, OIB 37779812687,JADRANSKO OSIGURANJE dioničko društvo, OIB 94472454976,TEHNOPLAST d.o.o. za građevinarstvo, trgovinu, ugostiteljstvo, turizam i uslužne djelatnosti, OIB 70676517267,HYPO ALPE-ADRIA-BANK dioničko društvo, OIB 14036333877,HELIOS Vienna Insurance Group dioničko društvo za osiguranje, OIB 59369087232,HYPO-LEASING KROATIEN, društvo za financiranje, d.o.o., OIB 87064273078,HERUS d.o.o. za usluge, OIB 73063900220,ELEKTROMATERIJAL dioničko društvo za trgovinu i usluge u stečaju, OIB 72091456912,ALING društvo s ograničenom odgovornošću za tehničku zaštitu osoba i imovine, OIB 67349852816,JADRANSKO OSIGURANJE dioničko društvo, OIB 94472454976,SUNCE OSIGURANJE dioničko društvo za osiguranje, OIB 12012147571,PORSCHE INTER AUTO d.o.o. za trgovinu i popravak motornih vozila, OIB 67492500921,MERSTEEL d.o.o. za trgovinu i usluge, OIB 32913763672,KOMJATE za trgovinu i usluge društvo s ograničenom odgovornošću, OIB 92009564551,VODOVOD-OSIJEK d.o.o. za vodoopskrbu i odvodnju, OIB 43654507669,ING-ATEST d.o.o. za trgovinu i usluge, OIB 21777333810,MORULA d.o.o. za trgovinu i usluge, OIB 88833097372,FRIGOOPREMA, društvo s  ograničenom odgovornošću za proizvodnju, trgovinu i usluge, OIB 60316076304,MATEL d.o.o. za proizvodnju, zastupanje i trgovinu, OIB 11899215110,GERION d.o.o. za građenje, OIB 86354925004,MESSER CROATIA PLIN Poduzeće za proizvodnju i prodaju tehničkih plinova d.o.o., OIB 32179081874,MEĐIMURJE INFORMACIJSKO PROJEKTANTSKI CENTAR dioničko društvo za informatički inženjering, OIB 98483804275,ERSTE FACTORING društvo s ograničenom odgovornošću za factoring, OIB 10194059689,ČISTOĆA društvo s ograničenom odgovornošću za obavljanje komunalnih djelatnosti održavanja čistoće i odlaganja komunaln, OIB 38812451417,BRODOMERKUR trgovina i usluge, dioničko društvo, OIB 33956120458,LAPIS-TEXTUM d.o.o. za trgovinu i proizvodnju, OIB 34024384265,CENTAR BANKA dioničko društvo, OIB 89296739230,HP - Hrvatska pošta d.d., OIB 87311810356,WAVIN CROATIA društvo s ograničenom odgovornošću za trgovinu - u likvidaciji, OIB 93287855819,MONT INSTALACIJA, društvo s ograničenom odgovornošću za instalacijske i završne radove u građevinarstvu, OIB 05084406987,SCHRACK TECHNIK d.o.o. za promet elektrotehničkih uređaja, OIB 36365310424,DUCA, društvo s ograničenom odgovornošću za građevinarstvo, projektiranje i trgovinu, OIB 01304089776,ECCOS-INŽENJERING d.o.o. za projektiranje, nadzor i zaštitu osoba i imovine, OIB 71629027685,RADAR d.o.o. za usluge, OIB 70063044422,ORBIS HOLDING, d.o.o. za graditeljstvo, trgovinu i usluge, OIB 18315544469,ST ARC, d.o.o. za završne i obrtničke radove u gradjevinarstvu i trgovinu, OIB 58632083307,DET NORSKE VERITAS ADRIATICA d. o. o. , društvo za klasifikaciju, certifikaciju i konzultacije, OIB 66958856391,ERSTE&amp;STEIERMÄRKISCHE BANKA dioničko društvo, OIB 23057039320,VISOKO POTKROVLJE društvo s ograničenom odgovornošću za građenje, OIB 28887408223,HYPO ALPE-ADRIA-BANK dioničko društvo, OIB 14036333877,TOMAS &amp; CO društvo s ograničenom odgovornošću za proizvodnju i inženjering u elektrotehnici, trgovinu i turizam, export-imp, OIB 52725486771,KREDITNA BANKA ZAGREB, dioničko društvo, OIB 70663193635,KRAGIĆ d.o.o. za proizvodnju plastičnih metalnih predmeta i za trgovinu, OIB 35264136731,MONTER POLIS d.o.o. za građevinske i instalaterske radove "u stečaju", OIB 66697386731,TRGOMETAL za proizvodnju, trgovinu i usluge, društvo s ograničenom odgovornošću, OIB 14669056208,GDD za građenje i usluge, društvo s ograničenom odgovornošću, OIB 04524958627,LUKA TERM d.o.o. za završne radove u graditeljstvu, OIB 16662980077,TISS d.o.o. za inženjering, OIB 37779812687,HRVATSKE ŠUME društvo s ograničenom odgovornošću, OIB 69693144506,TEA PHARIA, društvo s ograničenom odgovornošću za trgovinu i usluge, OIB 99294824555,HEP - Opskrba d.o.o. za opskrbu potrošača električnom, toplinskom energijom i plinom, OIB 63073332379,MONT INSTALACIJA, društvo s ograničenom odgovornošću za instalacijske i završne radove u građevinarstvu, OIB 05084406987,ST ARC, d.o.o. za završne i obrtničke radove u gradjevinarstvu i trgovinu, OIB 58632083307,Odvjetničko društvo GLAMUZINA &amp; GROŠETA, OIB 69402757072,ELEKTROKOVINA ADRIA, d.o.o. za izradu, prodaju, montažu i popravak elektrotehničkih proizvoda, OIB 86742905038,MAĆEŠIĆ I PARTNERI odvjetničko društvo, OIB 11793113837,SVEUČILIŠTE U SPLITU, STUDENTSKI CENTAR-SPLIT, OIB 25975412650,Siemens dioničko društvo za elektrotehniku, OIB 12673471493,ANTOLIĆ I SURADNICI odvjetničko društvo, javno trgovačko društvo, OIB 82891991682,Igor Nazor, vlasnik  Obrta za usluge  NAVA, OIB 10447826313,OT-OPTIMA TELEKOM d.d. za telekomunikacije, OIB 36004425025,SVEUČILIŠTE U SPLITU, STUDENTSKI CENTAR-SPLIT, OIB 25975412650</izvorni_sadrzaj>
    <derivirana_varijabla naziv="DomainObject.Predmet.StrankaNazivFormatedOIB_1">PASTOR INŽENJERING d.d., OIB 55598634637,TEA PHARIA, društvo s ograničenom odgovornošću za trgovinu i usluge, OIB 99294824555,TISS d.o.o. za inženjering, OIB 37779812687,JADRANSKO OSIGURANJE dioničko društvo, OIB 94472454976,TEHNOPLAST d.o.o. za građevinarstvo, trgovinu, ugostiteljstvo, turizam i uslužne djelatnosti, OIB 70676517267,HYPO ALPE-ADRIA-BANK dioničko društvo, OIB 14036333877,HELIOS Vienna Insurance Group dioničko društvo za osiguranje, OIB 59369087232,HYPO-LEASING KROATIEN, društvo za financiranje, d.o.o., OIB 87064273078,HERUS d.o.o. za usluge, OIB 73063900220,ELEKTROMATERIJAL dioničko društvo za trgovinu i usluge u stečaju, OIB 72091456912,ALING društvo s ograničenom odgovornošću za tehničku zaštitu osoba i imovine, OIB 67349852816,JADRANSKO OSIGURANJE dioničko društvo, OIB 94472454976,SUNCE OSIGURANJE dioničko društvo za osiguranje, OIB 12012147571,PORSCHE INTER AUTO d.o.o. za trgovinu i popravak motornih vozila, OIB 67492500921,MERSTEEL d.o.o. za trgovinu i usluge, OIB 32913763672,KOMJATE za trgovinu i usluge društvo s ograničenom odgovornošću, OIB 92009564551,VODOVOD-OSIJEK d.o.o. za vodoopskrbu i odvodnju, OIB 43654507669,ING-ATEST d.o.o. za trgovinu i usluge, OIB 21777333810,MORULA d.o.o. za trgovinu i usluge, OIB 88833097372,FRIGOOPREMA, društvo s  ograničenom odgovornošću za proizvodnju, trgovinu i usluge, OIB 60316076304,MATEL d.o.o. za proizvodnju, zastupanje i trgovinu, OIB 11899215110,GERION d.o.o. za građenje, OIB 86354925004,MESSER CROATIA PLIN Poduzeće za proizvodnju i prodaju tehničkih plinova d.o.o., OIB 32179081874,MEĐIMURJE INFORMACIJSKO PROJEKTANTSKI CENTAR dioničko društvo za informatički inženjering, OIB 98483804275,ERSTE FACTORING društvo s ograničenom odgovornošću za factoring, OIB 10194059689,ČISTOĆA društvo s ograničenom odgovornošću za obavljanje komunalnih djelatnosti održavanja čistoće i odlaganja komunaln, OIB 38812451417,BRODOMERKUR trgovina i usluge, dioničko društvo, OIB 33956120458,LAPIS-TEXTUM d.o.o. za trgovinu i proizvodnju, OIB 34024384265,CENTAR BANKA dioničko društvo, OIB 89296739230,HP - Hrvatska pošta d.d., OIB 87311810356,WAVIN CROATIA društvo s ograničenom odgovornošću za trgovinu - u likvidaciji, OIB 93287855819,MONT INSTALACIJA, društvo s ograničenom odgovornošću za instalacijske i završne radove u građevinarstvu, OIB 05084406987,SCHRACK TECHNIK d.o.o. za promet elektrotehničkih uređaja, OIB 36365310424,DUCA, društvo s ograničenom odgovornošću za građevinarstvo, projektiranje i trgovinu, OIB 01304089776,ECCOS-INŽENJERING d.o.o. za projektiranje, nadzor i zaštitu osoba i imovine, OIB 71629027685,RADAR d.o.o. za usluge, OIB 70063044422,ORBIS HOLDING, d.o.o. za graditeljstvo, trgovinu i usluge, OIB 18315544469,ST ARC, d.o.o. za završne i obrtničke radove u gradjevinarstvu i trgovinu, OIB 58632083307,DET NORSKE VERITAS ADRIATICA d. o. o. , društvo za klasifikaciju, certifikaciju i konzultacije, OIB 66958856391,ERSTE&amp;STEIERMÄRKISCHE BANKA dioničko društvo, OIB 23057039320,VISOKO POTKROVLJE društvo s ograničenom odgovornošću za građenje, OIB 28887408223,HYPO ALPE-ADRIA-BANK dioničko društvo, OIB 14036333877,TOMAS &amp; CO društvo s ograničenom odgovornošću za proizvodnju i inženjering u elektrotehnici, trgovinu i turizam, export-imp, OIB 52725486771,KREDITNA BANKA ZAGREB, dioničko društvo, OIB 70663193635,KRAGIĆ d.o.o. za proizvodnju plastičnih metalnih predmeta i za trgovinu, OIB 35264136731,MONTER POLIS d.o.o. za građevinske i instalaterske radove "u stečaju", OIB 66697386731,TRGOMETAL za proizvodnju, trgovinu i usluge, društvo s ograničenom odgovornošću, OIB 14669056208,GDD za građenje i usluge, društvo s ograničenom odgovornošću, OIB 04524958627,LUKA TERM d.o.o. za završne radove u graditeljstvu, OIB 16662980077,TISS d.o.o. za inženjering, OIB 37779812687,HRVATSKE ŠUME društvo s ograničenom odgovornošću, OIB 69693144506,TEA PHARIA, društvo s ograničenom odgovornošću za trgovinu i usluge, OIB 99294824555,HEP - Opskrba d.o.o. za opskrbu potrošača električnom, toplinskom energijom i plinom, OIB 63073332379,MONT INSTALACIJA, društvo s ograničenom odgovornošću za instalacijske i završne radove u građevinarstvu, OIB 05084406987,ST ARC, d.o.o. za završne i obrtničke radove u gradjevinarstvu i trgovinu, OIB 58632083307,Odvjetničko društvo GLAMUZINA &amp; GROŠETA, OIB 69402757072,ELEKTROKOVINA ADRIA, d.o.o. za izradu, prodaju, montažu i popravak elektrotehničkih proizvoda, OIB 86742905038,MAĆEŠIĆ I PARTNERI odvjetničko društvo, OIB 11793113837,SVEUČILIŠTE U SPLITU, STUDENTSKI CENTAR-SPLIT, OIB 25975412650,Siemens dioničko društvo za elektrotehniku, OIB 12673471493,ANTOLIĆ I SURADNICI odvjetničko društvo, javno trgovačko društvo, OIB 82891991682,Igor Nazor, vlasnik  Obrta za usluge  NAVA, OIB 10447826313,OT-OPTIMA TELEKOM d.d. za telekomunikacije, OIB 36004425025,SVEUČILIŠTE U SPLITU, STUDENTSKI CENTAR-SPLIT, OIB 25975412650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PASTOR INŽENJERING d.d. zastupanog po punomoćniku KSENIJA ČERIN</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 zastupanog po punomoćniku Vinko Radovani</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 zastupanog po punomoćniku Sanja Paić</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 zastupanog po punomoćniku Stjepan Čaljkušić</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izvorni_sadrzaj>
    <derivirana_varijabla naziv="DomainObject.Predmet.StrankaListFormated_1">
      <item>PASTOR INŽENJERING d.d. zastupanog po punomoćniku KSENIJA ČERIN</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 zastupanog po punomoćniku Vinko Radovani</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 zastupanog po punomoćniku Sanja Paić</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 zastupanog po punomoćniku Stjepan Čaljkušić</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derivirana_varijabla>
  </DomainObject.Predmet.StrankaListFormated>
  <DomainObject.Predmet.StrankaListFormatedOIB>
    <izvorni_sadrzaj>
      <item>PASTOR INŽENJERING d.d., OIB 55598634637 zastupanog po punomoćniku KSENIJA ČERIN</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 zastupanog po punomoćniku Vinko Radovani</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 zastupanog po punomoćniku Sanja Paić</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 zastupanog po punomoćniku Stjepan Čaljkušić</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izvorni_sadrzaj>
    <derivirana_varijabla naziv="DomainObject.Predmet.StrankaListFormatedOIB_1">
      <item>PASTOR INŽENJERING d.d., OIB 55598634637 zastupanog po punomoćniku KSENIJA ČERIN</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 zastupanog po punomoćniku Vinko Radovani</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 zastupanog po punomoćniku Sanja Paić</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 zastupanog po punomoćniku Stjepan Čaljkušić</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derivirana_varijabla>
  </DomainObject.Predmet.StrankaListFormatedOIB>
  <DomainObject.Predmet.StrankaListFormatedWithAdress>
    <izvorni_sadrzaj>
      <item>PASTOR INŽENJERING d.d., Novačka 2, Rakitje zastupanog po punomoćniku KSENIJA ČERIN</item>
      <item>TEA PHARIA, društvo s ograničenom odgovornošću za trgovinu i usluge, 114.Brigade 10, Split</item>
      <item>TISS d.o.o. za inženjering, Ulica Fra Grge Martića 30, Split</item>
      <item>JADRANSKO OSIGURANJE dioničko društvo, Listopadska 2, 10000 Zagreb</item>
      <item>TEHNOPLAST d.o.o. za građevinarstvo, trgovinu, ugostiteljstvo, turizam i uslužne djelatnosti, Ulica Slobode 5, Split</item>
      <item>HYPO ALPE-ADRIA-BANK dioničko društvo, Slavonska avenija 6, 10000 Zagreb</item>
      <item>HELIOS Vienna Insurance Group dioničko društvo za osiguranje, Poljička ulica 5, 10000 Zagreb</item>
      <item>HYPO-LEASING KROATIEN, društvo za financiranje, d.o.o., Koranska 16, 10000 Zagreb</item>
      <item>HERUS d.o.o. za usluge, Poljička Cesta 39, Split</item>
      <item>ELEKTROMATERIJAL dioničko društvo za trgovinu i usluge u stečaju, Cambierieva 13, Rijeka</item>
      <item>ALING društvo s ograničenom odgovornošću za tehničku zaštitu osoba i imovine, Andrije Žaje 61, 10000 Zagreb</item>
      <item>JADRANSKO OSIGURANJE dioničko društvo, Put Supavla 1, 21000 Split</item>
      <item>SUNCE OSIGURANJE dioničko društvo za osiguranje, Varaždinska  54, 21000 Split</item>
      <item>PORSCHE INTER AUTO d.o.o. za trgovinu i popravak motornih vozila, Velimira Škorpika 21-23, 10000 Zagreb</item>
      <item>MERSTEEL d.o.o. za trgovinu i usluge, Slavonska avenija 22 d, 10000 Zagreb</item>
      <item>KOMJATE za trgovinu i usluge društvo s ograničenom odgovornošću, Komjate 9/A, Kaštel Lukšić</item>
      <item>VODOVOD-OSIJEK d.o.o. za vodoopskrbu i odvodnju, Poljski Put 1, Osijek</item>
      <item>ING-ATEST d.o.o. za trgovinu i usluge, Hrvatske mornarice 1/a, Split zastupanog po punomoćniku Vinko Radovani</item>
      <item>MORULA d.o.o. za trgovinu i usluge, Domovinskog rata 29/c, Podstrana</item>
      <item>FRIGOOPREMA, društvo s  ograničenom odgovornošću za proizvodnju, trgovinu i usluge, Ivankova 126, Stobreč</item>
      <item>MATEL d.o.o. za proizvodnju, zastupanje i trgovinu, Popovićeva 8, 10000 Zagreb</item>
      <item>GERION d.o.o. za građenje, Matice Hrvatske 59, Split</item>
      <item>MESSER CROATIA PLIN Poduzeće za proizvodnju i prodaju tehničkih plinova d.o.o., Industrijska 1, Zaprešić</item>
      <item>MEĐIMURJE INFORMACIJSKO PROJEKTANTSKI CENTAR dioničko društvo za informatički inženjering, Mihovljanska 72, 40000 Čakovec</item>
      <item>ERSTE FACTORING društvo s ograničenom odgovornošću za factoring, Ivana Lučića 2, 10000 Zagreb</item>
      <item>ČISTOĆA društvo s ograničenom odgovornošću za obavljanje komunalnih djelatnosti održavanja čistoće i odlaganja komunaln, Put Plokita 81, Split</item>
      <item>BRODOMERKUR trgovina i usluge, dioničko društvo, Poljička Cesta 35, Split</item>
      <item>LAPIS-TEXTUM d.o.o. za trgovinu i proizvodnju, Frankopanska 5/a, 10000 Zagreb</item>
      <item>CENTAR BANKA dioničko društvo, Amruševa 6, 10000 Zagreb</item>
      <item>HP - Hrvatska pošta d.d., Jurišićeva 13, 10000 Zagreb</item>
      <item>WAVIN CROATIA društvo s ograničenom odgovornošću za trgovinu - u likvidaciji, Ogrizovićeva 40a, 10000 Zagreb</item>
      <item>MONT INSTALACIJA, društvo s ograničenom odgovornošću za instalacijske i završne radove u građevinarstvu, Ulica Maka Dizdara 55, Split</item>
      <item>SCHRACK TECHNIK d.o.o. za promet elektrotehničkih uređaja, Zavrtnica 17, 10000 Zagreb</item>
      <item>DUCA, društvo s ograničenom odgovornošću za građevinarstvo, projektiranje i trgovinu, Ruđera Boškovića 4/II, Zadar</item>
      <item>ECCOS-INŽENJERING d.o.o. za projektiranje, nadzor i zaštitu osoba i imovine, I Pile 21, 10000 Zagreb zastupanog po punomoćniku Sanja Paić</item>
      <item>RADAR d.o.o. za usluge, Ivana Lučića 2/a, 10000 Zagreb</item>
      <item>ORBIS HOLDING, d.o.o. za graditeljstvo, trgovinu i usluge, Ivana Lučića 2/A, 10000 Zagreb</item>
      <item>ST ARC, d.o.o. za završne i obrtničke radove u gradjevinarstvu i trgovinu, Dubrovačka 49, Split</item>
      <item>DET NORSKE VERITAS ADRIATICA d. o. o. , društvo za klasifikaciju, certifikaciju i konzultacije, Ružićeva 32, Rijeka</item>
      <item>ERSTE&amp;STEIERMÄRKISCHE BANKA dioničko društvo, Jadranski Trg 3/a, Rijeka</item>
      <item>VISOKO POTKROVLJE društvo s ograničenom odgovornošću za građenje, Don Rafaela Radice 38, Žrnovnica</item>
      <item>HYPO ALPE-ADRIA-BANK dioničko društvo, Slavonska avenija 6, 10000 Zagreb</item>
      <item>TOMAS &amp; CO društvo s ograničenom odgovornošću za proizvodnju i inženjering u elektrotehnici, trgovinu i turizam, export-imp, Kopilica 9, Split</item>
      <item>KREDITNA BANKA ZAGREB, dioničko društvo, Ulica grada Vukovara 74, 10000 Zagreb</item>
      <item>KRAGIĆ d.o.o. za proizvodnju plastičnih metalnih predmeta i za trgovinu, Put Firula 29, Split</item>
      <item>MONTER POLIS d.o.o. za građevinske i instalaterske radove "u stečaju", Poljička cesta 39, Split</item>
      <item>TRGOMETAL za proizvodnju, trgovinu i usluge, društvo s ograničenom odgovornošću, Put Dračanice 8, Dugopolje</item>
      <item>GDD za građenje i usluge, društvo s ograničenom odgovornošću, Put Plokita 87, Split</item>
      <item>LUKA TERM d.o.o. za završne radove u graditeljstvu, Vrapčanska draga 45, 10000 Zagreb</item>
      <item>TISS d.o.o. za inženjering, Ulica Fra Grge Martića 30, Split</item>
      <item>HRVATSKE ŠUME društvo s ograničenom odgovornošću, Ul.Ljudevita Farkaša Vukotinovića 2, 10000 Zagreb</item>
      <item>TEA PHARIA, društvo s ograničenom odgovornošću za trgovinu i usluge, 114.Brigade 10, Split</item>
      <item>HEP - Opskrba d.o.o. za opskrbu potrošača električnom, toplinskom energijom i plinom, Ulica grada Vukovara 37, 10000 Zagreb</item>
      <item>MONT INSTALACIJA, društvo s ograničenom odgovornošću za instalacijske i završne radove u građevinarstvu, Visoka 55, Split zastupanog po punomoćniku Stjepan Čaljkušić</item>
      <item>ST ARC, d.o.o. za završne i obrtničke radove u gradjevinarstvu i trgovinu, Dubrovačka 49, Split</item>
      <item>Odvjetničko društvo GLAMUZINA &amp; GROŠETA, Krajiška 27, 10000 Zagreb</item>
      <item>ELEKTROKOVINA ADRIA, d.o.o. za izradu, prodaju, montažu i popravak elektrotehničkih proizvoda, Vukovarska 52/A, Split</item>
      <item>MAĆEŠIĆ I PARTNERI odvjetničko društvo, Pod Kaštelom 4, Rijeka</item>
      <item>SVEUČILIŠTE U SPLITU, STUDENTSKI CENTAR-SPLIT, Sinjska Ulica 6, Split</item>
      <item>Siemens dioničko društvo za elektrotehniku, Heinzelova 70/a, 10000 Zagreb</item>
      <item>ANTOLIĆ I SURADNICI odvjetničko društvo, javno trgovačko društvo, Ulica Pavla Hatza 3, 10000 Zagreb</item>
      <item>Igor Nazor, vlasnik  Obrta za usluge  NAVA, Tršćanska  53, 21000 Split</item>
      <item>OT-OPTIMA TELEKOM d.d. za telekomunikacije, Bani 75/a, 10000 Zagreb</item>
      <item>SVEUČILIŠTE U SPLITU, STUDENTSKI CENTAR-SPLIT, Sinjska Ulica 6, 21000 Split</item>
    </izvorni_sadrzaj>
    <derivirana_varijabla naziv="DomainObject.Predmet.StrankaListFormatedWithAdress_1">
      <item>PASTOR INŽENJERING d.d., Novačka 2, Rakitje zastupanog po punomoćniku KSENIJA ČERIN</item>
      <item>TEA PHARIA, društvo s ograničenom odgovornošću za trgovinu i usluge, 114.Brigade 10, Split</item>
      <item>TISS d.o.o. za inženjering, Ulica Fra Grge Martića 30, Split</item>
      <item>JADRANSKO OSIGURANJE dioničko društvo, Listopadska 2, 10000 Zagreb</item>
      <item>TEHNOPLAST d.o.o. za građevinarstvo, trgovinu, ugostiteljstvo, turizam i uslužne djelatnosti, Ulica Slobode 5, Split</item>
      <item>HYPO ALPE-ADRIA-BANK dioničko društvo, Slavonska avenija 6, 10000 Zagreb</item>
      <item>HELIOS Vienna Insurance Group dioničko društvo za osiguranje, Poljička ulica 5, 10000 Zagreb</item>
      <item>HYPO-LEASING KROATIEN, društvo za financiranje, d.o.o., Koranska 16, 10000 Zagreb</item>
      <item>HERUS d.o.o. za usluge, Poljička Cesta 39, Split</item>
      <item>ELEKTROMATERIJAL dioničko društvo za trgovinu i usluge u stečaju, Cambierieva 13, Rijeka</item>
      <item>ALING društvo s ograničenom odgovornošću za tehničku zaštitu osoba i imovine, Andrije Žaje 61, 10000 Zagreb</item>
      <item>JADRANSKO OSIGURANJE dioničko društvo, Put Supavla 1, 21000 Split</item>
      <item>SUNCE OSIGURANJE dioničko društvo za osiguranje, Varaždinska  54, 21000 Split</item>
      <item>PORSCHE INTER AUTO d.o.o. za trgovinu i popravak motornih vozila, Velimira Škorpika 21-23, 10000 Zagreb</item>
      <item>MERSTEEL d.o.o. za trgovinu i usluge, Slavonska avenija 22 d, 10000 Zagreb</item>
      <item>KOMJATE za trgovinu i usluge društvo s ograničenom odgovornošću, Komjate 9/A, Kaštel Lukšić</item>
      <item>VODOVOD-OSIJEK d.o.o. za vodoopskrbu i odvodnju, Poljski Put 1, Osijek</item>
      <item>ING-ATEST d.o.o. za trgovinu i usluge, Hrvatske mornarice 1/a, Split zastupanog po punomoćniku Vinko Radovani</item>
      <item>MORULA d.o.o. za trgovinu i usluge, Domovinskog rata 29/c, Podstrana</item>
      <item>FRIGOOPREMA, društvo s  ograničenom odgovornošću za proizvodnju, trgovinu i usluge, Ivankova 126, Stobreč</item>
      <item>MATEL d.o.o. za proizvodnju, zastupanje i trgovinu, Popovićeva 8, 10000 Zagreb</item>
      <item>GERION d.o.o. za građenje, Matice Hrvatske 59, Split</item>
      <item>MESSER CROATIA PLIN Poduzeće za proizvodnju i prodaju tehničkih plinova d.o.o., Industrijska 1, Zaprešić</item>
      <item>MEĐIMURJE INFORMACIJSKO PROJEKTANTSKI CENTAR dioničko društvo za informatički inženjering, Mihovljanska 72, 40000 Čakovec</item>
      <item>ERSTE FACTORING društvo s ograničenom odgovornošću za factoring, Ivana Lučića 2, 10000 Zagreb</item>
      <item>ČISTOĆA društvo s ograničenom odgovornošću za obavljanje komunalnih djelatnosti održavanja čistoće i odlaganja komunaln, Put Plokita 81, Split</item>
      <item>BRODOMERKUR trgovina i usluge, dioničko društvo, Poljička Cesta 35, Split</item>
      <item>LAPIS-TEXTUM d.o.o. za trgovinu i proizvodnju, Frankopanska 5/a, 10000 Zagreb</item>
      <item>CENTAR BANKA dioničko društvo, Amruševa 6, 10000 Zagreb</item>
      <item>HP - Hrvatska pošta d.d., Jurišićeva 13, 10000 Zagreb</item>
      <item>WAVIN CROATIA društvo s ograničenom odgovornošću za trgovinu - u likvidaciji, Ogrizovićeva 40a, 10000 Zagreb</item>
      <item>MONT INSTALACIJA, društvo s ograničenom odgovornošću za instalacijske i završne radove u građevinarstvu, Ulica Maka Dizdara 55, Split</item>
      <item>SCHRACK TECHNIK d.o.o. za promet elektrotehničkih uređaja, Zavrtnica 17, 10000 Zagreb</item>
      <item>DUCA, društvo s ograničenom odgovornošću za građevinarstvo, projektiranje i trgovinu, Ruđera Boškovića 4/II, Zadar</item>
      <item>ECCOS-INŽENJERING d.o.o. za projektiranje, nadzor i zaštitu osoba i imovine, I Pile 21, 10000 Zagreb zastupanog po punomoćniku Sanja Paić</item>
      <item>RADAR d.o.o. za usluge, Ivana Lučića 2/a, 10000 Zagreb</item>
      <item>ORBIS HOLDING, d.o.o. za graditeljstvo, trgovinu i usluge, Ivana Lučića 2/A, 10000 Zagreb</item>
      <item>ST ARC, d.o.o. za završne i obrtničke radove u gradjevinarstvu i trgovinu, Dubrovačka 49, Split</item>
      <item>DET NORSKE VERITAS ADRIATICA d. o. o. , društvo za klasifikaciju, certifikaciju i konzultacije, Ružićeva 32, Rijeka</item>
      <item>ERSTE&amp;STEIERMÄRKISCHE BANKA dioničko društvo, Jadranski Trg 3/a, Rijeka</item>
      <item>VISOKO POTKROVLJE društvo s ograničenom odgovornošću za građenje, Don Rafaela Radice 38, Žrnovnica</item>
      <item>HYPO ALPE-ADRIA-BANK dioničko društvo, Slavonska avenija 6, 10000 Zagreb</item>
      <item>TOMAS &amp; CO društvo s ograničenom odgovornošću za proizvodnju i inženjering u elektrotehnici, trgovinu i turizam, export-imp, Kopilica 9, Split</item>
      <item>KREDITNA BANKA ZAGREB, dioničko društvo, Ulica grada Vukovara 74, 10000 Zagreb</item>
      <item>KRAGIĆ d.o.o. za proizvodnju plastičnih metalnih predmeta i za trgovinu, Put Firula 29, Split</item>
      <item>MONTER POLIS d.o.o. za građevinske i instalaterske radove "u stečaju", Poljička cesta 39, Split</item>
      <item>TRGOMETAL za proizvodnju, trgovinu i usluge, društvo s ograničenom odgovornošću, Put Dračanice 8, Dugopolje</item>
      <item>GDD za građenje i usluge, društvo s ograničenom odgovornošću, Put Plokita 87, Split</item>
      <item>LUKA TERM d.o.o. za završne radove u graditeljstvu, Vrapčanska draga 45, 10000 Zagreb</item>
      <item>TISS d.o.o. za inženjering, Ulica Fra Grge Martića 30, Split</item>
      <item>HRVATSKE ŠUME društvo s ograničenom odgovornošću, Ul.Ljudevita Farkaša Vukotinovića 2, 10000 Zagreb</item>
      <item>TEA PHARIA, društvo s ograničenom odgovornošću za trgovinu i usluge, 114.Brigade 10, Split</item>
      <item>HEP - Opskrba d.o.o. za opskrbu potrošača električnom, toplinskom energijom i plinom, Ulica grada Vukovara 37, 10000 Zagreb</item>
      <item>MONT INSTALACIJA, društvo s ograničenom odgovornošću za instalacijske i završne radove u građevinarstvu, Visoka 55, Split zastupanog po punomoćniku Stjepan Čaljkušić</item>
      <item>ST ARC, d.o.o. za završne i obrtničke radove u gradjevinarstvu i trgovinu, Dubrovačka 49, Split</item>
      <item>Odvjetničko društvo GLAMUZINA &amp; GROŠETA, Krajiška 27, 10000 Zagreb</item>
      <item>ELEKTROKOVINA ADRIA, d.o.o. za izradu, prodaju, montažu i popravak elektrotehničkih proizvoda, Vukovarska 52/A, Split</item>
      <item>MAĆEŠIĆ I PARTNERI odvjetničko društvo, Pod Kaštelom 4, Rijeka</item>
      <item>SVEUČILIŠTE U SPLITU, STUDENTSKI CENTAR-SPLIT, Sinjska Ulica 6, Split</item>
      <item>Siemens dioničko društvo za elektrotehniku, Heinzelova 70/a, 10000 Zagreb</item>
      <item>ANTOLIĆ I SURADNICI odvjetničko društvo, javno trgovačko društvo, Ulica Pavla Hatza 3, 10000 Zagreb</item>
      <item>Igor Nazor, vlasnik  Obrta za usluge  NAVA, Tršćanska  53, 21000 Split</item>
      <item>OT-OPTIMA TELEKOM d.d. za telekomunikacije, Bani 75/a, 10000 Zagreb</item>
      <item>SVEUČILIŠTE U SPLITU, STUDENTSKI CENTAR-SPLIT, Sinjska Ulica 6, 21000 Split</item>
    </derivirana_varijabla>
  </DomainObject.Predmet.StrankaListFormatedWithAdress>
  <DomainObject.Predmet.StrankaListFormatedWithAdressOIB>
    <izvorni_sadrzaj>
      <item>PASTOR INŽENJERING d.d., OIB 55598634637, Novačka 2, Rakitje zastupanog po punomoćniku KSENIJA ČERIN</item>
      <item>TEA PHARIA, društvo s ograničenom odgovornošću za trgovinu i usluge, OIB 99294824555, 114.Brigade 10, Split</item>
      <item>TISS d.o.o. za inženjering, OIB 37779812687, Ulica Fra Grge Martića 30, Split</item>
      <item>JADRANSKO OSIGURANJE dioničko društvo, OIB 94472454976, Listopadska 2, 10000 Zagreb</item>
      <item>TEHNOPLAST d.o.o. za građevinarstvo, trgovinu, ugostiteljstvo, turizam i uslužne djelatnosti, OIB 70676517267, Ulica Slobode 5, Split</item>
      <item>HYPO ALPE-ADRIA-BANK dioničko društvo, OIB 14036333877, Slavonska avenija 6, 10000 Zagreb</item>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ELEKTROMATERIJAL dioničko društvo za trgovinu i usluge u stečaju, OIB 72091456912, Cambierieva 13, Rijeka</item>
      <item>ALING društvo s ograničenom odgovornošću za tehničku zaštitu osoba i imovine, OIB 67349852816, Andrije Žaje 61, 10000 Zagreb</item>
      <item>JADRANSKO OSIGURANJE dioničko društvo, OIB 94472454976, Put Supavla 1, 21000 Split</item>
      <item>SUNCE OSIGURANJE dioničko društvo za osiguranje, OIB 12012147571, Varaždinska  54, 21000 Split</item>
      <item>PORSCHE INTER AUTO d.o.o. za trgovinu i popravak motornih vozila, OIB 67492500921, Velimira Škorpika 21-23, 10000 Zagreb</item>
      <item>MERSTEEL d.o.o. za trgovinu i usluge, OIB 32913763672, Slavonska avenija 22 d, 10000 Zagreb</item>
      <item>KOMJATE za trgovinu i usluge društvo s ograničenom odgovornošću, OIB 92009564551, Komjate 9/A, Kaštel Lukšić</item>
      <item>VODOVOD-OSIJEK d.o.o. za vodoopskrbu i odvodnju, OIB 43654507669, Poljski Put 1, Osijek</item>
      <item>ING-ATEST d.o.o. za trgovinu i usluge, OIB 21777333810, Hrvatske mornarice 1/a, Split zastupanog po punomoćniku Vinko Radovani</item>
      <item>MORULA d.o.o. za trgovinu i usluge, OIB 88833097372, Domovinskog rata 29/c, Podstrana</item>
      <item>FRIGOOPREMA, društvo s  ograničenom odgovornošću za proizvodnju, trgovinu i usluge, OIB 60316076304, Ivankova 126, Stobreč</item>
      <item>MATEL d.o.o. za proizvodnju, zastupanje i trgovinu, OIB 11899215110, Popovićeva 8, 10000 Zagreb</item>
      <item>GERION d.o.o. za građenje, OIB 86354925004, Matice Hrvatske 59, Split</item>
      <item>MESSER CROATIA PLIN Poduzeće za proizvodnju i prodaju tehničkih plinova d.o.o., OIB 32179081874, Industrijska 1, Zaprešić</item>
      <item>MEĐIMURJE INFORMACIJSKO PROJEKTANTSKI CENTAR dioničko društvo za informatički inženjering, OIB 98483804275, Mihovljanska 72, 40000 Čakovec</item>
      <item>ERSTE FACTORING društvo s ograničenom odgovornošću za factoring, OIB 10194059689, Ivana Lučića 2, 10000 Zagreb</item>
      <item>ČISTOĆA društvo s ograničenom odgovornošću za obavljanje komunalnih djelatnosti održavanja čistoće i odlaganja komunaln, OIB 38812451417, Put Plokita 81, Split</item>
      <item>BRODOMERKUR trgovina i usluge, dioničko društvo, OIB 33956120458, Poljička Cesta 35, Split</item>
      <item>LAPIS-TEXTUM d.o.o. za trgovinu i proizvodnju, OIB 34024384265, Frankopanska 5/a, 10000 Zagreb</item>
      <item>CENTAR BANKA dioničko društvo, OIB 89296739230, Amruševa 6, 10000 Zagreb</item>
      <item>HP - Hrvatska pošta d.d., OIB 87311810356, Jurišićeva 13, 10000 Zagreb</item>
      <item>WAVIN CROATIA društvo s ograničenom odgovornošću za trgovinu - u likvidaciji, OIB 93287855819, Ogrizovićeva 40a, 10000 Zagreb</item>
      <item>MONT INSTALACIJA, društvo s ograničenom odgovornošću za instalacijske i završne radove u građevinarstvu, OIB 05084406987, Ulica Maka Dizdara 55, Split</item>
      <item>SCHRACK TECHNIK d.o.o. za promet elektrotehničkih uređaja, OIB 36365310424, Zavrtnica 17, 10000 Zagreb</item>
      <item>DUCA, društvo s ograničenom odgovornošću za građevinarstvo, projektiranje i trgovinu, OIB 01304089776, Ruđera Boškovića 4/II, Zadar</item>
      <item>ECCOS-INŽENJERING d.o.o. za projektiranje, nadzor i zaštitu osoba i imovine, OIB 71629027685, I Pile 21, 10000 Zagreb zastupanog po punomoćniku Sanja Paić</item>
      <item>RADAR d.o.o. za usluge, OIB 70063044422, Ivana Lučića 2/a, 10000 Zagreb</item>
      <item>ORBIS HOLDING, d.o.o. za graditeljstvo, trgovinu i usluge, OIB 18315544469, Ivana Lučića 2/A, 10000 Zagreb</item>
      <item>ST ARC, d.o.o. za završne i obrtničke radove u gradjevinarstvu i trgovinu, OIB 58632083307, Dubrovačka 49, Split</item>
      <item>DET NORSKE VERITAS ADRIATICA d. o. o. , društvo za klasifikaciju, certifikaciju i konzultacije, OIB 66958856391, Ružićeva 32, Rijeka</item>
      <item>ERSTE&amp;STEIERMÄRKISCHE BANKA dioničko društvo, OIB 23057039320, Jadranski Trg 3/a, Rijeka</item>
      <item>VISOKO POTKROVLJE društvo s ograničenom odgovornošću za građenje, OIB 28887408223, Don Rafaela Radice 38, Žrnovnica</item>
      <item>HYPO ALPE-ADRIA-BANK dioničko društvo, OIB 14036333877, Slavonska avenija 6, 10000 Zagreb</item>
      <item>TOMAS &amp; CO društvo s ograničenom odgovornošću za proizvodnju i inženjering u elektrotehnici, trgovinu i turizam, export-imp, OIB 52725486771, Kopilica 9, Split</item>
      <item>KREDITNA BANKA ZAGREB, dioničko društvo, OIB 70663193635, Ulica grada Vukovara 74, 10000 Zagreb</item>
      <item>KRAGIĆ d.o.o. za proizvodnju plastičnih metalnih predmeta i za trgovinu, OIB 35264136731, Put Firula 29, Split</item>
      <item>MONTER POLIS d.o.o. za građevinske i instalaterske radove "u stečaju", OIB 66697386731, Poljička cesta 39, Split</item>
      <item>TRGOMETAL za proizvodnju, trgovinu i usluge, društvo s ograničenom odgovornošću, OIB 14669056208, Put Dračanice 8, Dugopolje</item>
      <item>GDD za građenje i usluge, društvo s ograničenom odgovornošću, OIB 04524958627, Put Plokita 87, Split</item>
      <item>LUKA TERM d.o.o. za završne radove u graditeljstvu, OIB 16662980077, Vrapčanska draga 45, 10000 Zagreb</item>
      <item>TISS d.o.o. za inženjering, OIB 37779812687, Ulica Fra Grge Martića 30, Split</item>
      <item>HRVATSKE ŠUME društvo s ograničenom odgovornošću, OIB 69693144506, Ul.Ljudevita Farkaša Vukotinovića 2, 10000 Zagreb</item>
      <item>TEA PHARIA, društvo s ograničenom odgovornošću za trgovinu i usluge, OIB 99294824555, 114.Brigade 10, Split</item>
      <item>HEP - Opskrba d.o.o. za opskrbu potrošača električnom, toplinskom energijom i plinom, OIB 63073332379, Ulica grada Vukovara 37, 10000 Zagreb</item>
      <item>MONT INSTALACIJA, društvo s ograničenom odgovornošću za instalacijske i završne radove u građevinarstvu, OIB 05084406987, Visoka 55, Split zastupanog po punomoćniku Stjepan Čaljkušić</item>
      <item>ST ARC, d.o.o. za završne i obrtničke radove u gradjevinarstvu i trgovinu, OIB 58632083307, Dubrovačka 49, Split</item>
      <item>Odvjetničko društvo GLAMUZINA &amp; GROŠETA, OIB 69402757072, Krajiška 27, 10000 Zagreb</item>
      <item>ELEKTROKOVINA ADRIA, d.o.o. za izradu, prodaju, montažu i popravak elektrotehničkih proizvoda, OIB 86742905038, Vukovarska 52/A, Split</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ANTOLIĆ I SURADNICI odvjetničko društvo, javno trgovačko društvo, OIB 82891991682, Ulica Pavla Hatza 3, 10000 Zagreb</item>
      <item>Igor Nazor, vlasnik  Obrta za usluge  NAVA, OIB 10447826313, Tršćanska  53, 21000 Split</item>
      <item>OT-OPTIMA TELEKOM d.d. za telekomunikacije, OIB 36004425025, Bani 75/a, 10000 Zagreb</item>
      <item>SVEUČILIŠTE U SPLITU, STUDENTSKI CENTAR-SPLIT, OIB 25975412650, Sinjska Ulica 6, 21000 Split</item>
    </izvorni_sadrzaj>
    <derivirana_varijabla naziv="DomainObject.Predmet.StrankaListFormatedWithAdressOIB_1">
      <item>PASTOR INŽENJERING d.d., OIB 55598634637, Novačka 2, Rakitje zastupanog po punomoćniku KSENIJA ČERIN</item>
      <item>TEA PHARIA, društvo s ograničenom odgovornošću za trgovinu i usluge, OIB 99294824555, 114.Brigade 10, Split</item>
      <item>TISS d.o.o. za inženjering, OIB 37779812687, Ulica Fra Grge Martića 30, Split</item>
      <item>JADRANSKO OSIGURANJE dioničko društvo, OIB 94472454976, Listopadska 2, 10000 Zagreb</item>
      <item>TEHNOPLAST d.o.o. za građevinarstvo, trgovinu, ugostiteljstvo, turizam i uslužne djelatnosti, OIB 70676517267, Ulica Slobode 5, Split</item>
      <item>HYPO ALPE-ADRIA-BANK dioničko društvo, OIB 14036333877, Slavonska avenija 6, 10000 Zagreb</item>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ELEKTROMATERIJAL dioničko društvo za trgovinu i usluge u stečaju, OIB 72091456912, Cambierieva 13, Rijeka</item>
      <item>ALING društvo s ograničenom odgovornošću za tehničku zaštitu osoba i imovine, OIB 67349852816, Andrije Žaje 61, 10000 Zagreb</item>
      <item>JADRANSKO OSIGURANJE dioničko društvo, OIB 94472454976, Put Supavla 1, 21000 Split</item>
      <item>SUNCE OSIGURANJE dioničko društvo za osiguranje, OIB 12012147571, Varaždinska  54, 21000 Split</item>
      <item>PORSCHE INTER AUTO d.o.o. za trgovinu i popravak motornih vozila, OIB 67492500921, Velimira Škorpika 21-23, 10000 Zagreb</item>
      <item>MERSTEEL d.o.o. za trgovinu i usluge, OIB 32913763672, Slavonska avenija 22 d, 10000 Zagreb</item>
      <item>KOMJATE za trgovinu i usluge društvo s ograničenom odgovornošću, OIB 92009564551, Komjate 9/A, Kaštel Lukšić</item>
      <item>VODOVOD-OSIJEK d.o.o. za vodoopskrbu i odvodnju, OIB 43654507669, Poljski Put 1, Osijek</item>
      <item>ING-ATEST d.o.o. za trgovinu i usluge, OIB 21777333810, Hrvatske mornarice 1/a, Split zastupanog po punomoćniku Vinko Radovani</item>
      <item>MORULA d.o.o. za trgovinu i usluge, OIB 88833097372, Domovinskog rata 29/c, Podstrana</item>
      <item>FRIGOOPREMA, društvo s  ograničenom odgovornošću za proizvodnju, trgovinu i usluge, OIB 60316076304, Ivankova 126, Stobreč</item>
      <item>MATEL d.o.o. za proizvodnju, zastupanje i trgovinu, OIB 11899215110, Popovićeva 8, 10000 Zagreb</item>
      <item>GERION d.o.o. za građenje, OIB 86354925004, Matice Hrvatske 59, Split</item>
      <item>MESSER CROATIA PLIN Poduzeće za proizvodnju i prodaju tehničkih plinova d.o.o., OIB 32179081874, Industrijska 1, Zaprešić</item>
      <item>MEĐIMURJE INFORMACIJSKO PROJEKTANTSKI CENTAR dioničko društvo za informatički inženjering, OIB 98483804275, Mihovljanska 72, 40000 Čakovec</item>
      <item>ERSTE FACTORING društvo s ograničenom odgovornošću za factoring, OIB 10194059689, Ivana Lučića 2, 10000 Zagreb</item>
      <item>ČISTOĆA društvo s ograničenom odgovornošću za obavljanje komunalnih djelatnosti održavanja čistoće i odlaganja komunaln, OIB 38812451417, Put Plokita 81, Split</item>
      <item>BRODOMERKUR trgovina i usluge, dioničko društvo, OIB 33956120458, Poljička Cesta 35, Split</item>
      <item>LAPIS-TEXTUM d.o.o. za trgovinu i proizvodnju, OIB 34024384265, Frankopanska 5/a, 10000 Zagreb</item>
      <item>CENTAR BANKA dioničko društvo, OIB 89296739230, Amruševa 6, 10000 Zagreb</item>
      <item>HP - Hrvatska pošta d.d., OIB 87311810356, Jurišićeva 13, 10000 Zagreb</item>
      <item>WAVIN CROATIA društvo s ograničenom odgovornošću za trgovinu - u likvidaciji, OIB 93287855819, Ogrizovićeva 40a, 10000 Zagreb</item>
      <item>MONT INSTALACIJA, društvo s ograničenom odgovornošću za instalacijske i završne radove u građevinarstvu, OIB 05084406987, Ulica Maka Dizdara 55, Split</item>
      <item>SCHRACK TECHNIK d.o.o. za promet elektrotehničkih uređaja, OIB 36365310424, Zavrtnica 17, 10000 Zagreb</item>
      <item>DUCA, društvo s ograničenom odgovornošću za građevinarstvo, projektiranje i trgovinu, OIB 01304089776, Ruđera Boškovića 4/II, Zadar</item>
      <item>ECCOS-INŽENJERING d.o.o. za projektiranje, nadzor i zaštitu osoba i imovine, OIB 71629027685, I Pile 21, 10000 Zagreb zastupanog po punomoćniku Sanja Paić</item>
      <item>RADAR d.o.o. za usluge, OIB 70063044422, Ivana Lučića 2/a, 10000 Zagreb</item>
      <item>ORBIS HOLDING, d.o.o. za graditeljstvo, trgovinu i usluge, OIB 18315544469, Ivana Lučića 2/A, 10000 Zagreb</item>
      <item>ST ARC, d.o.o. za završne i obrtničke radove u gradjevinarstvu i trgovinu, OIB 58632083307, Dubrovačka 49, Split</item>
      <item>DET NORSKE VERITAS ADRIATICA d. o. o. , društvo za klasifikaciju, certifikaciju i konzultacije, OIB 66958856391, Ružićeva 32, Rijeka</item>
      <item>ERSTE&amp;STEIERMÄRKISCHE BANKA dioničko društvo, OIB 23057039320, Jadranski Trg 3/a, Rijeka</item>
      <item>VISOKO POTKROVLJE društvo s ograničenom odgovornošću za građenje, OIB 28887408223, Don Rafaela Radice 38, Žrnovnica</item>
      <item>HYPO ALPE-ADRIA-BANK dioničko društvo, OIB 14036333877, Slavonska avenija 6, 10000 Zagreb</item>
      <item>TOMAS &amp; CO društvo s ograničenom odgovornošću za proizvodnju i inženjering u elektrotehnici, trgovinu i turizam, export-imp, OIB 52725486771, Kopilica 9, Split</item>
      <item>KREDITNA BANKA ZAGREB, dioničko društvo, OIB 70663193635, Ulica grada Vukovara 74, 10000 Zagreb</item>
      <item>KRAGIĆ d.o.o. za proizvodnju plastičnih metalnih predmeta i za trgovinu, OIB 35264136731, Put Firula 29, Split</item>
      <item>MONTER POLIS d.o.o. za građevinske i instalaterske radove "u stečaju", OIB 66697386731, Poljička cesta 39, Split</item>
      <item>TRGOMETAL za proizvodnju, trgovinu i usluge, društvo s ograničenom odgovornošću, OIB 14669056208, Put Dračanice 8, Dugopolje</item>
      <item>GDD za građenje i usluge, društvo s ograničenom odgovornošću, OIB 04524958627, Put Plokita 87, Split</item>
      <item>LUKA TERM d.o.o. za završne radove u graditeljstvu, OIB 16662980077, Vrapčanska draga 45, 10000 Zagreb</item>
      <item>TISS d.o.o. za inženjering, OIB 37779812687, Ulica Fra Grge Martića 30, Split</item>
      <item>HRVATSKE ŠUME društvo s ograničenom odgovornošću, OIB 69693144506, Ul.Ljudevita Farkaša Vukotinovića 2, 10000 Zagreb</item>
      <item>TEA PHARIA, društvo s ograničenom odgovornošću za trgovinu i usluge, OIB 99294824555, 114.Brigade 10, Split</item>
      <item>HEP - Opskrba d.o.o. za opskrbu potrošača električnom, toplinskom energijom i plinom, OIB 63073332379, Ulica grada Vukovara 37, 10000 Zagreb</item>
      <item>MONT INSTALACIJA, društvo s ograničenom odgovornošću za instalacijske i završne radove u građevinarstvu, OIB 05084406987, Visoka 55, Split zastupanog po punomoćniku Stjepan Čaljkušić</item>
      <item>ST ARC, d.o.o. za završne i obrtničke radove u gradjevinarstvu i trgovinu, OIB 58632083307, Dubrovačka 49, Split</item>
      <item>Odvjetničko društvo GLAMUZINA &amp; GROŠETA, OIB 69402757072, Krajiška 27, 10000 Zagreb</item>
      <item>ELEKTROKOVINA ADRIA, d.o.o. za izradu, prodaju, montažu i popravak elektrotehničkih proizvoda, OIB 86742905038, Vukovarska 52/A, Split</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ANTOLIĆ I SURADNICI odvjetničko društvo, javno trgovačko društvo, OIB 82891991682, Ulica Pavla Hatza 3, 10000 Zagreb</item>
      <item>Igor Nazor, vlasnik  Obrta za usluge  NAVA, OIB 10447826313, Tršćanska  53, 21000 Split</item>
      <item>OT-OPTIMA TELEKOM d.d. za telekomunikacije, OIB 36004425025, Bani 75/a, 10000 Zagreb</item>
      <item>SVEUČILIŠTE U SPLITU, STUDENTSKI CENTAR-SPLIT, OIB 25975412650, Sinjska Ulica 6, 21000 Split</item>
    </derivirana_varijabla>
  </DomainObject.Predmet.StrankaListFormatedWithAdressOIB>
  <DomainObject.Predmet.StrankaListNazivFormated>
    <izvorni_sadrzaj>
      <item>PASTOR INŽENJERING d.d.</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izvorni_sadrzaj>
    <derivirana_varijabla naziv="DomainObject.Predmet.StrankaListNazivFormated_1">
      <item>PASTOR INŽENJERING d.d.</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derivirana_varijabla>
  </DomainObject.Predmet.StrankaListNazivFormated>
  <DomainObject.Predmet.StrankaListNazivFormatedOIB>
    <izvorni_sadrzaj>
      <item>PASTOR INŽENJERING d.d., OIB 55598634637</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izvorni_sadrzaj>
    <derivirana_varijabla naziv="DomainObject.Predmet.StrankaListNazivFormatedOIB_1">
      <item>PASTOR INŽENJERING d.d., OIB 55598634637</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derivirana_varijabla>
  </DomainObject.Predmet.StrankaListNazivFormatedOIB>
  <DomainObject.Predmet.ProtuStrankaListFormated>
    <izvorni_sadrzaj>
      <item>MONTER PROJEKT, društvo s ograničenom odgovornošću za inženjering poslove u građevinarstvu "u stečaju"</item>
    </izvorni_sadrzaj>
    <derivirana_varijabla naziv="DomainObject.Predmet.ProtuStrankaListFormated_1">
      <item>MONTER PROJEKT, društvo s ograničenom odgovornošću za inženjering poslove u građevinarstvu "u stečaju"</item>
    </derivirana_varijabla>
  </DomainObject.Predmet.ProtuStrankaListFormated>
  <DomainObject.Predmet.ProtuStrankaListFormatedOIB>
    <izvorni_sadrzaj>
      <item>MONTER PROJEKT, društvo s ograničenom odgovornošću za inženjering poslove u građevinarstvu "u stečaju", OIB 02734084556</item>
    </izvorni_sadrzaj>
    <derivirana_varijabla naziv="DomainObject.Predmet.ProtuStrankaListFormatedOIB_1">
      <item>MONTER PROJEKT, društvo s ograničenom odgovornošću za inženjering poslove u građevinarstvu "u stečaju", OIB 02734084556</item>
    </derivirana_varijabla>
  </DomainObject.Predmet.ProtuStrankaListFormatedOIB>
  <DomainObject.Predmet.ProtuStrankaListFormatedWithAdress>
    <izvorni_sadrzaj>
      <item>MONTER PROJEKT, društvo s ograničenom odgovornošću za inženjering poslove u građevinarstvu "u stečaju", Poljička cesta 39, 21000 Split</item>
    </izvorni_sadrzaj>
    <derivirana_varijabla naziv="DomainObject.Predmet.ProtuStrankaListFormatedWithAdress_1">
      <item>MONTER PROJEKT, društvo s ograničenom odgovornošću za inženjering poslove u građevinarstvu "u stečaju", Poljička cesta 39, 21000 Split</item>
    </derivirana_varijabla>
  </DomainObject.Predmet.ProtuStrankaListFormatedWithAdress>
  <DomainObject.Predmet.ProtuStrankaListFormatedWithAdressOIB>
    <izvorni_sadrzaj>
      <item>MONTER PROJEKT, društvo s ograničenom odgovornošću za inženjering poslove u građevinarstvu "u stečaju", OIB 02734084556, Poljička cesta 39, 21000 Split</item>
    </izvorni_sadrzaj>
    <derivirana_varijabla naziv="DomainObject.Predmet.ProtuStrankaListFormatedWithAdressOIB_1">
      <item>MONTER PROJEKT, društvo s ograničenom odgovornošću za inženjering poslove u građevinarstvu "u stečaju", OIB 02734084556, Poljička cesta 39, 21000 Split</item>
    </derivirana_varijabla>
  </DomainObject.Predmet.ProtuStrankaListFormatedWithAdressOIB>
  <DomainObject.Predmet.ProtuStrankaListNazivFormated>
    <izvorni_sadrzaj>
      <item>MONTER PROJEKT, društvo s ograničenom odgovornošću za inženjering poslove u građevinarstvu "u stečaju"</item>
    </izvorni_sadrzaj>
    <derivirana_varijabla naziv="DomainObject.Predmet.ProtuStrankaListNazivFormated_1">
      <item>MONTER PROJEKT, društvo s ograničenom odgovornošću za inženjering poslove u građevinarstvu "u stečaju"</item>
    </derivirana_varijabla>
  </DomainObject.Predmet.ProtuStrankaListNazivFormated>
  <DomainObject.Predmet.ProtuStrankaListNazivFormatedOIB>
    <izvorni_sadrzaj>
      <item>MONTER PROJEKT, društvo s ograničenom odgovornošću za inženjering poslove u građevinarstvu "u stečaju", OIB 02734084556</item>
    </izvorni_sadrzaj>
    <derivirana_varijabla naziv="DomainObject.Predmet.ProtuStrankaListNazivFormatedOIB_1">
      <item>MONTER PROJEKT, društvo s ograničenom odgovornošću za inženjering poslove u građevinarstvu "u stečaju", OIB 02734084556</item>
    </derivirana_varijabla>
  </DomainObject.Predmet.ProtuStrankaListNazivFormatedOIB>
  <DomainObject.Predmet.OstaliListFormated>
    <izvorni_sadrzaj>
      <item>KSENIJA ČERIN punomoćnik sudionika u postupku PASTOR INŽENJERING d.d.</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 punomoćnik sudionika u postupku ING-ATEST d.o.o. za trgovinu i usluge</item>
      <item>Sanja Paić punomoćnik sudionika u postupku ECCOS-INŽENJERING d.o.o. za projektiranje, nadzor i zaštitu osoba i imovine</item>
      <item>Stjepan Čaljkušić punomoćnik sudionika u postupku MONT INSTALACIJA, društvo s ograničenom odgovornošću za instalacijske i završne radove u građevinarstvu</item>
      <item>Agencija za osiguranje radničkih potraživanja u slučaju stečaja poslodavca</item>
      <item>HYPO ALPE-ADRIA-BANK dioničko društvo</item>
      <item>Porezna uprava Dubrovnik</item>
      <item>Županijsko državno odvjetništvo u Splitu Građansko upravni odjel</item>
    </izvorni_sadrzaj>
    <derivirana_varijabla naziv="DomainObject.Predmet.OstaliListFormated_1">
      <item>KSENIJA ČERIN punomoćnik sudionika u postupku PASTOR INŽENJERING d.d.</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 punomoćnik sudionika u postupku ING-ATEST d.o.o. za trgovinu i usluge</item>
      <item>Sanja Paić punomoćnik sudionika u postupku ECCOS-INŽENJERING d.o.o. za projektiranje, nadzor i zaštitu osoba i imovine</item>
      <item>Stjepan Čaljkušić punomoćnik sudionika u postupku MONT INSTALACIJA, društvo s ograničenom odgovornošću za instalacijske i završne radove u građevinarstvu</item>
      <item>Agencija za osiguranje radničkih potraživanja u slučaju stečaja poslodavca</item>
      <item>HYPO ALPE-ADRIA-BANK dioničko društvo</item>
      <item>Porezna uprava Dubrovnik</item>
      <item>Županijsko državno odvjetništvo u Splitu Građansko upravni odjel</item>
    </derivirana_varijabla>
  </DomainObject.Predmet.OstaliListFormated>
  <DomainObject.Predmet.OstaliListFormatedOIB>
    <izvorni_sadrzaj>
      <item>KSENIJA ČERIN punomoćnik sudionika u postupku PASTOR INŽENJERING d.d.</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 punomoćnik sudionika u postupku ING-ATEST d.o.o. za trgovinu i usluge</item>
      <item>Sanja Paić punomoćnik sudionika u postupku ECCOS-INŽENJERING d.o.o. za projektiranje, nadzor i zaštitu osoba i imovine</item>
      <item>Stjepan Čaljkušić, OIB 06283498942 punomoćnik sudionika u postupku MONT INSTALACIJA, društvo s ograničenom odgovornošću za instalacijske i završne radove u građevinarstvu</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izvorni_sadrzaj>
    <derivirana_varijabla naziv="DomainObject.Predmet.OstaliListFormatedOIB_1">
      <item>KSENIJA ČERIN punomoćnik sudionika u postupku PASTOR INŽENJERING d.d.</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 punomoćnik sudionika u postupku ING-ATEST d.o.o. za trgovinu i usluge</item>
      <item>Sanja Paić punomoćnik sudionika u postupku ECCOS-INŽENJERING d.o.o. za projektiranje, nadzor i zaštitu osoba i imovine</item>
      <item>Stjepan Čaljkušić, OIB 06283498942 punomoćnik sudionika u postupku MONT INSTALACIJA, društvo s ograničenom odgovornošću za instalacijske i završne radove u građevinarstvu</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derivirana_varijabla>
  </DomainObject.Predmet.OstaliListFormatedOIB>
  <DomainObject.Predmet.OstaliListFormatedWithAdress>
    <izvorni_sadrzaj>
      <item>KSENIJA ČERIN, Savska c. 129/III, 10000 Zagreb punomoćnik sudionika u postupku PASTOR INŽENJERING d.d.</item>
      <item>Visoki trgovački sud, Berislavićeva 11, 10000 Zagreb</item>
      <item>Financijska agencija, Vrtni put 3, 10000 Zagreb</item>
      <item>ANTE KATURA, Palmotićeva 13, 21000 Split</item>
      <item>Goran Katura, Domovinskog rata 26/I, 21000 Split</item>
      <item>Maja Smrke, Domovinskog rata 11, 21000 Split</item>
      <item>Dragan Bijelić dipl.oec., Put Kroz Meterize 25, 22000 Šibenik</item>
      <item>Trgovački sud Registarski odjel, Sukoišanska 6, 21000 Split</item>
      <item>Trgovački sud Split Pisarnica, Sukoišanska 6, 21000 Split</item>
      <item>Općinski sud Split Zemljišno knjižni ocjel, 21000 Split</item>
      <item>Trgovački sud Split Ovršni odjel, Sukoišanska 6, 21000 Split</item>
      <item>Tgovački sud Split Oglasna ploča, Sukoišanska 6, 21000 Split</item>
      <item>Trgovački sud Split Računovodstvo, Sukoišanska 6, 21000 Split</item>
      <item>Marijo Granić, Kliška 29, 21000 Split</item>
      <item>Grgić &amp; Partneri odvjetničko društvo j.t.d. PISARNICA SPLIT, Ulica grada Vukovara 282, 10000 Zagreb</item>
      <item>mr.sc. Blaženka Prpić,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Sv. Mihovila 19, 21311 Žrnovnica</item>
      <item>Zoran Kačić dipl. iur., Marmontova 1/II, 21000 Split</item>
      <item>NARODNE NOVINE, dioničko društvo za izdavanje i tiskanje Službenog lista Republike Hrvatske, službenih i drugih obrazaca te ,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Put Starog Sela 54, 21311 Podstrana punomoćnik sudionika u postupku MONT INSTALACIJA, društvo s ograničenom odgovornošću za instalacijske i završne radove u građevinarstvu</item>
      <item>Agencija za osiguranje radničkih potraživanja u slučaju stečaja poslodavca, Frankopanska 11, 10000 Zagreb</item>
      <item>HYPO ALPE-ADRIA-BANK dioničko društvo, Slavonska avenija 6, 10000 Zagreb</item>
      <item>Porezna uprava Dubrovnik, Vukovarska 6, 20000 Dubrovnik</item>
      <item>Županijsko državno odvjetništvo u Splitu Građansko upravni odjel, Gundulićeva 29 A, 21000 Split</item>
    </izvorni_sadrzaj>
    <derivirana_varijabla naziv="DomainObject.Predmet.OstaliListFormatedWithAdress_1">
      <item>KSENIJA ČERIN, Savska c. 129/III, 10000 Zagreb punomoćnik sudionika u postupku PASTOR INŽENJERING d.d.</item>
      <item>Visoki trgovački sud, Berislavićeva 11, 10000 Zagreb</item>
      <item>Financijska agencija, Vrtni put 3, 10000 Zagreb</item>
      <item>ANTE KATURA, Palmotićeva 13, 21000 Split</item>
      <item>Goran Katura, Domovinskog rata 26/I, 21000 Split</item>
      <item>Maja Smrke, Domovinskog rata 11, 21000 Split</item>
      <item>Dragan Bijelić dipl.oec., Put Kroz Meterize 25, 22000 Šibenik</item>
      <item>Trgovački sud Registarski odjel, Sukoišanska 6, 21000 Split</item>
      <item>Trgovački sud Split Pisarnica, Sukoišanska 6, 21000 Split</item>
      <item>Općinski sud Split Zemljišno knjižni ocjel, 21000 Split</item>
      <item>Trgovački sud Split Ovršni odjel, Sukoišanska 6, 21000 Split</item>
      <item>Tgovački sud Split Oglasna ploča, Sukoišanska 6, 21000 Split</item>
      <item>Trgovački sud Split Računovodstvo, Sukoišanska 6, 21000 Split</item>
      <item>Marijo Granić, Kliška 29, 21000 Split</item>
      <item>Grgić &amp; Partneri odvjetničko društvo j.t.d. PISARNICA SPLIT, Ulica grada Vukovara 282, 10000 Zagreb</item>
      <item>mr.sc. Blaženka Prpić,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Sv. Mihovila 19, 21311 Žrnovnica</item>
      <item>Zoran Kačić dipl. iur., Marmontova 1/II, 21000 Split</item>
      <item>NARODNE NOVINE, dioničko društvo za izdavanje i tiskanje Službenog lista Republike Hrvatske, službenih i drugih obrazaca te ,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Put Starog Sela 54, 21311 Podstrana punomoćnik sudionika u postupku MONT INSTALACIJA, društvo s ograničenom odgovornošću za instalacijske i završne radove u građevinarstvu</item>
      <item>Agencija za osiguranje radničkih potraživanja u slučaju stečaja poslodavca, Frankopanska 11, 10000 Zagreb</item>
      <item>HYPO ALPE-ADRIA-BANK dioničko društvo, Slavonska avenija 6, 10000 Zagreb</item>
      <item>Porezna uprava Dubrovnik, Vukovarska 6, 20000 Dubrovnik</item>
      <item>Županijsko državno odvjetništvo u Splitu Građansko upravni odjel, Gundulićeva 29 A, 21000 Split</item>
    </derivirana_varijabla>
  </DomainObject.Predmet.OstaliListFormatedWithAdress>
  <DomainObject.Predmet.OstaliListFormatedWithAdressOIB>
    <izvorni_sadrzaj>
      <item>KSENIJA ČERIN, Savska c. 129/III, 10000 Zagreb punomoćnik sudionika u postupku PASTOR INŽENJERING d.d.</item>
      <item>Visoki trgovački sud, OIB 97349366519, Berislavićeva 11, 10000 Zagreb</item>
      <item>Financijska agencija, OIB 85821130368, Vrtni put 3, 10000 Zagreb</item>
      <item>ANTE KATURA, Palmotićeva 13, 21000 Split</item>
      <item>Goran Katura, Domovinskog rata 26/I, 21000 Split</item>
      <item>Maja Smrke, Domovinskog rata 11, 21000 Split</item>
      <item>Dragan Bijelić dipl.oec., OIB 53755649931, Put Kroz Meterize 25, 22000 Šibenik</item>
      <item>Trgovački sud Registarski odjel, OIB 11748694684, Sukoišanska 6, 21000 Split</item>
      <item>Trgovački sud Split Pisarnica, OIB 11748694684, Sukoišanska 6, 21000 Split</item>
      <item>Općinski sud Split Zemljišno knjižni ocjel, 21000 Split</item>
      <item>Trgovački sud Split Ovršni odjel, OIB 11748694684, Sukoišanska 6, 21000 Split</item>
      <item>Tgovački sud Split Oglasna ploča, OIB 11748694684, Sukoišanska 6, 21000 Split</item>
      <item>Trgovački sud Split Računovodstvo, OIB 11748694684, Sukoišanska 6, 21000 Split</item>
      <item>Marijo Granić, Kliška 29, 21000 Split</item>
      <item>Grgić &amp; Partneri odvjetničko društvo j.t.d. PISARNICA SPLIT, OIB 16457179668, Ulica grada Vukovara 282, 10000 Zagreb</item>
      <item>mr.sc. Blaženka Prpić, OIB 58591486513,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OIB 64116173584, Sv. Mihovila 19, 21311 Žrnovnica</item>
      <item>Zoran Kačić dipl. iur., Marmontova 1/II, 21000 Split</item>
      <item>NARODNE NOVINE, dioničko društvo za izdavanje i tiskanje Službenog lista Republike Hrvatske, službenih i drugih obrazaca te , OIB 64546066176,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OIB 06283498942, Put Starog Sela 54, 21311 Podstrana punomoćnik sudionika u postupku MONT INSTALACIJA, društvo s ograničenom odgovornošću za instalacijske i završne radove u građevinarstvu</item>
      <item>Agencija za osiguranje radničkih potraživanja u slučaju stečaja poslodavca, OIB 04323472109, Frankopanska 11, 10000 Zagreb</item>
      <item>HYPO ALPE-ADRIA-BANK dioničko društvo, OIB 14036333877, Slavonska avenija 6, 10000 Zagreb</item>
      <item>Porezna uprava Dubrovnik, OIB 18683136487, Vukovarska 6, 20000 Dubrovnik</item>
      <item>Županijsko državno odvjetništvo u Splitu Građansko upravni odjel, OIB 70793241859, Gundulićeva 29 A, 21000 Split</item>
    </izvorni_sadrzaj>
    <derivirana_varijabla naziv="DomainObject.Predmet.OstaliListFormatedWithAdressOIB_1">
      <item>KSENIJA ČERIN, Savska c. 129/III, 10000 Zagreb punomoćnik sudionika u postupku PASTOR INŽENJERING d.d.</item>
      <item>Visoki trgovački sud, OIB 97349366519, Berislavićeva 11, 10000 Zagreb</item>
      <item>Financijska agencija, OIB 85821130368, Vrtni put 3, 10000 Zagreb</item>
      <item>ANTE KATURA, Palmotićeva 13, 21000 Split</item>
      <item>Goran Katura, Domovinskog rata 26/I, 21000 Split</item>
      <item>Maja Smrke, Domovinskog rata 11, 21000 Split</item>
      <item>Dragan Bijelić dipl.oec., OIB 53755649931, Put Kroz Meterize 25, 22000 Šibenik</item>
      <item>Trgovački sud Registarski odjel, OIB 11748694684, Sukoišanska 6, 21000 Split</item>
      <item>Trgovački sud Split Pisarnica, OIB 11748694684, Sukoišanska 6, 21000 Split</item>
      <item>Općinski sud Split Zemljišno knjižni ocjel, 21000 Split</item>
      <item>Trgovački sud Split Ovršni odjel, OIB 11748694684, Sukoišanska 6, 21000 Split</item>
      <item>Tgovački sud Split Oglasna ploča, OIB 11748694684, Sukoišanska 6, 21000 Split</item>
      <item>Trgovački sud Split Računovodstvo, OIB 11748694684, Sukoišanska 6, 21000 Split</item>
      <item>Marijo Granić, Kliška 29, 21000 Split</item>
      <item>Grgić &amp; Partneri odvjetničko društvo j.t.d. PISARNICA SPLIT, OIB 16457179668, Ulica grada Vukovara 282, 10000 Zagreb</item>
      <item>mr.sc. Blaženka Prpić, OIB 58591486513,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OIB 64116173584, Sv. Mihovila 19, 21311 Žrnovnica</item>
      <item>Zoran Kačić dipl. iur., Marmontova 1/II, 21000 Split</item>
      <item>NARODNE NOVINE, dioničko društvo za izdavanje i tiskanje Službenog lista Republike Hrvatske, službenih i drugih obrazaca te , OIB 64546066176,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OIB 06283498942, Put Starog Sela 54, 21311 Podstrana punomoćnik sudionika u postupku MONT INSTALACIJA, društvo s ograničenom odgovornošću za instalacijske i završne radove u građevinarstvu</item>
      <item>Agencija za osiguranje radničkih potraživanja u slučaju stečaja poslodavca, OIB 04323472109, Frankopanska 11, 10000 Zagreb</item>
      <item>HYPO ALPE-ADRIA-BANK dioničko društvo, OIB 14036333877, Slavonska avenija 6, 10000 Zagreb</item>
      <item>Porezna uprava Dubrovnik, OIB 18683136487, Vukovarska 6, 20000 Dubrovnik</item>
      <item>Županijsko državno odvjetništvo u Splitu Građansko upravni odjel, OIB 70793241859, Gundulićeva 29 A, 21000 Split</item>
    </derivirana_varijabla>
  </DomainObject.Predmet.OstaliListFormatedWithAdressOIB>
  <DomainObject.Predmet.OstaliListNazivFormated>
    <izvorni_sadrzaj>
      <item>KSENIJA ČERIN</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item>
      <item>Sanja Paić</item>
      <item>Stjepan Čaljkušić</item>
      <item>Agencija za osiguranje radničkih potraživanja u slučaju stečaja poslodavca</item>
      <item>HYPO ALPE-ADRIA-BANK dioničko društvo</item>
      <item>Porezna uprava Dubrovnik</item>
      <item>Županijsko državno odvjetništvo u Splitu Građansko upravni odjel</item>
    </izvorni_sadrzaj>
    <derivirana_varijabla naziv="DomainObject.Predmet.OstaliListNazivFormated_1">
      <item>KSENIJA ČERIN</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item>
      <item>Sanja Paić</item>
      <item>Stjepan Čaljkušić</item>
      <item>Agencija za osiguranje radničkih potraživanja u slučaju stečaja poslodavca</item>
      <item>HYPO ALPE-ADRIA-BANK dioničko društvo</item>
      <item>Porezna uprava Dubrovnik</item>
      <item>Županijsko državno odvjetništvo u Splitu Građansko upravni odjel</item>
    </derivirana_varijabla>
  </DomainObject.Predmet.OstaliListNazivFormated>
  <DomainObject.Predmet.OstaliListNazivFormatedOIB>
    <izvorni_sadrzaj>
      <item>KSENIJA ČERIN</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item>
      <item>Sanja Paić</item>
      <item>Stjepan Čaljkušić, OIB 06283498942</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izvorni_sadrzaj>
    <derivirana_varijabla naziv="DomainObject.Predmet.OstaliListNazivFormatedOIB_1">
      <item>KSENIJA ČERIN</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item>
      <item>Sanja Paić</item>
      <item>Stjepan Čaljkušić, OIB 06283498942</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St-70/2010-314</izvorni_sadrzaj>
    <derivirana_varijabla naziv="DomainObject.PoslovniBrojDokumenta_1">St-70/2010-314</derivirana_varijabla>
  </DomainObject.PoslovniBrojDokumenta>
  <DomainObject.Predmet.StrankaIDrugi>
    <izvorni_sadrzaj>TEA PHARIA, društvo s ograničenom odgovornošću za trgovinu i usluge i dr.</izvorni_sadrzaj>
    <derivirana_varijabla naziv="DomainObject.Predmet.StrankaIDrugi_1">TEA PHARIA, društvo s ograničenom odgovornošću za trgovinu i usluge i dr.</derivirana_varijabla>
  </DomainObject.Predmet.StrankaIDrugi>
  <DomainObject.Predmet.ProtustrankaIDrugi>
    <izvorni_sadrzaj>MONTER PROJEKT, društvo s ograničenom odgovornošću za inženjering poslove u građevinarstvu "u stečaju"</izvorni_sadrzaj>
    <derivirana_varijabla naziv="DomainObject.Predmet.ProtustrankaIDrugi_1">MONTER PROJEKT, društvo s ograničenom odgovornošću za inženjering poslove u građevinarstvu "u stečaju"</derivirana_varijabla>
  </DomainObject.Predmet.ProtustrankaIDrugi>
  <DomainObject.Predmet.StrankaIDrugiAdressOIB>
    <izvorni_sadrzaj>TEA PHARIA, društvo s ograničenom odgovornošću za trgovinu i usluge, OIB 99294824555, 114.Brigade 10, Split i dr.</izvorni_sadrzaj>
    <derivirana_varijabla naziv="DomainObject.Predmet.StrankaIDrugiAdressOIB_1">TEA PHARIA, društvo s ograničenom odgovornošću za trgovinu i usluge, OIB 99294824555, 114.Brigade 10, Split i dr.</derivirana_varijabla>
  </DomainObject.Predmet.StrankaIDrugiAdressOIB>
  <DomainObject.Predmet.ProtustrankaIDrugiAdressOIB>
    <izvorni_sadrzaj>MONTER PROJEKT, društvo s ograničenom odgovornošću za inženjering poslove u građevinarstvu "u stečaju", OIB 02734084556, Poljička cesta 39, 21000 Split</izvorni_sadrzaj>
    <derivirana_varijabla naziv="DomainObject.Predmet.ProtustrankaIDrugiAdressOIB_1">MONTER PROJEKT, društvo s ograničenom odgovornošću za inženjering poslove u građevinarstvu "u stečaju", OIB 02734084556,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KSENIJA ČERIN</item>
      <item>PASTOR INŽENJERING d.d.</item>
      <item>MONTER PROJEKT, društvo s ograničenom odgovornošću za inženjering poslove u građevinarstvu "u stečaju"</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TEA PHARIA, društvo s ograničenom odgovornošću za trgovinu i usluge</item>
      <item>Marijo Granić</item>
      <item>TISS d.o.o. za inženjering</item>
      <item>JADRANSKO OSIGURANJE dioničko društvo</item>
      <item>Grgić &amp; Partneri odvjetničko društvo j.t.d. PISARNICA SPLIT</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mr.sc. Blaženka Prpić</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Zoran Kačić dipl. iur.</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Sanda Lukić dipl.iur.</item>
      <item>ANTOLIĆ I SURADNICI odvjetničko društvo, javno trgovačko društvo</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Igor Nazor, vlasnik  Obrta za usluge  NAVA</item>
      <item>OT-OPTIMA TELEKOM d.d. za telekomunikacije</item>
      <item>Vinko Radovani</item>
      <item>Sanja Paić</item>
      <item>Stjepan Čaljkušić</item>
      <item>Agencija za osiguranje radničkih potraživanja u slučaju stečaja poslodavca</item>
      <item>HYPO ALPE-ADRIA-BANK dioničko društvo</item>
      <item>Porezna uprava Dubrovnik</item>
      <item>SVEUČILIŠTE U SPLITU, STUDENTSKI CENTAR-SPLIT</item>
      <item>Županijsko državno odvjetništvo u Splitu Građansko upravni odjel</item>
    </izvorni_sadrzaj>
    <derivirana_varijabla naziv="DomainObject.Predmet.SudioniciListNaziv_1">
      <item>KSENIJA ČERIN</item>
      <item>PASTOR INŽENJERING d.d.</item>
      <item>MONTER PROJEKT, društvo s ograničenom odgovornošću za inženjering poslove u građevinarstvu "u stečaju"</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TEA PHARIA, društvo s ograničenom odgovornošću za trgovinu i usluge</item>
      <item>Marijo Granić</item>
      <item>TISS d.o.o. za inženjering</item>
      <item>JADRANSKO OSIGURANJE dioničko društvo</item>
      <item>Grgić &amp; Partneri odvjetničko društvo j.t.d. PISARNICA SPLIT</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mr.sc. Blaženka Prpić</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Zoran Kačić dipl. iur.</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Sanda Lukić dipl.iur.</item>
      <item>ANTOLIĆ I SURADNICI odvjetničko društvo, javno trgovačko društvo</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Igor Nazor, vlasnik  Obrta za usluge  NAVA</item>
      <item>OT-OPTIMA TELEKOM d.d. za telekomunikacije</item>
      <item>Vinko Radovani</item>
      <item>Sanja Paić</item>
      <item>Stjepan Čaljkušić</item>
      <item>Agencija za osiguranje radničkih potraživanja u slučaju stečaja poslodavca</item>
      <item>HYPO ALPE-ADRIA-BANK dioničko društvo</item>
      <item>Porezna uprava Dubrovnik</item>
      <item>SVEUČILIŠTE U SPLITU, STUDENTSKI CENTAR-SPLIT</item>
      <item>Županijsko državno odvjetništvo u Splitu Građansko upravni odjel</item>
    </derivirana_varijabla>
  </DomainObject.Predmet.SudioniciListNaziv>
  <DomainObject.Predmet.SudioniciListAdressOIB>
    <izvorni_sadrzaj>
      <item>KSENIJA ČERIN, Savska c. 129/III,10000 Zagreb</item>
      <item>PASTOR INŽENJERING d.d., OIB 55598634637, Novačka 2,Rakitje</item>
      <item>MONTER PROJEKT, društvo s ograničenom odgovornošću za inženjering poslove u građevinarstvu "u stečaju", OIB 02734084556, Poljička cesta 39,21000 Split</item>
      <item>Visoki trgovački sud, OIB 97349366519, Berislavićeva 11,10000 Zagreb</item>
      <item>Financijska agencija, OIB 85821130368, Vrtni put 3,10000 Zagreb</item>
      <item>ANTE KATURA, Palmotićeva 13,21000 Split</item>
      <item>Goran Katura, Domovinskog rata 26/I,21000 Split</item>
      <item>Maja Smrke, Domovinskog rata 11,21000 Split</item>
      <item>Dragan Bijelić dipl.oec., OIB 53755649931, Put Kroz Meterize 25,22000 Šibenik</item>
      <item>Trgovački sud Registarski odjel, OIB 11748694684, Sukoišanska 6,21000 Split</item>
      <item>Trgovački sud Split Pisarnica, OIB 11748694684, Sukoišanska 6,21000 Split</item>
      <item>Općinski sud Split Zemljišno knjižni ocjel, 21000 Split</item>
      <item>Trgovački sud Split Ovršni odjel, OIB 11748694684, Sukoišanska 6,21000 Split</item>
      <item>Tgovački sud Split Oglasna ploča, OIB 11748694684, Sukoišanska 6,21000 Split</item>
      <item>Trgovački sud Split Računovodstvo, OIB 11748694684, Sukoišanska 6,21000 Split</item>
      <item>TEA PHARIA, društvo s ograničenom odgovornošću za trgovinu i usluge, OIB 99294824555, 114.Brigade 10,Split</item>
      <item>Marijo Granić, Kliška 29,21000 Split</item>
      <item>TISS d.o.o. za inženjering, OIB 37779812687, Ulica Fra Grge Martića 30,Split</item>
      <item>JADRANSKO OSIGURANJE dioničko društvo, OIB 94472454976, Listopadska 2,10000 Zagreb</item>
      <item>Grgić &amp; Partneri odvjetničko društvo j.t.d. PISARNICA SPLIT, OIB 16457179668, Ulica grada Vukovara 282,10000 Zagreb</item>
      <item>TEHNOPLAST d.o.o. za građevinarstvo, trgovinu, ugostiteljstvo, turizam i uslužne djelatnosti, OIB 70676517267, Ulica Slobode 5,Split</item>
      <item>HYPO ALPE-ADRIA-BANK dioničko društvo, OIB 14036333877, Slavonska avenija 6,10000 Zagreb</item>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ELEKTROMATERIJAL dioničko društvo za trgovinu i usluge u stečaju, OIB 72091456912, Cambierieva 13,Rijeka</item>
      <item>mr.sc. Blaženka Prpić, OIB 58591486513, Corrada Ilijassicha 21,51000 Rijeka</item>
      <item>ALING društvo s ograničenom odgovornošću za tehničku zaštitu osoba i imovine, OIB 67349852816, Andrije Žaje 61,10000 Zagreb</item>
      <item>JADRANSKO OSIGURANJE dioničko društvo, OIB 94472454976, Put Supavla 1,21000 Split</item>
      <item>SUNCE OSIGURANJE dioničko društvo za osiguranje, OIB 12012147571, Varaždinska  54,21000 Split</item>
      <item>PORSCHE INTER AUTO d.o.o. za trgovinu i popravak motornih vozila, OIB 67492500921, Velimira Škorpika 21-23,10000 Zagreb</item>
      <item>MERSTEEL d.o.o. za trgovinu i usluge, OIB 32913763672, Slavonska avenija 22 d,10000 Zagreb</item>
      <item>KOMJATE za trgovinu i usluge društvo s ograničenom odgovornošću, OIB 92009564551, Komjate 9/A,Kaštel Lukšić</item>
      <item>VODOVOD-OSIJEK d.o.o. za vodoopskrbu i odvodnju, OIB 43654507669, Poljski Put 1,Osijek</item>
      <item>ING-ATEST d.o.o. za trgovinu i usluge, OIB 21777333810, Hrvatske mornarice 1/a,Split</item>
      <item>MORULA d.o.o. za trgovinu i usluge, OIB 88833097372, Domovinskog rata 29/c,Podstrana</item>
      <item>FRIGOOPREMA, društvo s  ograničenom odgovornošću za proizvodnju, trgovinu i usluge, OIB 60316076304, Ivankova 126,Stobreč</item>
      <item>MATEL d.o.o. za proizvodnju, zastupanje i trgovinu, OIB 11899215110, Popovićeva 8,10000 Zagreb</item>
      <item>GERION d.o.o. za građenje, OIB 86354925004, Matice Hrvatske 59,Split</item>
      <item>MESSER CROATIA PLIN Poduzeće za proizvodnju i prodaju tehničkih plinova d.o.o., OIB 32179081874, Industrijska 1,Zaprešić</item>
      <item>MEĐIMURJE INFORMACIJSKO PROJEKTANTSKI CENTAR dioničko društvo za informatički inženjering, OIB 98483804275, Mihovljanska 72,40000 Čakovec</item>
      <item>ERSTE FACTORING društvo s ograničenom odgovornošću za factoring, OIB 10194059689, Ivana Lučića 2,10000 Zagreb</item>
      <item>ČISTOĆA društvo s ograničenom odgovornošću za obavljanje komunalnih djelatnosti održavanja čistoće i odlaganja komunaln, OIB 38812451417, Put Plokita 81,Split</item>
      <item>BRODOMERKUR trgovina i usluge, dioničko društvo, OIB 33956120458, Poljička Cesta 35,Split</item>
      <item>LAPIS-TEXTUM d.o.o. za trgovinu i proizvodnju, OIB 34024384265, Frankopanska 5/a,10000 Zagreb</item>
      <item>CENTAR BANKA dioničko društvo, OIB 89296739230, Amruševa 6,10000 Zagreb</item>
      <item>HP - Hrvatska pošta d.d., OIB 87311810356, Jurišićeva 13,10000 Zagreb</item>
      <item>WAVIN CROATIA društvo s ograničenom odgovornošću za trgovinu - u likvidaciji, OIB 93287855819, Ogrizovićeva 40a,10000 Zagreb</item>
      <item>MONT INSTALACIJA, društvo s ograničenom odgovornošću za instalacijske i završne radove u građevinarstvu, OIB 05084406987, Ulica Maka Dizdara 55,Split</item>
      <item>SCHRACK TECHNIK d.o.o. za promet elektrotehničkih uređaja, OIB 36365310424, Zavrtnica 17,10000 Zagreb</item>
      <item>DUCA, društvo s ograničenom odgovornošću za građevinarstvo, projektiranje i trgovinu, OIB 01304089776, Ruđera Boškovića 4/II,Zadar</item>
      <item>ECCOS-INŽENJERING d.o.o. za projektiranje, nadzor i zaštitu osoba i imovine, OIB 71629027685, I Pile 21,10000 Zagreb</item>
      <item>RADAR d.o.o. za usluge, OIB 70063044422, Ivana Lučića 2/a,10000 Zagreb</item>
      <item>ORBIS HOLDING, d.o.o. za graditeljstvo, trgovinu i usluge, OIB 18315544469, Ivana Lučića 2/A,10000 Zagreb</item>
      <item>ST ARC, d.o.o. za završne i obrtničke radove u gradjevinarstvu i trgovinu, OIB 58632083307, Dubrovačka 49,Split</item>
      <item>DET NORSKE VERITAS ADRIATICA d. o. o. , društvo za klasifikaciju, certifikaciju i konzultacije, OIB 66958856391, Ružićeva 32,Rijeka</item>
      <item>ERSTE&amp;STEIERMÄRKISCHE BANKA dioničko društvo, OIB 23057039320, Jadranski Trg 3/a,Rijeka</item>
      <item>VISOKO POTKROVLJE društvo s ograničenom odgovornošću za građenje, OIB 28887408223, Don Rafaela Radice 38,Žrnovnica</item>
      <item>HYPO ALPE-ADRIA-BANK dioničko društvo, OIB 14036333877, Slavonska avenija 6,10000 Zagreb</item>
      <item>TOMAS &amp; CO društvo s ograničenom odgovornošću za proizvodnju i inženjering u elektrotehnici, trgovinu i turizam, export-imp, OIB 52725486771, Kopilica 9,Split</item>
      <item>KREDITNA BANKA ZAGREB, dioničko društvo, OIB 70663193635, Ulica grada Vukovara 74,10000 Zagreb</item>
      <item>KRAGIĆ d.o.o. za proizvodnju plastičnih metalnih predmeta i za trgovinu, OIB 35264136731, Put Firula 29,Split</item>
      <item>MONTER POLIS d.o.o. za građevinske i instalaterske radove "u stečaju", OIB 66697386731, Poljička cesta 39,Split</item>
      <item>TRGOMETAL za proizvodnju, trgovinu i usluge, društvo s ograničenom odgovornošću, OIB 14669056208, Put Dračanice 8,Dugopolje</item>
      <item>GDD za građenje i usluge, društvo s ograničenom odgovornošću, OIB 04524958627, Put Plokita 87,Split</item>
      <item>LUKA TERM d.o.o. za završne radove u graditeljstvu, OIB 16662980077, Vrapčanska draga 45,10000 Zagreb</item>
      <item>TISS d.o.o. za inženjering, OIB 37779812687, Ulica Fra Grge Martića 30,Split</item>
      <item>HRVATSKE ŠUME društvo s ograničenom odgovornošću, OIB 69693144506, Ul.Ljudevita Farkaša Vukotinovića 2,10000 Zagreb</item>
      <item>TEA PHARIA, društvo s ograničenom odgovornošću za trgovinu i usluge, OIB 99294824555, 114.Brigade 10,Split</item>
      <item>HEP - Opskrba d.o.o. za opskrbu potrošača električnom, toplinskom energijom i plinom, OIB 63073332379, Ulica grada Vukovara 37,10000 Zagreb</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Odvjetničko društvo GLAMUZINA &amp; GROŠETA, OIB 69402757072, Krajiška 27,10000 Zagreb</item>
      <item>ELEKTROKOVINA ADRIA, d.o.o. za izradu, prodaju, montažu i popravak elektrotehničkih proizvoda, OIB 86742905038, Vukovarska 52/A,Split</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Sanda Lukić dipl.iur., Ulica domovinskog rata 49,21000 Split</item>
      <item>ANTOLIĆ I SURADNICI odvjetničko društvo, javno trgovačko društvo, OIB 82891991682, Ulica Pavla Hatza 3,10000 Zagreb</item>
      <item>Goran Katura, Domovinskog rata 26/I,21000 Split</item>
      <item>Nada Lović dipl.iur., Mažuranićevo šetalište 24 B,21000 Split</item>
      <item>Iskra Maras dipl. iur., Rokova 64,21000 Split</item>
      <item>Sanda Lukić dipl.iur., Ulica Domovinskog rata 49,21000 Split</item>
      <item>Nada Lović dipl. iur., Pujanke 1,21000 Split</item>
      <item>Marijana Kolak, OIB 64116173584, Sv. Mihovila 19,21311 Žrnovnica</item>
      <item>Zoran Kačić dipl. iur., Marmontova 1/II,21000 Split</item>
      <item>NARODNE NOVINE, dioničko društvo za izdavanje i tiskanje Službenog lista Republike Hrvatske, službenih i drugih obrazaca te , OIB 64546066176, Savski Gaj XIII. put 6,10000 Zagreb</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Agencija za osiguranje radničkih potraživanja u slučaju stečaja poslodavca, OIB 04323472109, Frankopanska 11,10000 Zagreb</item>
      <item>HYPO ALPE-ADRIA-BANK dioničko društvo, OIB 14036333877, Slavonska avenija 6,10000 Zagreb</item>
      <item>Porezna uprava Dubrovnik, OIB 18683136487, Vukovarska 6,20000 Dubrovnik</item>
      <item>SVEUČILIŠTE U SPLITU, STUDENTSKI CENTAR-SPLIT, OIB 25975412650, Sinjska Ulica 6,21000 Split</item>
      <item>Županijsko državno odvjetništvo u Splitu Građansko upravni odjel, OIB 70793241859, Gundulićeva 29 A,21000 Split</item>
    </izvorni_sadrzaj>
    <derivirana_varijabla naziv="DomainObject.Predmet.SudioniciListAdressOIB_1">
      <item>KSENIJA ČERIN, Savska c. 129/III,10000 Zagreb</item>
      <item>PASTOR INŽENJERING d.d., OIB 55598634637, Novačka 2,Rakitje</item>
      <item>MONTER PROJEKT, društvo s ograničenom odgovornošću za inženjering poslove u građevinarstvu "u stečaju", OIB 02734084556, Poljička cesta 39,21000 Split</item>
      <item>Visoki trgovački sud, OIB 97349366519, Berislavićeva 11,10000 Zagreb</item>
      <item>Financijska agencija, OIB 85821130368, Vrtni put 3,10000 Zagreb</item>
      <item>ANTE KATURA, Palmotićeva 13,21000 Split</item>
      <item>Goran Katura, Domovinskog rata 26/I,21000 Split</item>
      <item>Maja Smrke, Domovinskog rata 11,21000 Split</item>
      <item>Dragan Bijelić dipl.oec., OIB 53755649931, Put Kroz Meterize 25,22000 Šibenik</item>
      <item>Trgovački sud Registarski odjel, OIB 11748694684, Sukoišanska 6,21000 Split</item>
      <item>Trgovački sud Split Pisarnica, OIB 11748694684, Sukoišanska 6,21000 Split</item>
      <item>Općinski sud Split Zemljišno knjižni ocjel, 21000 Split</item>
      <item>Trgovački sud Split Ovršni odjel, OIB 11748694684, Sukoišanska 6,21000 Split</item>
      <item>Tgovački sud Split Oglasna ploča, OIB 11748694684, Sukoišanska 6,21000 Split</item>
      <item>Trgovački sud Split Računovodstvo, OIB 11748694684, Sukoišanska 6,21000 Split</item>
      <item>TEA PHARIA, društvo s ograničenom odgovornošću za trgovinu i usluge, OIB 99294824555, 114.Brigade 10,Split</item>
      <item>Marijo Granić, Kliška 29,21000 Split</item>
      <item>TISS d.o.o. za inženjering, OIB 37779812687, Ulica Fra Grge Martića 30,Split</item>
      <item>JADRANSKO OSIGURANJE dioničko društvo, OIB 94472454976, Listopadska 2,10000 Zagreb</item>
      <item>Grgić &amp; Partneri odvjetničko društvo j.t.d. PISARNICA SPLIT, OIB 16457179668, Ulica grada Vukovara 282,10000 Zagreb</item>
      <item>TEHNOPLAST d.o.o. za građevinarstvo, trgovinu, ugostiteljstvo, turizam i uslužne djelatnosti, OIB 70676517267, Ulica Slobode 5,Split</item>
      <item>HYPO ALPE-ADRIA-BANK dioničko društvo, OIB 14036333877, Slavonska avenija 6,10000 Zagreb</item>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ELEKTROMATERIJAL dioničko društvo za trgovinu i usluge u stečaju, OIB 72091456912, Cambierieva 13,Rijeka</item>
      <item>mr.sc. Blaženka Prpić, OIB 58591486513, Corrada Ilijassicha 21,51000 Rijeka</item>
      <item>ALING društvo s ograničenom odgovornošću za tehničku zaštitu osoba i imovine, OIB 67349852816, Andrije Žaje 61,10000 Zagreb</item>
      <item>JADRANSKO OSIGURANJE dioničko društvo, OIB 94472454976, Put Supavla 1,21000 Split</item>
      <item>SUNCE OSIGURANJE dioničko društvo za osiguranje, OIB 12012147571, Varaždinska  54,21000 Split</item>
      <item>PORSCHE INTER AUTO d.o.o. za trgovinu i popravak motornih vozila, OIB 67492500921, Velimira Škorpika 21-23,10000 Zagreb</item>
      <item>MERSTEEL d.o.o. za trgovinu i usluge, OIB 32913763672, Slavonska avenija 22 d,10000 Zagreb</item>
      <item>KOMJATE za trgovinu i usluge društvo s ograničenom odgovornošću, OIB 92009564551, Komjate 9/A,Kaštel Lukšić</item>
      <item>VODOVOD-OSIJEK d.o.o. za vodoopskrbu i odvodnju, OIB 43654507669, Poljski Put 1,Osijek</item>
      <item>ING-ATEST d.o.o. za trgovinu i usluge, OIB 21777333810, Hrvatske mornarice 1/a,Split</item>
      <item>MORULA d.o.o. za trgovinu i usluge, OIB 88833097372, Domovinskog rata 29/c,Podstrana</item>
      <item>FRIGOOPREMA, društvo s  ograničenom odgovornošću za proizvodnju, trgovinu i usluge, OIB 60316076304, Ivankova 126,Stobreč</item>
      <item>MATEL d.o.o. za proizvodnju, zastupanje i trgovinu, OIB 11899215110, Popovićeva 8,10000 Zagreb</item>
      <item>GERION d.o.o. za građenje, OIB 86354925004, Matice Hrvatske 59,Split</item>
      <item>MESSER CROATIA PLIN Poduzeće za proizvodnju i prodaju tehničkih plinova d.o.o., OIB 32179081874, Industrijska 1,Zaprešić</item>
      <item>MEĐIMURJE INFORMACIJSKO PROJEKTANTSKI CENTAR dioničko društvo za informatički inženjering, OIB 98483804275, Mihovljanska 72,40000 Čakovec</item>
      <item>ERSTE FACTORING društvo s ograničenom odgovornošću za factoring, OIB 10194059689, Ivana Lučića 2,10000 Zagreb</item>
      <item>ČISTOĆA društvo s ograničenom odgovornošću za obavljanje komunalnih djelatnosti održavanja čistoće i odlaganja komunaln, OIB 38812451417, Put Plokita 81,Split</item>
      <item>BRODOMERKUR trgovina i usluge, dioničko društvo, OIB 33956120458, Poljička Cesta 35,Split</item>
      <item>LAPIS-TEXTUM d.o.o. za trgovinu i proizvodnju, OIB 34024384265, Frankopanska 5/a,10000 Zagreb</item>
      <item>CENTAR BANKA dioničko društvo, OIB 89296739230, Amruševa 6,10000 Zagreb</item>
      <item>HP - Hrvatska pošta d.d., OIB 87311810356, Jurišićeva 13,10000 Zagreb</item>
      <item>WAVIN CROATIA društvo s ograničenom odgovornošću za trgovinu - u likvidaciji, OIB 93287855819, Ogrizovićeva 40a,10000 Zagreb</item>
      <item>MONT INSTALACIJA, društvo s ograničenom odgovornošću za instalacijske i završne radove u građevinarstvu, OIB 05084406987, Ulica Maka Dizdara 55,Split</item>
      <item>SCHRACK TECHNIK d.o.o. za promet elektrotehničkih uređaja, OIB 36365310424, Zavrtnica 17,10000 Zagreb</item>
      <item>DUCA, društvo s ograničenom odgovornošću za građevinarstvo, projektiranje i trgovinu, OIB 01304089776, Ruđera Boškovića 4/II,Zadar</item>
      <item>ECCOS-INŽENJERING d.o.o. za projektiranje, nadzor i zaštitu osoba i imovine, OIB 71629027685, I Pile 21,10000 Zagreb</item>
      <item>RADAR d.o.o. za usluge, OIB 70063044422, Ivana Lučića 2/a,10000 Zagreb</item>
      <item>ORBIS HOLDING, d.o.o. za graditeljstvo, trgovinu i usluge, OIB 18315544469, Ivana Lučića 2/A,10000 Zagreb</item>
      <item>ST ARC, d.o.o. za završne i obrtničke radove u gradjevinarstvu i trgovinu, OIB 58632083307, Dubrovačka 49,Split</item>
      <item>DET NORSKE VERITAS ADRIATICA d. o. o. , društvo za klasifikaciju, certifikaciju i konzultacije, OIB 66958856391, Ružićeva 32,Rijeka</item>
      <item>ERSTE&amp;STEIERMÄRKISCHE BANKA dioničko društvo, OIB 23057039320, Jadranski Trg 3/a,Rijeka</item>
      <item>VISOKO POTKROVLJE društvo s ograničenom odgovornošću za građenje, OIB 28887408223, Don Rafaela Radice 38,Žrnovnica</item>
      <item>HYPO ALPE-ADRIA-BANK dioničko društvo, OIB 14036333877, Slavonska avenija 6,10000 Zagreb</item>
      <item>TOMAS &amp; CO društvo s ograničenom odgovornošću za proizvodnju i inženjering u elektrotehnici, trgovinu i turizam, export-imp, OIB 52725486771, Kopilica 9,Split</item>
      <item>KREDITNA BANKA ZAGREB, dioničko društvo, OIB 70663193635, Ulica grada Vukovara 74,10000 Zagreb</item>
      <item>KRAGIĆ d.o.o. za proizvodnju plastičnih metalnih predmeta i za trgovinu, OIB 35264136731, Put Firula 29,Split</item>
      <item>MONTER POLIS d.o.o. za građevinske i instalaterske radove "u stečaju", OIB 66697386731, Poljička cesta 39,Split</item>
      <item>TRGOMETAL za proizvodnju, trgovinu i usluge, društvo s ograničenom odgovornošću, OIB 14669056208, Put Dračanice 8,Dugopolje</item>
      <item>GDD za građenje i usluge, društvo s ograničenom odgovornošću, OIB 04524958627, Put Plokita 87,Split</item>
      <item>LUKA TERM d.o.o. za završne radove u graditeljstvu, OIB 16662980077, Vrapčanska draga 45,10000 Zagreb</item>
      <item>TISS d.o.o. za inženjering, OIB 37779812687, Ulica Fra Grge Martića 30,Split</item>
      <item>HRVATSKE ŠUME društvo s ograničenom odgovornošću, OIB 69693144506, Ul.Ljudevita Farkaša Vukotinovića 2,10000 Zagreb</item>
      <item>TEA PHARIA, društvo s ograničenom odgovornošću za trgovinu i usluge, OIB 99294824555, 114.Brigade 10,Split</item>
      <item>HEP - Opskrba d.o.o. za opskrbu potrošača električnom, toplinskom energijom i plinom, OIB 63073332379, Ulica grada Vukovara 37,10000 Zagreb</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Odvjetničko društvo GLAMUZINA &amp; GROŠETA, OIB 69402757072, Krajiška 27,10000 Zagreb</item>
      <item>ELEKTROKOVINA ADRIA, d.o.o. za izradu, prodaju, montažu i popravak elektrotehničkih proizvoda, OIB 86742905038, Vukovarska 52/A,Split</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Sanda Lukić dipl.iur., Ulica domovinskog rata 49,21000 Split</item>
      <item>ANTOLIĆ I SURADNICI odvjetničko društvo, javno trgovačko društvo, OIB 82891991682, Ulica Pavla Hatza 3,10000 Zagreb</item>
      <item>Goran Katura, Domovinskog rata 26/I,21000 Split</item>
      <item>Nada Lović dipl.iur., Mažuranićevo šetalište 24 B,21000 Split</item>
      <item>Iskra Maras dipl. iur., Rokova 64,21000 Split</item>
      <item>Sanda Lukić dipl.iur., Ulica Domovinskog rata 49,21000 Split</item>
      <item>Nada Lović dipl. iur., Pujanke 1,21000 Split</item>
      <item>Marijana Kolak, OIB 64116173584, Sv. Mihovila 19,21311 Žrnovnica</item>
      <item>Zoran Kačić dipl. iur., Marmontova 1/II,21000 Split</item>
      <item>NARODNE NOVINE, dioničko društvo za izdavanje i tiskanje Službenog lista Republike Hrvatske, službenih i drugih obrazaca te , OIB 64546066176, Savski Gaj XIII. put 6,10000 Zagreb</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Agencija za osiguranje radničkih potraživanja u slučaju stečaja poslodavca, OIB 04323472109, Frankopanska 11,10000 Zagreb</item>
      <item>HYPO ALPE-ADRIA-BANK dioničko društvo, OIB 14036333877, Slavonska avenija 6,10000 Zagreb</item>
      <item>Porezna uprava Dubrovnik, OIB 18683136487, Vukovarska 6,20000 Dubrovnik</item>
      <item>SVEUČILIŠTE U SPLITU, STUDENTSKI CENTAR-SPLIT, OIB 25975412650, Sinjska Ulica 6,21000 Split</item>
      <item>Županijsko državno odvjetništvo u Splitu Građansko upravni odjel, OIB 70793241859, Gundulićeva 29 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D6CC39-A1EA-4042-B3A4-3148367723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1174</properties:Words>
  <properties:Characters>6331</properties:Characters>
  <properties:Lines>117</properties:Lines>
  <properties:Paragraphs>35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2017-07-03T07:22:00Z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St-70/2010-314 / Odluka - Rješenje - odbijen prigovor na diobeni popis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