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c40a9" w14:paraId="aac40a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E38CC">
        <w:rPr>
          <w:rFonts w:hAnsi="Times New Roman" w:ascii="Times New Roman"/>
          <w:szCs w:val="24"/>
          <w:lang w:val="hr-HR"/>
        </w:rPr>
        <w:t xml:space="preserve"> </w:t>
      </w:r>
      <w:r w:rsidR="00983E81" w:rsidRPr="00983E81">
        <w:rPr>
          <w:rFonts w:hAnsi="Times New Roman" w:ascii="Times New Roman"/>
        </w:rPr>
        <w:t>SET d.o.o., Mali Lipovec, Mali Lipovec 53, OIB: 15096695396</w:t>
      </w:r>
      <w:r w:rsidR="00983E81">
        <w:t xml:space="preserve"> </w:t>
      </w:r>
      <w:r w:rsidR="00DE38CC">
        <w:t xml:space="preserve"> 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E6798F">
        <w:rPr>
          <w:rFonts w:hAnsi="Times New Roman" w:ascii="Times New Roman"/>
        </w:rPr>
        <w:t>6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983E81" w:rsidRPr="00983E81">
        <w:rPr>
          <w:rFonts w:hAnsi="Times New Roman" w:ascii="Times New Roman"/>
        </w:rPr>
        <w:t>SET d.o.o., Mali Lipovec, Mali Lipovec 53, OIB: 15096695396</w:t>
      </w:r>
      <w:r w:rsidR="00983E81">
        <w:t xml:space="preserve">  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983E81">
        <w:rPr>
          <w:rFonts w:hAnsi="Times New Roman" w:ascii="Times New Roman"/>
          <w:lang w:val="hr-HR"/>
        </w:rPr>
        <w:t>178.623,57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787967">
        <w:rPr>
          <w:rFonts w:hAnsi="Times New Roman" w:ascii="Times New Roman"/>
          <w:lang w:val="hr-HR"/>
        </w:rPr>
        <w:t>6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77739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7739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77739E" w:rsidP="00492E13" w:rsidR="0077739E" w:rsidRPr="0077739E">
      <w:pPr>
        <w:jc w:val="center"/>
        <w:rPr>
          <w:rFonts w:hAnsi="Times New Roman" w:ascii="Times New Roman"/>
        </w:rPr>
      </w:pPr>
    </w:p>
    <w:p w:rsidRDefault="0077739E" w:rsidP="002152A3" w:rsidR="0077739E" w:rsidRPr="0077739E">
      <w:pPr>
        <w:jc w:val="right"/>
        <w:rPr>
          <w:rFonts w:hAnsi="Times New Roman" w:ascii="Times New Roman"/>
        </w:rPr>
      </w:pPr>
      <w:r w:rsidRPr="0077739E">
        <w:rPr>
          <w:rFonts w:hAnsi="Times New Roman" w:ascii="Times New Roman"/>
        </w:rPr>
        <w:t>za točnost otpravka</w:t>
      </w:r>
    </w:p>
    <w:p w:rsidRDefault="0077739E" w:rsidP="002152A3" w:rsidR="0077739E" w:rsidRPr="0077739E">
      <w:pPr>
        <w:jc w:val="right"/>
        <w:rPr>
          <w:rFonts w:hAnsi="Times New Roman" w:ascii="Times New Roman"/>
        </w:rPr>
      </w:pPr>
      <w:r w:rsidRPr="0077739E">
        <w:rPr>
          <w:rFonts w:hAnsi="Times New Roman" w:ascii="Times New Roman"/>
        </w:rPr>
        <w:t>ovlašteni službenik</w:t>
      </w:r>
    </w:p>
    <w:p w:rsidRDefault="0077739E" w:rsidP="002152A3" w:rsidR="0077739E" w:rsidRPr="0077739E">
      <w:pPr>
        <w:jc w:val="right"/>
        <w:rPr>
          <w:rFonts w:hAnsi="Times New Roman" w:ascii="Times New Roman"/>
        </w:rPr>
      </w:pPr>
      <w:r w:rsidRPr="0077739E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73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983E81">
          <w:rPr>
            <w:rFonts w:hAnsi="Times New Roman" w:ascii="Times New Roman"/>
            <w:lang w:val="hr-HR"/>
          </w:rPr>
          <w:t>6038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983E81">
      <w:rPr>
        <w:rFonts w:hAnsi="Times New Roman" w:ascii="Times New Roman"/>
        <w:lang w:val="hr-HR"/>
      </w:rPr>
      <w:t>6038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6067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7739E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83E81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3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3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3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3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7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3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3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3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3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6038</izvorni_sadrzaj>
    <derivirana_varijabla naziv="DomainObject.Predmet.Broj_1">6038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St-6038/2015</izvorni_sadrzaj>
    <derivirana_varijabla naziv="DomainObject.Predmet.OznakaBroj_1">St-6038/2015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 d.o.o. zastupanog po punomoćniku DRAGAN GAVRANOVIĆ</izvorni_sadrzaj>
    <derivirana_varijabla naziv="DomainObject.Predmet.ProtustrankaFormated_1">  SET d.o.o. zastupanog po punomoćniku DRAGAN GAVRANOVIĆ</derivirana_varijabla>
  </DomainObject.Predmet.ProtustrankaFormated>
  <DomainObject.Predmet.ProtustrankaFormatedOIB>
    <izvorni_sadrzaj>  SET d.o.o., OIB 15096695396 zastupanog po punomoćniku DRAGAN GAVRANOVIĆ</izvorni_sadrzaj>
    <derivirana_varijabla naziv="DomainObject.Predmet.ProtustrankaFormatedOIB_1">  SET d.o.o., OIB 15096695396 zastupanog po punomoćniku DRAGAN GAVRANOVIĆ</derivirana_varijabla>
  </DomainObject.Predmet.ProtustrankaFormatedOIB>
  <DomainObject.Predmet.ProtustrankaFormatedWithAdress>
    <izvorni_sadrzaj> SET d.o.o., Mali Lipovec 53, 10430 Mali Lipovec zastupanog po punomoćniku DRAGAN GAVRANOVIĆ</izvorni_sadrzaj>
    <derivirana_varijabla naziv="DomainObject.Predmet.ProtustrankaFormatedWithAdress_1"> SET d.o.o., Mali Lipovec 53, 10430 Mali Lipovec zastupanog po punomoćniku DRAGAN GAVRANOVIĆ</derivirana_varijabla>
  </DomainObject.Predmet.ProtustrankaFormatedWithAdress>
  <DomainObject.Predmet.ProtustrankaFormatedWithAdressOIB>
    <izvorni_sadrzaj> SET d.o.o., OIB 15096695396, Mali Lipovec 53, 10430 Mali Lipovec zastupanog po punomoćniku DRAGAN GAVRANOVIĆ</izvorni_sadrzaj>
    <derivirana_varijabla naziv="DomainObject.Predmet.ProtustrankaFormatedWithAdressOIB_1"> SET d.o.o., OIB 15096695396, Mali Lipovec 53, 10430 Mali Lipovec zastupanog po punomoćniku DRAGAN GAVRANOVIĆ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SET d.o.o. zastupanog po punomoćniku DRAGAN GAVRANOVIĆ</item>
    </izvorni_sadrzaj>
    <derivirana_varijabla naziv="DomainObject.Predmet.ProtuStrankaListFormated_1">
      <item>SET d.o.o. zastupanog po punomoćniku DRAGAN GAVRANOVIĆ</item>
    </derivirana_varijabla>
  </DomainObject.Predmet.ProtuStrankaListFormated>
  <DomainObject.Predmet.ProtuStrankaListFormatedOIB>
    <izvorni_sadrzaj>
      <item>SET d.o.o., OIB 15096695396 zastupanog po punomoćniku DRAGAN GAVRANOVIĆ</item>
    </izvorni_sadrzaj>
    <derivirana_varijabla naziv="DomainObject.Predmet.ProtuStrankaListFormatedOIB_1">
      <item>SET d.o.o., OIB 15096695396 zastupanog po punomoćniku DRAGAN GAVRANOVIĆ</item>
    </derivirana_varijabla>
  </DomainObject.Predmet.ProtuStrankaListFormatedOIB>
  <DomainObject.Predmet.ProtuStrankaListFormatedWithAdress>
    <izvorni_sadrzaj>
      <item>SET d.o.o., Mali Lipovec 53, 10430 Mali Lipovec zastupanog po punomoćniku DRAGAN GAVRANOVIĆ</item>
    </izvorni_sadrzaj>
    <derivirana_varijabla naziv="DomainObject.Predmet.ProtuStrankaListFormatedWithAdress_1">
      <item>SET d.o.o., Mali Lipovec 53, 10430 Mali Lipovec zastupanog po punomoćniku DRAGAN GAVRANOVIĆ</item>
    </derivirana_varijabla>
  </DomainObject.Predmet.ProtuStrankaListFormatedWithAdress>
  <DomainObject.Predmet.ProtuStrankaListFormatedWithAdressOIB>
    <izvorni_sadrzaj>
      <item>SET d.o.o., OIB 15096695396, Mali Lipovec 53, 10430 Mali Lipovec zastupanog po punomoćniku DRAGAN GAVRANOVIĆ</item>
    </izvorni_sadrzaj>
    <derivirana_varijabla naziv="DomainObject.Predmet.ProtuStrankaListFormatedWithAdressOIB_1">
      <item>SET d.o.o., OIB 15096695396, Mali Lipovec 53, 10430 Mali Lipovec zastupanog po punomoćniku DRAGAN GAVRANOVIĆ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>
      <item>DRAGAN GAVRANOVIĆ punomoćnik sudionika u postupku SET d.o.o.</item>
    </izvorni_sadrzaj>
    <derivirana_varijabla naziv="DomainObject.Predmet.OstaliListFormated_1">
      <item>DRAGAN GAVRANOVIĆ punomoćnik sudionika u postupku SET d.o.o.</item>
    </derivirana_varijabla>
  </DomainObject.Predmet.OstaliListFormated>
  <DomainObject.Predmet.OstaliListFormatedOIB>
    <izvorni_sadrzaj>
      <item>DRAGAN GAVRANOVIĆ, OIB 24908277513 punomoćnik sudionika u postupku SET d.o.o.</item>
    </izvorni_sadrzaj>
    <derivirana_varijabla naziv="DomainObject.Predmet.OstaliListFormatedOIB_1">
      <item>DRAGAN GAVRANOVIĆ, OIB 24908277513 punomoćnik sudionika u postupku SET d.o.o.</item>
    </derivirana_varijabla>
  </DomainObject.Predmet.OstaliListFormatedOIB>
  <DomainObject.Predmet.OstaliListFormatedWithAdress>
    <izvorni_sadrzaj>
      <item>DRAGAN GAVRANOVIĆ, MALI LIPOVEC 53, 10430 Mali Lipovec punomoćnik sudionika u postupku SET d.o.o.</item>
    </izvorni_sadrzaj>
    <derivirana_varijabla naziv="DomainObject.Predmet.OstaliListFormatedWithAdress_1">
      <item>DRAGAN GAVRANOVIĆ, MALI LIPOVEC 53, 10430 Mali Lipovec punomoćnik sudionika u postupku SET d.o.o.</item>
    </derivirana_varijabla>
  </DomainObject.Predmet.OstaliListFormatedWithAdress>
  <DomainObject.Predmet.OstaliListFormatedWithAdressOIB>
    <izvorni_sadrzaj>
      <item>DRAGAN GAVRANOVIĆ, OIB 24908277513, MALI LIPOVEC 53, 10430 Mali Lipovec punomoćnik sudionika u postupku SET d.o.o.</item>
    </izvorni_sadrzaj>
    <derivirana_varijabla naziv="DomainObject.Predmet.OstaliListFormatedWithAdressOIB_1">
      <item>DRAGAN GAVRANOVIĆ, OIB 24908277513, MALI LIPOVEC 53, 10430 Mali Lipovec punomoćnik sudionika u postupku SET d.o.o.</item>
    </derivirana_varijabla>
  </DomainObject.Predmet.OstaliListFormatedWithAdressOIB>
  <DomainObject.Predmet.OstaliListNazivFormated>
    <izvorni_sadrzaj>
      <item>DRAGAN GAVRANOVIĆ</item>
    </izvorni_sadrzaj>
    <derivirana_varijabla naziv="DomainObject.Predmet.OstaliListNazivFormated_1">
      <item>DRAGAN GAVRANOVIĆ</item>
    </derivirana_varijabla>
  </DomainObject.Predmet.OstaliListNazivFormated>
  <DomainObject.Predmet.OstaliListNazivFormatedOIB>
    <izvorni_sadrzaj>
      <item>DRAGAN GAVRANOVIĆ, OIB 24908277513</item>
    </izvorni_sadrzaj>
    <derivirana_varijabla naziv="DomainObject.Predmet.OstaliListNazivFormatedOIB_1">
      <item>DRAGAN GAVRANOVIĆ, OIB 24908277513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 d.o.o.</item>
      <item>FINA Regionalni centar Zagreb</item>
      <item>DRAGAN GAVRANOVIĆ</item>
    </izvorni_sadrzaj>
    <derivirana_varijabla naziv="DomainObject.Predmet.SudioniciListNaziv_1">
      <item>SET d.o.o.</item>
      <item>FINA Regionalni centar Zagreb</item>
      <item>DRAGAN GAVRANOVIĆ</item>
    </derivirana_varijabla>
  </DomainObject.Predmet.SudioniciListNaziv>
  <DomainObject.Predmet.SudioniciListAdressOIB>
    <izvorni_sadrzaj>
      <item>SET d.o.o., OIB 15096695396, Mali Lipovec 53,10430 Mali Lipovec</item>
      <item>FINA Regionalni centar Zagreb, OIB 85821130368, Trg svibanjskih žrtava 1995. 1,10000 Zagreb</item>
      <item>DRAGAN GAVRANOVIĆ, OIB 24908277513, MALI LIPOVEC 53,10430 Mali Lipovec</item>
    </izvorni_sadrzaj>
    <derivirana_varijabla naziv="DomainObject.Predmet.SudioniciListAdressOIB_1">
      <item>SET d.o.o., OIB 15096695396, Mali Lipovec 53,10430 Mali Lipovec</item>
      <item>FINA Regionalni centar Zagreb, OIB 85821130368, Trg svibanjskih žrtava 1995. 1,10000 Zagreb</item>
      <item>DRAGAN GAVRANOVIĆ, OIB 24908277513, MALI LIPOVEC 53,10430 Mali Lipovec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85821130368</item>
      <item>, OIB 24908277513</item>
    </izvorni_sadrzaj>
    <derivirana_varijabla naziv="DomainObject.Predmet.SudioniciListNazivOIB_1">
      <item>, OIB 15096695396</item>
      <item>, OIB 85821130368</item>
      <item>, OIB 24908277513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F737E-5C74-424A-8732-32C035503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2052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2016-06-16T08:15:00Z</dcterms:created>
  <dc:creator>Sudsko vijeæe</dc:creator>
  <cp:lastModifiedBy>Višnja Svečak</cp:lastModifiedBy>
  <cp:lastPrinted>2016-06-16T08:25:00Z</cp:lastPrinted>
  <dcterms:modified xmlns:xsi="http://www.w3.org/2001/XMLSchema-instance" xsi:type="dcterms:W3CDTF">2016-06-16T08:25:00Z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