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0f3f" w14:paraId="e2e0f3f" w:rsidRDefault="00614146" w:rsidP="00614146" w:rsidR="00614146" w:rsidRPr="00BC4C4F">
      <w:pPr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</w:p>
    <w:p w:rsidRDefault="00614146" w:rsidP="00A95F64" w:rsidR="00614146" w:rsidRPr="00BC4C4F">
      <w:pPr>
        <w:ind w:firstLine="708" w:left="708"/>
        <w:rPr>
          <w:rFonts w:cs="Times New Roman" w:hAnsi="Times New Roman" w:ascii="Times New Roman"/>
          <w:color w:val="000000"/>
        </w:rPr>
      </w:pPr>
      <w:r w:rsidRPr="00BC4C4F">
        <w:rPr>
          <w:rFonts w:cs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4C4F" w:rsidP="00614146" w:rsidR="00614146" w:rsidRPr="00BC4C4F">
      <w:pPr>
        <w:spacing w:after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color w:val="000000"/>
        </w:rPr>
        <w:t xml:space="preserve">       </w:t>
      </w:r>
      <w:r w:rsidR="00614146" w:rsidRPr="00BC4C4F">
        <w:rPr>
          <w:rFonts w:cs="Times New Roman" w:hAnsi="Times New Roman" w:ascii="Times New Roman"/>
          <w:color w:val="000000"/>
        </w:rPr>
        <w:t xml:space="preserve"> </w:t>
      </w:r>
      <w:r w:rsidR="00614146" w:rsidRPr="00BC4C4F">
        <w:rPr>
          <w:rFonts w:cs="Times New Roman" w:hAnsi="Times New Roman" w:ascii="Times New Roman"/>
          <w:b/>
        </w:rPr>
        <w:t>REPUBLIKA HRVATSKA</w:t>
      </w:r>
    </w:p>
    <w:p w:rsidRDefault="00614146" w:rsidP="00614146" w:rsidR="00614146" w:rsidRPr="00BC4C4F">
      <w:pPr>
        <w:spacing w:after="0"/>
        <w:rPr>
          <w:rFonts w:cs="Times New Roman" w:hAnsi="Times New Roman" w:ascii="Times New Roman"/>
          <w:b/>
        </w:rPr>
      </w:pPr>
      <w:r w:rsidRPr="00BC4C4F">
        <w:rPr>
          <w:rFonts w:cs="Times New Roman" w:hAnsi="Times New Roman" w:ascii="Times New Roman"/>
          <w:b/>
        </w:rPr>
        <w:t xml:space="preserve">     TRGOVAČKI SUD U SPLITU</w:t>
      </w:r>
    </w:p>
    <w:p w:rsidRDefault="00D2617E" w:rsidP="00614146" w:rsidR="00614146" w:rsidRPr="00BC4C4F">
      <w:pPr>
        <w:spacing w:after="0"/>
        <w:rPr>
          <w:rFonts w:cs="Times New Roman" w:hAnsi="Times New Roman" w:ascii="Times New Roman"/>
          <w:b/>
        </w:rPr>
      </w:pPr>
      <w:r w:rsidRPr="00BC4C4F">
        <w:rPr>
          <w:rFonts w:cs="Times New Roman" w:hAnsi="Times New Roman" w:ascii="Times New Roman"/>
          <w:b/>
        </w:rPr>
        <w:t xml:space="preserve">        Sukoišanska 6, Split</w:t>
      </w:r>
      <w:r w:rsidR="00FD421E" w:rsidRPr="00BC4C4F">
        <w:rPr>
          <w:rFonts w:cs="Times New Roman" w:hAnsi="Times New Roman" w:ascii="Times New Roman"/>
          <w:b/>
        </w:rPr>
        <w:t xml:space="preserve"> </w:t>
      </w:r>
    </w:p>
    <w:p w:rsidRDefault="00985F64" w:rsidP="00614146" w:rsidR="00F860AD" w:rsidRPr="00BC4C4F">
      <w:pPr>
        <w:jc w:val="right"/>
        <w:rPr>
          <w:rFonts w:cs="Times New Roman" w:hAnsi="Times New Roman" w:ascii="Times New Roman"/>
          <w:b/>
        </w:rPr>
      </w:pPr>
      <w:r w:rsidRPr="00BC4C4F">
        <w:rPr>
          <w:rFonts w:cs="Times New Roman" w:hAnsi="Times New Roman" w:ascii="Times New Roman"/>
          <w:b/>
        </w:rPr>
        <w:t xml:space="preserve">Posl.br. </w:t>
      </w:r>
      <w:r w:rsidR="000F15DB" w:rsidRPr="00BC4C4F">
        <w:rPr>
          <w:rFonts w:cs="Times New Roman" w:hAnsi="Times New Roman" w:ascii="Times New Roman"/>
          <w:b/>
        </w:rPr>
        <w:t>7. St. 162</w:t>
      </w:r>
      <w:r w:rsidR="00202132" w:rsidRPr="00BC4C4F">
        <w:rPr>
          <w:rFonts w:cs="Times New Roman" w:hAnsi="Times New Roman" w:ascii="Times New Roman"/>
          <w:b/>
        </w:rPr>
        <w:t>/17</w:t>
      </w:r>
    </w:p>
    <w:p w:rsidRDefault="00C62634" w:rsidP="006470DA" w:rsidR="00C62634" w:rsidRPr="00BC4C4F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FC7E37" w:rsidP="00BC4C4F" w:rsidR="00F860AD" w:rsidRPr="00BC4C4F">
      <w:pPr>
        <w:pStyle w:val="Naslov1"/>
        <w:jc w:val="center"/>
      </w:pPr>
      <w:r w:rsidRPr="00BC4C4F">
        <w:t xml:space="preserve">REPUBLIKA  </w:t>
      </w:r>
      <w:r w:rsidR="00DD55DC" w:rsidRPr="00BC4C4F">
        <w:t xml:space="preserve"> </w:t>
      </w:r>
      <w:r w:rsidRPr="00BC4C4F">
        <w:t>HRVATSKA</w:t>
      </w:r>
    </w:p>
    <w:p w:rsidRDefault="00C62634" w:rsidP="00BC4C4F" w:rsidR="00C62634" w:rsidRPr="00BC4C4F">
      <w:pPr>
        <w:pStyle w:val="Naslov1"/>
        <w:jc w:val="center"/>
      </w:pPr>
      <w:r w:rsidRPr="00BC4C4F">
        <w:t>R J E Š E N J E</w:t>
      </w:r>
    </w:p>
    <w:p w:rsidRDefault="00C62634" w:rsidP="006470DA" w:rsidR="00C62634" w:rsidRPr="00BC4C4F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E36167" w:rsidP="00BC4C4F" w:rsidR="00FC5B0C" w:rsidRPr="00BC4C4F">
      <w:pPr>
        <w:pStyle w:val="Naslov1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>Trgovački sud u Splitu</w:t>
      </w:r>
      <w:r w:rsidR="00C62634" w:rsidRPr="00BC4C4F">
        <w:rPr>
          <w:b w:val="false"/>
          <w:sz w:val="22"/>
          <w:szCs w:val="22"/>
        </w:rPr>
        <w:t xml:space="preserve">, </w:t>
      </w:r>
      <w:r w:rsidR="00FD421E" w:rsidRPr="00BC4C4F">
        <w:rPr>
          <w:b w:val="false"/>
          <w:sz w:val="22"/>
          <w:szCs w:val="22"/>
        </w:rPr>
        <w:t xml:space="preserve"> </w:t>
      </w:r>
      <w:r w:rsidR="00C62634" w:rsidRPr="00BC4C4F">
        <w:rPr>
          <w:b w:val="false"/>
          <w:sz w:val="22"/>
          <w:szCs w:val="22"/>
        </w:rPr>
        <w:t>u ime Republike Hrvatske, po sucu tog suda</w:t>
      </w:r>
      <w:r w:rsidR="00B865EB" w:rsidRPr="00BC4C4F">
        <w:rPr>
          <w:b w:val="false"/>
          <w:sz w:val="22"/>
          <w:szCs w:val="22"/>
        </w:rPr>
        <w:t xml:space="preserve"> Diani Butigan Granić</w:t>
      </w:r>
      <w:r w:rsidR="00C62634" w:rsidRPr="00BC4C4F">
        <w:rPr>
          <w:b w:val="false"/>
          <w:sz w:val="22"/>
          <w:szCs w:val="22"/>
        </w:rPr>
        <w:t>, kao stečajnom sucu, u postupku nad dužnikom</w:t>
      </w:r>
      <w:r w:rsidR="00FC5B0C" w:rsidRPr="00BC4C4F">
        <w:rPr>
          <w:b w:val="false"/>
          <w:sz w:val="22"/>
          <w:szCs w:val="22"/>
        </w:rPr>
        <w:t xml:space="preserve"> </w:t>
      </w:r>
      <w:r w:rsidR="00511FC1" w:rsidRPr="00BC4C4F">
        <w:rPr>
          <w:b w:val="false"/>
          <w:sz w:val="22"/>
          <w:szCs w:val="22"/>
        </w:rPr>
        <w:t>DRVENIK-TUNA</w:t>
      </w:r>
      <w:r w:rsidR="00FC5B0C" w:rsidRPr="00BC4C4F">
        <w:rPr>
          <w:b w:val="false"/>
          <w:sz w:val="22"/>
          <w:szCs w:val="22"/>
        </w:rPr>
        <w:t xml:space="preserve"> d.o.o., S</w:t>
      </w:r>
      <w:r w:rsidR="00511FC1" w:rsidRPr="00BC4C4F">
        <w:rPr>
          <w:b w:val="false"/>
          <w:sz w:val="22"/>
          <w:szCs w:val="22"/>
        </w:rPr>
        <w:t>olin</w:t>
      </w:r>
      <w:r w:rsidR="00FC5B0C" w:rsidRPr="00BC4C4F">
        <w:rPr>
          <w:b w:val="false"/>
          <w:sz w:val="22"/>
          <w:szCs w:val="22"/>
        </w:rPr>
        <w:t xml:space="preserve">, </w:t>
      </w:r>
      <w:r w:rsidR="00511FC1" w:rsidRPr="00BC4C4F">
        <w:rPr>
          <w:b w:val="false"/>
          <w:sz w:val="22"/>
          <w:szCs w:val="22"/>
        </w:rPr>
        <w:t>Don Frane Bulića 209A</w:t>
      </w:r>
      <w:r w:rsidR="00FC5B0C" w:rsidRPr="00BC4C4F">
        <w:rPr>
          <w:b w:val="false"/>
          <w:sz w:val="22"/>
          <w:szCs w:val="22"/>
        </w:rPr>
        <w:t xml:space="preserve">, OIB: </w:t>
      </w:r>
      <w:r w:rsidR="00511FC1" w:rsidRPr="00BC4C4F">
        <w:rPr>
          <w:b w:val="false"/>
          <w:sz w:val="22"/>
          <w:szCs w:val="22"/>
        </w:rPr>
        <w:t>35905</w:t>
      </w:r>
      <w:r w:rsidR="00F97F4C" w:rsidRPr="00BC4C4F">
        <w:rPr>
          <w:b w:val="false"/>
          <w:sz w:val="22"/>
          <w:szCs w:val="22"/>
        </w:rPr>
        <w:t>919332</w:t>
      </w:r>
      <w:r w:rsidR="00FC5B0C" w:rsidRPr="00BC4C4F">
        <w:rPr>
          <w:b w:val="false"/>
          <w:sz w:val="22"/>
          <w:szCs w:val="22"/>
        </w:rPr>
        <w:t xml:space="preserve">, dana </w:t>
      </w:r>
      <w:r w:rsidR="00F97F4C" w:rsidRPr="00BC4C4F">
        <w:rPr>
          <w:b w:val="false"/>
          <w:sz w:val="22"/>
          <w:szCs w:val="22"/>
        </w:rPr>
        <w:t>01</w:t>
      </w:r>
      <w:r w:rsidR="00FC5B0C" w:rsidRPr="00BC4C4F">
        <w:rPr>
          <w:b w:val="false"/>
          <w:sz w:val="22"/>
          <w:szCs w:val="22"/>
        </w:rPr>
        <w:t xml:space="preserve">. </w:t>
      </w:r>
      <w:r w:rsidR="00F97F4C" w:rsidRPr="00BC4C4F">
        <w:rPr>
          <w:b w:val="false"/>
          <w:sz w:val="22"/>
          <w:szCs w:val="22"/>
        </w:rPr>
        <w:t>ožujka 2018</w:t>
      </w:r>
      <w:r w:rsidR="00FC5B0C" w:rsidRPr="00BC4C4F">
        <w:rPr>
          <w:b w:val="false"/>
          <w:sz w:val="22"/>
          <w:szCs w:val="22"/>
        </w:rPr>
        <w:t>.g.</w:t>
      </w:r>
    </w:p>
    <w:p w:rsidRDefault="004B45FE" w:rsidP="00BC4C4F" w:rsidR="004B45FE" w:rsidRPr="00BC4C4F">
      <w:pPr>
        <w:pStyle w:val="Naslov1"/>
        <w:rPr>
          <w:b w:val="false"/>
          <w:sz w:val="22"/>
          <w:szCs w:val="22"/>
        </w:rPr>
      </w:pPr>
    </w:p>
    <w:p w:rsidRDefault="00C62634" w:rsidP="00BC4C4F" w:rsidR="00C62634" w:rsidRPr="00BC4C4F">
      <w:pPr>
        <w:pStyle w:val="Naslov1"/>
        <w:jc w:val="center"/>
      </w:pPr>
      <w:r w:rsidRPr="00BC4C4F">
        <w:t>r i j e š i o    j e</w:t>
      </w:r>
    </w:p>
    <w:p w:rsidRDefault="00C62634" w:rsidP="00BC4C4F" w:rsidR="00C62634" w:rsidRPr="00BC4C4F">
      <w:pPr>
        <w:pStyle w:val="Naslov1"/>
        <w:rPr>
          <w:b w:val="false"/>
          <w:sz w:val="22"/>
          <w:szCs w:val="22"/>
        </w:rPr>
      </w:pPr>
    </w:p>
    <w:p w:rsidRDefault="00E311AB" w:rsidP="00BC4C4F" w:rsidR="00D2617E" w:rsidRPr="00BC4C4F">
      <w:pPr>
        <w:pStyle w:val="Naslov1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 xml:space="preserve">              </w:t>
      </w:r>
      <w:r w:rsidR="00C62634" w:rsidRPr="00BC4C4F">
        <w:rPr>
          <w:b w:val="false"/>
          <w:sz w:val="22"/>
          <w:szCs w:val="22"/>
        </w:rPr>
        <w:t>Obustavlja se postupak nad dužnikom</w:t>
      </w:r>
      <w:r w:rsidR="00F37E34" w:rsidRPr="00BC4C4F">
        <w:rPr>
          <w:b w:val="false"/>
          <w:sz w:val="22"/>
          <w:szCs w:val="22"/>
        </w:rPr>
        <w:t xml:space="preserve"> </w:t>
      </w:r>
      <w:r w:rsidR="00F97F4C" w:rsidRPr="00BC4C4F">
        <w:rPr>
          <w:b w:val="false"/>
          <w:sz w:val="22"/>
          <w:szCs w:val="22"/>
        </w:rPr>
        <w:t>DRVENIK-TUNA d.o.o., Solin, Don Frane Bulića 209A, OIB: 35905919332</w:t>
      </w:r>
      <w:r w:rsidR="00D2617E" w:rsidRPr="00BC4C4F">
        <w:rPr>
          <w:b w:val="false"/>
          <w:sz w:val="22"/>
          <w:szCs w:val="22"/>
        </w:rPr>
        <w:t>.</w:t>
      </w:r>
    </w:p>
    <w:p w:rsidRDefault="00FC214D" w:rsidP="00D63210" w:rsidR="00FC214D" w:rsidRPr="00BC4C4F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</w:p>
    <w:p w:rsidRDefault="00C62634" w:rsidP="00BC4C4F" w:rsidR="00C62634" w:rsidRPr="00BC4C4F">
      <w:pPr>
        <w:pStyle w:val="Naslov1"/>
        <w:jc w:val="center"/>
      </w:pPr>
      <w:r w:rsidRPr="00BC4C4F">
        <w:t>Obrazloženje</w:t>
      </w:r>
    </w:p>
    <w:p w:rsidRDefault="00C62634" w:rsidP="006470DA" w:rsidR="00C62634" w:rsidRPr="00BC4C4F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3678C0" w:rsidP="00BC4C4F" w:rsidR="00B41057" w:rsidRPr="00BC4C4F">
      <w:pPr>
        <w:pStyle w:val="Naslov1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>Dužnik kao p</w:t>
      </w:r>
      <w:r w:rsidR="00C62634" w:rsidRPr="00BC4C4F">
        <w:rPr>
          <w:b w:val="false"/>
          <w:sz w:val="22"/>
          <w:szCs w:val="22"/>
        </w:rPr>
        <w:t>redlagatelj</w:t>
      </w:r>
      <w:r w:rsidRPr="00BC4C4F">
        <w:rPr>
          <w:b w:val="false"/>
          <w:sz w:val="22"/>
          <w:szCs w:val="22"/>
        </w:rPr>
        <w:t xml:space="preserve"> </w:t>
      </w:r>
      <w:r w:rsidR="00C62634" w:rsidRPr="00BC4C4F">
        <w:rPr>
          <w:b w:val="false"/>
          <w:sz w:val="22"/>
          <w:szCs w:val="22"/>
        </w:rPr>
        <w:t xml:space="preserve">je </w:t>
      </w:r>
      <w:r w:rsidR="00B41057" w:rsidRPr="00BC4C4F">
        <w:rPr>
          <w:b w:val="false"/>
          <w:sz w:val="22"/>
          <w:szCs w:val="22"/>
        </w:rPr>
        <w:t>u</w:t>
      </w:r>
      <w:r w:rsidR="00BA6A08" w:rsidRPr="00BC4C4F">
        <w:rPr>
          <w:b w:val="false"/>
          <w:sz w:val="22"/>
          <w:szCs w:val="22"/>
        </w:rPr>
        <w:t xml:space="preserve"> prijedlogu</w:t>
      </w:r>
      <w:r w:rsidR="00B41057" w:rsidRPr="00BC4C4F">
        <w:rPr>
          <w:b w:val="false"/>
          <w:sz w:val="22"/>
          <w:szCs w:val="22"/>
        </w:rPr>
        <w:t xml:space="preserve"> predano</w:t>
      </w:r>
      <w:r w:rsidR="00C62634" w:rsidRPr="00BC4C4F">
        <w:rPr>
          <w:b w:val="false"/>
          <w:sz w:val="22"/>
          <w:szCs w:val="22"/>
        </w:rPr>
        <w:t>m Trgovačkom sudu u Splitu,</w:t>
      </w:r>
      <w:r w:rsidR="00FD421E" w:rsidRPr="00BC4C4F">
        <w:rPr>
          <w:b w:val="false"/>
          <w:sz w:val="22"/>
          <w:szCs w:val="22"/>
        </w:rPr>
        <w:t xml:space="preserve"> </w:t>
      </w:r>
      <w:r w:rsidR="00A30B78" w:rsidRPr="00BC4C4F">
        <w:rPr>
          <w:b w:val="false"/>
          <w:sz w:val="22"/>
          <w:szCs w:val="22"/>
        </w:rPr>
        <w:t xml:space="preserve">dana </w:t>
      </w:r>
      <w:r w:rsidRPr="00BC4C4F">
        <w:rPr>
          <w:b w:val="false"/>
          <w:sz w:val="22"/>
          <w:szCs w:val="22"/>
        </w:rPr>
        <w:t>14. veljače</w:t>
      </w:r>
      <w:r w:rsidR="00202132" w:rsidRPr="00BC4C4F">
        <w:rPr>
          <w:b w:val="false"/>
          <w:sz w:val="22"/>
          <w:szCs w:val="22"/>
        </w:rPr>
        <w:t xml:space="preserve"> 2017</w:t>
      </w:r>
      <w:r w:rsidR="00B41057" w:rsidRPr="00BC4C4F">
        <w:rPr>
          <w:b w:val="false"/>
          <w:sz w:val="22"/>
          <w:szCs w:val="22"/>
        </w:rPr>
        <w:t xml:space="preserve">. godine predložio </w:t>
      </w:r>
      <w:r w:rsidR="00BA6A08" w:rsidRPr="00BC4C4F">
        <w:rPr>
          <w:b w:val="false"/>
          <w:sz w:val="22"/>
          <w:szCs w:val="22"/>
        </w:rPr>
        <w:t>otvaranje stečajnog postupka nad dužnikom</w:t>
      </w:r>
      <w:r w:rsidR="00B756BA" w:rsidRPr="00BC4C4F">
        <w:rPr>
          <w:b w:val="false"/>
          <w:sz w:val="22"/>
          <w:szCs w:val="22"/>
        </w:rPr>
        <w:t xml:space="preserve"> </w:t>
      </w:r>
      <w:r w:rsidR="00F97F4C" w:rsidRPr="00BC4C4F">
        <w:rPr>
          <w:b w:val="false"/>
          <w:sz w:val="22"/>
          <w:szCs w:val="22"/>
        </w:rPr>
        <w:t>DRVENIK-TUNA d.o.o., Solin, Don Frane Bulića 209A, OIB: 35905919332</w:t>
      </w:r>
      <w:r w:rsidR="00FD421E" w:rsidRPr="00BC4C4F">
        <w:rPr>
          <w:b w:val="false"/>
          <w:sz w:val="22"/>
          <w:szCs w:val="22"/>
        </w:rPr>
        <w:t xml:space="preserve">. </w:t>
      </w:r>
    </w:p>
    <w:p w:rsidRDefault="00FE6E7C" w:rsidP="00BC4C4F" w:rsidR="00FE6E7C" w:rsidRPr="00BC4C4F">
      <w:pPr>
        <w:pStyle w:val="Naslov1"/>
        <w:rPr>
          <w:b w:val="false"/>
          <w:sz w:val="22"/>
          <w:szCs w:val="22"/>
        </w:rPr>
      </w:pPr>
    </w:p>
    <w:p w:rsidRDefault="00FE6E7C" w:rsidP="00BC4C4F" w:rsidR="00BC4C4F">
      <w:pPr>
        <w:pStyle w:val="Naslov1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 xml:space="preserve">           Podneskom od 01. ožujka 2018. godine, dužnik kao predlagatelj je povukao prijedlog za otvaranje stečajnog postupka nad dužnikom iz uvoda ovog rješenja.</w:t>
      </w:r>
    </w:p>
    <w:p w:rsidRDefault="00BC4C4F" w:rsidP="00BC4C4F" w:rsidR="00BC4C4F">
      <w:pPr>
        <w:pStyle w:val="Naslov1"/>
        <w:rPr>
          <w:b w:val="false"/>
          <w:sz w:val="22"/>
          <w:szCs w:val="22"/>
        </w:rPr>
      </w:pPr>
    </w:p>
    <w:p w:rsidRDefault="00FE6E7C" w:rsidP="00BC4C4F" w:rsidR="00FE6E7C" w:rsidRPr="00BC4C4F">
      <w:pPr>
        <w:pStyle w:val="Naslov1"/>
        <w:ind w:firstLine="708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 xml:space="preserve"> U smislu čl.16. st.5. Stečajnog zakona (NN 71/15, 104/17 – dalje SZ), prijedlog se može povući sve do donošenja rješenja  o otvaranju stečajnog postupka odnosno do donošenja rješenja o odbacivanju ili odbijanju prijedloga. </w:t>
      </w:r>
    </w:p>
    <w:p w:rsidRDefault="00FE6E7C" w:rsidP="00BC4C4F" w:rsidR="00BC4C4F" w:rsidRPr="00BC4C4F">
      <w:pPr>
        <w:pStyle w:val="Naslov1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ab/>
      </w:r>
    </w:p>
    <w:p w:rsidRDefault="00FE6E7C" w:rsidP="00BC4C4F" w:rsidR="00FE6E7C" w:rsidRPr="00BC4C4F">
      <w:pPr>
        <w:pStyle w:val="Naslov1"/>
        <w:ind w:firstLine="708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>U smislu čl.16. st.5. SZ ako predlagatelj povuče prijedlog za otvaranje stečajnog postupka, stečajni sudac će obustaviti postupak.</w:t>
      </w:r>
    </w:p>
    <w:p w:rsidRDefault="00FE6E7C" w:rsidP="00BC4C4F" w:rsidR="00BC4C4F" w:rsidRPr="00BC4C4F">
      <w:pPr>
        <w:pStyle w:val="Naslov1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ab/>
      </w:r>
    </w:p>
    <w:p w:rsidRDefault="00FE6E7C" w:rsidP="00BC4C4F" w:rsidR="00BC4C4F" w:rsidRPr="00BC4C4F">
      <w:pPr>
        <w:pStyle w:val="Naslov1"/>
        <w:ind w:firstLine="708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 xml:space="preserve">Slijedom svega navedenog, budući da je predlagatelj povukao prijedlog za otvaranje stečajnog postupka, valjalo je na temelju čl.16. st.5. SZ obustaviti stečajni postupak nad dužnikom. </w:t>
      </w:r>
      <w:r w:rsidR="00F97F4C" w:rsidRPr="00BC4C4F">
        <w:rPr>
          <w:b w:val="false"/>
          <w:sz w:val="22"/>
          <w:szCs w:val="22"/>
        </w:rPr>
        <w:t>Stoga je riješeno kao u izreci.</w:t>
      </w:r>
      <w:r w:rsidR="00D35A17" w:rsidRPr="00BC4C4F">
        <w:rPr>
          <w:b w:val="false"/>
          <w:sz w:val="22"/>
          <w:szCs w:val="22"/>
        </w:rPr>
        <w:t xml:space="preserve"> </w:t>
      </w:r>
    </w:p>
    <w:p w:rsidRDefault="00D35A17" w:rsidP="00BC4C4F" w:rsidR="00E36167" w:rsidRPr="00BC4C4F">
      <w:pPr>
        <w:pStyle w:val="Naslov1"/>
        <w:rPr>
          <w:b w:val="false"/>
          <w:sz w:val="22"/>
          <w:szCs w:val="22"/>
        </w:rPr>
      </w:pPr>
      <w:r w:rsidRPr="00BC4C4F">
        <w:rPr>
          <w:b w:val="false"/>
          <w:sz w:val="22"/>
          <w:szCs w:val="22"/>
        </w:rPr>
        <w:t xml:space="preserve">     </w:t>
      </w:r>
      <w:r w:rsidR="00F97F4C" w:rsidRPr="00BC4C4F">
        <w:rPr>
          <w:b w:val="false"/>
          <w:sz w:val="22"/>
          <w:szCs w:val="22"/>
        </w:rPr>
        <w:t xml:space="preserve">            </w:t>
      </w:r>
    </w:p>
    <w:p w:rsidRDefault="00FC214D" w:rsidP="00BC4C4F" w:rsidR="00D2617E" w:rsidRPr="00BC4C4F">
      <w:pPr>
        <w:pStyle w:val="Naslov1"/>
        <w:jc w:val="center"/>
      </w:pPr>
      <w:r w:rsidRPr="00BC4C4F">
        <w:t xml:space="preserve">U </w:t>
      </w:r>
      <w:r w:rsidR="00D2617E" w:rsidRPr="00BC4C4F">
        <w:t>Splitu</w:t>
      </w:r>
      <w:r w:rsidR="00985F64" w:rsidRPr="00BC4C4F">
        <w:t xml:space="preserve">, </w:t>
      </w:r>
      <w:r w:rsidR="00F97F4C" w:rsidRPr="00BC4C4F">
        <w:t>01</w:t>
      </w:r>
      <w:r w:rsidR="00FC5B0C" w:rsidRPr="00BC4C4F">
        <w:t xml:space="preserve">. </w:t>
      </w:r>
      <w:r w:rsidR="00F97F4C" w:rsidRPr="00BC4C4F">
        <w:t>ožujka 2018</w:t>
      </w:r>
      <w:r w:rsidR="00D2617E" w:rsidRPr="00BC4C4F">
        <w:t>.g.</w:t>
      </w:r>
    </w:p>
    <w:p w:rsidRDefault="00C62634" w:rsidP="006470DA" w:rsidR="00C62634" w:rsidRPr="00BC4C4F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F37E34" w:rsidP="006470DA" w:rsidR="00F37E34" w:rsidRPr="00BC4C4F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BC4C4F" w:rsidP="00BC4C4F" w:rsidR="00C62634" w:rsidRPr="00BC4C4F">
      <w:pPr>
        <w:pStyle w:val="Naslov1"/>
      </w:pPr>
      <w:r>
        <w:t xml:space="preserve">                                                                                               </w:t>
      </w:r>
      <w:r w:rsidR="00C62634" w:rsidRPr="00BC4C4F">
        <w:t>Stečajni sudac:</w:t>
      </w:r>
    </w:p>
    <w:p w:rsidRDefault="00C62634" w:rsidP="00BC4C4F" w:rsidR="00C62634" w:rsidRPr="00BC4C4F">
      <w:pPr>
        <w:pStyle w:val="Naslov1"/>
      </w:pPr>
    </w:p>
    <w:p w:rsidRDefault="00FE5045" w:rsidP="00BC4C4F" w:rsidR="00C62634" w:rsidRPr="00BC4C4F">
      <w:pPr>
        <w:pStyle w:val="Naslov1"/>
      </w:pPr>
      <w:r w:rsidRPr="00BC4C4F">
        <w:tab/>
      </w:r>
      <w:r w:rsidRPr="00BC4C4F">
        <w:tab/>
      </w:r>
      <w:r w:rsidRPr="00BC4C4F">
        <w:tab/>
      </w:r>
      <w:r w:rsidRPr="00BC4C4F">
        <w:tab/>
      </w:r>
      <w:r w:rsidRPr="00BC4C4F">
        <w:tab/>
      </w:r>
      <w:r w:rsidRPr="00BC4C4F">
        <w:tab/>
      </w:r>
      <w:r w:rsidRPr="00BC4C4F">
        <w:tab/>
      </w:r>
      <w:r w:rsidRPr="00BC4C4F">
        <w:tab/>
      </w:r>
      <w:r w:rsidR="006A7425" w:rsidRPr="00BC4C4F">
        <w:t>Diana Butigan Granić</w:t>
      </w:r>
    </w:p>
    <w:p w:rsidRDefault="00C62634" w:rsidP="006470DA" w:rsidR="00C62634" w:rsidRPr="00BC4C4F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AB0235" w:rsidP="006470DA" w:rsidR="00AB0235" w:rsidRPr="00BC4C4F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BC4C4F" w:rsidP="006470DA" w:rsidR="00BC4C4F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BC4C4F" w:rsidP="006470DA" w:rsidR="00BC4C4F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C62634" w:rsidP="00BC4C4F" w:rsidR="00C62634" w:rsidRPr="00BC4C4F">
      <w:pPr>
        <w:pStyle w:val="Naslov1"/>
      </w:pPr>
      <w:r w:rsidRPr="00BC4C4F">
        <w:t>POUKA O PRAVNOM LIJEKU:</w:t>
      </w:r>
    </w:p>
    <w:p w:rsidRDefault="00C62634" w:rsidP="00BC4C4F" w:rsidR="00C62634" w:rsidRPr="00BC4C4F">
      <w:pPr>
        <w:pStyle w:val="Naslov1"/>
        <w:rPr>
          <w:b w:val="false"/>
        </w:rPr>
      </w:pPr>
      <w:r w:rsidRPr="00BC4C4F">
        <w:rPr>
          <w:b w:val="false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BC4C4F" w:rsidR="00C62634" w:rsidRPr="00BC4C4F">
      <w:pPr>
        <w:pStyle w:val="Naslov1"/>
      </w:pPr>
    </w:p>
    <w:p w:rsidRDefault="00C62634" w:rsidP="006470DA" w:rsidR="00C62634" w:rsidRPr="00BC4C4F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C62634" w:rsidP="00BC4C4F" w:rsidR="00C62634" w:rsidRPr="00BC4C4F">
      <w:pPr>
        <w:pStyle w:val="Naslov1"/>
      </w:pPr>
      <w:r w:rsidRPr="00BC4C4F">
        <w:t>DN-a:</w:t>
      </w:r>
    </w:p>
    <w:p w:rsidRDefault="00B810D1" w:rsidP="00BC4C4F" w:rsidR="00C62634" w:rsidRPr="00BC4C4F">
      <w:pPr>
        <w:pStyle w:val="Naslov1"/>
        <w:rPr>
          <w:b w:val="false"/>
        </w:rPr>
      </w:pPr>
      <w:r w:rsidRPr="00BC4C4F">
        <w:rPr>
          <w:b w:val="false"/>
        </w:rPr>
        <w:t>- predlagatelju</w:t>
      </w:r>
      <w:r w:rsidR="00FE6E7C" w:rsidRPr="00BC4C4F">
        <w:rPr>
          <w:b w:val="false"/>
        </w:rPr>
        <w:t xml:space="preserve"> putem punomoćnika</w:t>
      </w:r>
      <w:r w:rsidR="008A6E78" w:rsidRPr="00BC4C4F">
        <w:rPr>
          <w:b w:val="false"/>
        </w:rPr>
        <w:t xml:space="preserve"> – e-oglasna</w:t>
      </w:r>
      <w:r w:rsidR="00C62634" w:rsidRPr="00BC4C4F">
        <w:rPr>
          <w:b w:val="false"/>
        </w:rPr>
        <w:t xml:space="preserve"> </w:t>
      </w:r>
    </w:p>
    <w:p w:rsidRDefault="00C62634" w:rsidP="00BC4C4F" w:rsidR="00C62634" w:rsidRPr="00BC4C4F">
      <w:pPr>
        <w:pStyle w:val="Naslov1"/>
        <w:rPr>
          <w:b w:val="false"/>
        </w:rPr>
      </w:pPr>
      <w:r w:rsidRPr="00BC4C4F">
        <w:rPr>
          <w:b w:val="false"/>
        </w:rPr>
        <w:t>-</w:t>
      </w:r>
      <w:r w:rsidR="00B810D1" w:rsidRPr="00BC4C4F">
        <w:rPr>
          <w:b w:val="false"/>
        </w:rPr>
        <w:t xml:space="preserve"> e-</w:t>
      </w:r>
      <w:r w:rsidRPr="00BC4C4F">
        <w:rPr>
          <w:b w:val="false"/>
        </w:rPr>
        <w:t xml:space="preserve">oglasna ploča suda </w:t>
      </w:r>
    </w:p>
    <w:p w:rsidRDefault="00A97B68" w:rsidP="006470DA" w:rsidR="00A97B68" w:rsidRPr="00BC4C4F">
      <w:pPr>
        <w:spacing w:lineRule="auto" w:line="240" w:after="0"/>
        <w:jc w:val="both"/>
        <w:rPr>
          <w:rFonts w:cs="Times New Roman" w:hAnsi="Times New Roman" w:ascii="Times New Roman"/>
        </w:rPr>
      </w:pPr>
    </w:p>
    <w:sectPr w:rsidSect="00614146" w:rsidR="00A97B68" w:rsidRPr="00BC4C4F">
      <w:headerReference w:type="default" r:id="rId12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A" w:rsidP="006470DA" w:rsidR="006470DA">
      <w:pPr>
        <w:spacing w:lineRule="auto" w:line="240" w:after="0"/>
      </w:pPr>
      <w:r>
        <w:separator/>
      </w:r>
    </w:p>
  </w:endnote>
  <w:end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A" w:rsidP="006470DA" w:rsidR="006470DA">
      <w:pPr>
        <w:spacing w:lineRule="auto" w:line="240" w:after="0"/>
      </w:pPr>
      <w:r>
        <w:separator/>
      </w:r>
    </w:p>
  </w:footnote>
  <w:foot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AF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FE6E7C">
          <w:t>162</w:t>
        </w:r>
        <w:r w:rsidR="00202132">
          <w:t>/17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1486"/>
    <w:rsid w:val="000A38A2"/>
    <w:rsid w:val="000B5048"/>
    <w:rsid w:val="000F15DB"/>
    <w:rsid w:val="000F28F3"/>
    <w:rsid w:val="001876F2"/>
    <w:rsid w:val="001F70BE"/>
    <w:rsid w:val="00202132"/>
    <w:rsid w:val="0021263E"/>
    <w:rsid w:val="00216AFA"/>
    <w:rsid w:val="002A1441"/>
    <w:rsid w:val="002B78F5"/>
    <w:rsid w:val="00315B4E"/>
    <w:rsid w:val="0033015D"/>
    <w:rsid w:val="00333B8A"/>
    <w:rsid w:val="0034000D"/>
    <w:rsid w:val="003678C0"/>
    <w:rsid w:val="003E2AD9"/>
    <w:rsid w:val="004018D6"/>
    <w:rsid w:val="00432D13"/>
    <w:rsid w:val="004876E0"/>
    <w:rsid w:val="004B45FE"/>
    <w:rsid w:val="004F65F5"/>
    <w:rsid w:val="00511FC1"/>
    <w:rsid w:val="00515B90"/>
    <w:rsid w:val="00542C23"/>
    <w:rsid w:val="005D1488"/>
    <w:rsid w:val="00614146"/>
    <w:rsid w:val="0062328C"/>
    <w:rsid w:val="006470DA"/>
    <w:rsid w:val="00692235"/>
    <w:rsid w:val="006A7425"/>
    <w:rsid w:val="006F3340"/>
    <w:rsid w:val="007010FF"/>
    <w:rsid w:val="00706D43"/>
    <w:rsid w:val="00755508"/>
    <w:rsid w:val="0075758F"/>
    <w:rsid w:val="007B3145"/>
    <w:rsid w:val="00800083"/>
    <w:rsid w:val="00880AC8"/>
    <w:rsid w:val="008A6E78"/>
    <w:rsid w:val="008C57C9"/>
    <w:rsid w:val="00942AC6"/>
    <w:rsid w:val="00944B74"/>
    <w:rsid w:val="00985F64"/>
    <w:rsid w:val="009C21D9"/>
    <w:rsid w:val="00A20679"/>
    <w:rsid w:val="00A30B78"/>
    <w:rsid w:val="00A749F7"/>
    <w:rsid w:val="00A75877"/>
    <w:rsid w:val="00A97B68"/>
    <w:rsid w:val="00AB0235"/>
    <w:rsid w:val="00AF6309"/>
    <w:rsid w:val="00B41057"/>
    <w:rsid w:val="00B756BA"/>
    <w:rsid w:val="00B810D1"/>
    <w:rsid w:val="00B865EB"/>
    <w:rsid w:val="00BA6A08"/>
    <w:rsid w:val="00BC4C4F"/>
    <w:rsid w:val="00BE1C14"/>
    <w:rsid w:val="00C2114C"/>
    <w:rsid w:val="00C33AA8"/>
    <w:rsid w:val="00C3489E"/>
    <w:rsid w:val="00C62634"/>
    <w:rsid w:val="00D12DC7"/>
    <w:rsid w:val="00D2617E"/>
    <w:rsid w:val="00D35A17"/>
    <w:rsid w:val="00D611FD"/>
    <w:rsid w:val="00D63210"/>
    <w:rsid w:val="00DD55DC"/>
    <w:rsid w:val="00DE5795"/>
    <w:rsid w:val="00E311AB"/>
    <w:rsid w:val="00E33166"/>
    <w:rsid w:val="00E36167"/>
    <w:rsid w:val="00E43273"/>
    <w:rsid w:val="00E707CF"/>
    <w:rsid w:val="00F37E34"/>
    <w:rsid w:val="00F763DC"/>
    <w:rsid w:val="00F860AD"/>
    <w:rsid w:val="00F866F1"/>
    <w:rsid w:val="00F97F4C"/>
    <w:rsid w:val="00FA1EED"/>
    <w:rsid w:val="00FC214D"/>
    <w:rsid w:val="00FC5B0C"/>
    <w:rsid w:val="00FC7E37"/>
    <w:rsid w:val="00FD421E"/>
    <w:rsid w:val="00FE5045"/>
    <w:rsid w:val="00FE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E6E7C"/>
    <w:pPr>
      <w:keepNext/>
      <w:spacing w:lineRule="auto" w:line="240" w:after="0"/>
      <w:jc w:val="both"/>
      <w:outlineLvl w:val="0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customStyle="true" w:styleId="Naslov1Char" w:type="character">
    <w:name w:val="Naslov 1 Char"/>
    <w:basedOn w:val="Zadanifontodlomka"/>
    <w:link w:val="Naslov1"/>
    <w:rsid w:val="00FE6E7C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AFA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A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A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E6E7C"/>
    <w:pPr>
      <w:keepNext/>
      <w:spacing w:after="0" w:line="240" w:lineRule="auto"/>
      <w:jc w:val="both"/>
      <w:outlineLvl w:val="0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customStyle="1" w:styleId="Naslov1Char" w:type="character">
    <w:name w:val="Naslov 1 Char"/>
    <w:basedOn w:val="Zadanifontodlomka"/>
    <w:link w:val="Naslov1"/>
    <w:rsid w:val="00FE6E7C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AFA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A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A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DRVENIK-TUNA, društvo s ograničenom odgovornošću za uzgoj tune i trgovinu</izvorni_sadrzaj>
    <derivirana_varijabla naziv="DomainObject.Predmet.StrankaFormated_1">  DRVENIK-TUNA, društvo s ograničenom odgovornošću za uzgoj tune i trgovinu</derivirana_varijabla>
  </DomainObject.Predmet.StrankaFormated>
  <DomainObject.Predmet.StrankaFormatedOIB>
    <izvorni_sadrzaj>  DRVENIK-TUNA, društvo s ograničenom odgovornošću za uzgoj tune i trgovinu, OIB 35905919332</izvorni_sadrzaj>
    <derivirana_varijabla naziv="DomainObject.Predmet.StrankaFormatedOIB_1">  DRVENIK-TUNA, društvo s ograničenom odgovornošću za uzgoj tune i trgovinu, OIB 35905919332</derivirana_varijabla>
  </DomainObject.Predmet.StrankaFormatedOIB>
  <DomainObject.Predmet.StrankaFormatedWithAdress>
    <izvorni_sadrzaj> DRVENIK-TUNA, društvo s ograničenom odgovornošću za uzgoj tune i trgovinu, Don Frane Bulića 209A, 21210 Solin</izvorni_sadrzaj>
    <derivirana_varijabla naziv="DomainObject.Predmet.StrankaFormatedWithAdress_1"> DRVENIK-TUNA, društvo s ograničenom odgovornošću za uzgoj tune i trgovinu, Don Frane Bulića 209A, 21210 Solin</derivirana_varijabla>
  </DomainObject.Predmet.StrankaFormatedWithAdress>
  <DomainObject.Predmet.StrankaFormatedWithAdressOIB>
    <izvorni_sadrzaj> DRVENIK-TUNA, društvo s ograničenom odgovornošću za uzgoj tune i trgovinu, OIB 35905919332, Don Frane Bulića 209A, 21210 Solin</izvorni_sadrzaj>
    <derivirana_varijabla naziv="DomainObject.Predmet.StrankaFormatedWithAdressOIB_1"> DRVENIK-TUNA, društvo s ograničenom odgovornošću za uzgoj tune i trgovinu, OIB 35905919332, Don Frane Bulića 209A, 21210 Solin</derivirana_varijabla>
  </DomainObject.Predmet.StrankaFormatedWithAdressOIB>
  <DomainObject.Predmet.StrankaWithAdress>
    <izvorni_sadrzaj>DRVENIK-TUNA, društvo s ograničenom odgovornošću za uzgoj tune i trgovinu Don Frane Bulića 209A,21210 Solin</izvorni_sadrzaj>
    <derivirana_varijabla naziv="DomainObject.Predmet.StrankaWithAdress_1">DRVENIK-TUNA, društvo s ograničenom odgovornošću za uzgoj tune i trgovinu Don Frane Bulića 209A,21210 Solin</derivirana_varijabla>
  </DomainObject.Predmet.StrankaWithAdress>
  <DomainObject.Predmet.StrankaWithAdressOIB>
    <izvorni_sadrzaj>DRVENIK-TUNA, društvo s ograničenom odgovornošću za uzgoj tune i trgovinu, OIB 35905919332, Don Frane Bulića 209A,21210 Solin</izvorni_sadrzaj>
    <derivirana_varijabla naziv="DomainObject.Predmet.StrankaWithAdressOIB_1">DRVENIK-TUNA, društvo s ograničenom odgovornošću za uzgoj tune i trgovinu, OIB 35905919332, Don Frane Bulića 209A,21210 Solin</derivirana_varijabla>
  </DomainObject.Predmet.StrankaWithAdressOIB>
  <DomainObject.Predmet.StrankaNazivFormated>
    <izvorni_sadrzaj>DRVENIK-TUNA, društvo s ograničenom odgovornošću za uzgoj tune i trgovinu</izvorni_sadrzaj>
    <derivirana_varijabla naziv="DomainObject.Predmet.StrankaNazivFormated_1">DRVENIK-TUNA, društvo s ograničenom odgovornošću za uzgoj tune i trgovinu</derivirana_varijabla>
  </DomainObject.Predmet.StrankaNazivFormated>
  <DomainObject.Predmet.StrankaNazivFormatedOIB>
    <izvorni_sadrzaj>DRVENIK-TUNA, društvo s ograničenom odgovornošću za uzgoj tune i trgovinu, OIB 35905919332</izvorni_sadrzaj>
    <derivirana_varijabla naziv="DomainObject.Predmet.StrankaNazivFormatedOIB_1">DRVENIK-TUNA, društvo s ograničenom odgovornošću za uzgoj tune i trgovinu, OIB 35905919332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DRVENIK-TUNA, društvo s ograničenom odgovornošću za uzgoj tune i trgovinu</item>
    </izvorni_sadrzaj>
    <derivirana_varijabla naziv="DomainObject.Predmet.StrankaListFormated_1">
      <item>DRVENIK-TUNA, društvo s ograničenom odgovornošću za uzgoj tune i trgovinu</item>
    </derivirana_varijabla>
  </DomainObject.Predmet.StrankaListFormated>
  <DomainObject.Predmet.StrankaListFormatedOIB>
    <izvorni_sadrzaj>
      <item>DRVENIK-TUNA, društvo s ograničenom odgovornošću za uzgoj tune i trgovinu, OIB 35905919332</item>
    </izvorni_sadrzaj>
    <derivirana_varijabla naziv="DomainObject.Predmet.StrankaListFormatedOIB_1">
      <item>DRVENIK-TUNA, društvo s ograničenom odgovornošću za uzgoj tune i trgovinu, OIB 35905919332</item>
    </derivirana_varijabla>
  </DomainObject.Predmet.StrankaListFormatedOIB>
  <DomainObject.Predmet.StrankaListFormatedWithAdress>
    <izvorni_sadrzaj>
      <item>DRVENIK-TUNA, društvo s ograničenom odgovornošću za uzgoj tune i trgovinu, Don Frane Bulića 209A, 21210 Solin</item>
    </izvorni_sadrzaj>
    <derivirana_varijabla naziv="DomainObject.Predmet.StrankaListFormatedWithAdress_1">
      <item>DRVENIK-TUNA, društvo s ograničenom odgovornošću za uzgoj tune i trgovinu, Don Frane Bulića 209A, 21210 Solin</item>
    </derivirana_varijabla>
  </DomainObject.Predmet.StrankaListFormatedWithAdress>
  <DomainObject.Predmet.StrankaListFormatedWithAdressOIB>
    <izvorni_sadrzaj>
      <item>DRVENIK-TUNA, društvo s ograničenom odgovornošću za uzgoj tune i trgovinu, OIB 35905919332, Don Frane Bulića 209A, 21210 Solin</item>
    </izvorni_sadrzaj>
    <derivirana_varijabla naziv="DomainObject.Predmet.StrankaListFormatedWithAdressOIB_1">
      <item>DRVENIK-TUNA, društvo s ograničenom odgovornošću za uzgoj tune i trgovinu, OIB 35905919332, Don Frane Bulića 209A, 21210 Solin</item>
    </derivirana_varijabla>
  </DomainObject.Predmet.StrankaListFormatedWithAdressOIB>
  <DomainObject.Predmet.StrankaListNazivFormated>
    <izvorni_sadrzaj>
      <item>DRVENIK-TUNA, društvo s ograničenom odgovornošću za uzgoj tune i trgovinu</item>
    </izvorni_sadrzaj>
    <derivirana_varijabla naziv="DomainObject.Predmet.StrankaListNazivFormated_1">
      <item>DRVENIK-TUNA, društvo s ograničenom odgovornošću za uzgoj tune i trgovinu</item>
    </derivirana_varijabla>
  </DomainObject.Predmet.StrankaListNazivFormated>
  <DomainObject.Predmet.StrankaListNazivFormatedOIB>
    <izvorni_sadrzaj>
      <item>DRVENIK-TUNA, društvo s ograničenom odgovornošću za uzgoj tune i trgovinu, OIB 35905919332</item>
    </izvorni_sadrzaj>
    <derivirana_varijabla naziv="DomainObject.Predmet.StrankaListNazivFormatedOIB_1">
      <item>DRVENIK-TUNA, društvo s ograničenom odgovornošću za uzgoj tune i trgovinu, OIB 35905919332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Boban</item>
    </izvorni_sadrzaj>
    <derivirana_varijabla naziv="DomainObject.Predmet.OstaliListFormated_1">
      <item>Sanja Boban</item>
    </derivirana_varijabla>
  </DomainObject.Predmet.OstaliListFormated>
  <DomainObject.Predmet.OstaliListFormatedOIB>
    <izvorni_sadrzaj>
      <item>Sanja Boban</item>
    </izvorni_sadrzaj>
    <derivirana_varijabla naziv="DomainObject.Predmet.OstaliListFormatedOIB_1">
      <item>Sanja Boban</item>
    </derivirana_varijabla>
  </DomainObject.Predmet.OstaliListFormatedOIB>
  <DomainObject.Predmet.OstaliListFormatedWithAdress>
    <izvorni_sadrzaj>
      <item>Sanja Boban, Radićev trg 3/II, 21000 Split</item>
    </izvorni_sadrzaj>
    <derivirana_varijabla naziv="DomainObject.Predmet.OstaliListFormatedWithAdress_1">
      <item>Sanja Boban, Radićev trg 3/II, 21000 Split</item>
    </derivirana_varijabla>
  </DomainObject.Predmet.OstaliListFormatedWithAdress>
  <DomainObject.Predmet.OstaliListFormatedWithAdressOIB>
    <izvorni_sadrzaj>
      <item>Sanja Boban, Radićev trg 3/II, 21000 Split</item>
    </izvorni_sadrzaj>
    <derivirana_varijabla naziv="DomainObject.Predmet.OstaliListFormatedWithAdressOIB_1">
      <item>Sanja Boban, Radićev trg 3/II, 21000 Split</item>
    </derivirana_varijabla>
  </DomainObject.Predmet.OstaliListFormatedWithAdressOIB>
  <DomainObject.Predmet.OstaliListNazivFormated>
    <izvorni_sadrzaj>
      <item>Sanja Boban</item>
    </izvorni_sadrzaj>
    <derivirana_varijabla naziv="DomainObject.Predmet.OstaliListNazivFormated_1">
      <item>Sanja Boban</item>
    </derivirana_varijabla>
  </DomainObject.Predmet.OstaliListNazivFormated>
  <DomainObject.Predmet.OstaliListNazivFormatedOIB>
    <izvorni_sadrzaj>
      <item>Sanja Boban</item>
    </izvorni_sadrzaj>
    <derivirana_varijabla naziv="DomainObject.Predmet.OstaliListNazivFormatedOIB_1">
      <item>Sanja Boban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DRVENIK-TUNA, društvo s ograničenom odgovornošću za uzgoj tune i trgovinu</izvorni_sadrzaj>
    <derivirana_varijabla naziv="DomainObject.Predmet.StrankaIDrugi_1">DRVENIK-TUNA, društvo s ograničenom odgovornošću za uzgoj tune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DRVENIK-TUNA, društvo s ograničenom odgovornošću za uzgoj tune i trgovinu, OIB 35905919332, Don Frane Bulića 209A, 21210 Solin</izvorni_sadrzaj>
    <derivirana_varijabla naziv="DomainObject.Predmet.StrankaIDrugiAdressOIB_1">DRVENIK-TUNA, društvo s ograničenom odgovornošću za uzgoj tune i trgovinu, OIB 35905919332, Don Frane Bulića 209A,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DRVENIK-TUNA, društvo s ograničenom odgovornošću za uzgoj tune i trgovinu</item>
      <item>Sanja Boban</item>
    </izvorni_sadrzaj>
    <derivirana_varijabla naziv="DomainObject.Predmet.SudioniciListNaziv_1">
      <item>DRVENIK-TUNA, društvo s ograničenom odgovornošću za uzgoj tune i trgovinu</item>
      <item>Sanja Boban</item>
    </derivirana_varijabla>
  </DomainObject.Predmet.SudioniciListNaziv>
  <DomainObject.Predmet.SudioniciListAdressOIB>
    <izvorni_sadrzaj>
      <item>DRVENIK-TUNA, društvo s ograničenom odgovornošću za uzgoj tune i trgovinu, OIB 35905919332, Don Frane Bulića 209A,21210 Solin</item>
      <item>Sanja Boban, Radićev trg 3/II,21000 Split</item>
    </izvorni_sadrzaj>
    <derivirana_varijabla naziv="DomainObject.Predmet.SudioniciListAdressOIB_1">
      <item>DRVENIK-TUNA, društvo s ograničenom odgovornošću za uzgoj tune i trgovinu, OIB 35905919332, Don Frane Bulića 209A,21210 Solin</item>
      <item>Sanja Boban, Radićev trg 3/II,21000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35905919332</item>
      <item>, OIB null</item>
    </izvorni_sadrzaj>
    <derivirana_varijabla naziv="DomainObject.Predmet.SudioniciListNazivOIB_1">
      <item>, OIB 35905919332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1545</properties:Characters>
  <properties:Lines>58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2018-03-01T10:23:00Z</dcterms:created>
  <dc:creator>Diana Butigan Granić</dc:creator>
  <cp:lastModifiedBy>Ivana Mendeš</cp:lastModifiedBy>
  <cp:lastPrinted>2018-03-01T10:55:00Z</cp:lastPrinted>
  <dcterms:modified xmlns:xsi="http://www.w3.org/2001/XMLSchema-instance" xsi:type="dcterms:W3CDTF">2018-03-01T11:51:00Z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 162-17-povlačenje.docx)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