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20868" w14:paraId="fc20868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4F0FA9">
        <w:t>672/15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4F0FA9">
        <w:rPr>
          <w:rFonts w:eastAsia="Calibri"/>
          <w:lang w:eastAsia="en-US"/>
        </w:rPr>
        <w:t>ŠIMIĆ TRGOVINA d.o.o., Dugo Selo, M. Mesića 21, OIB: 11832880198</w:t>
      </w:r>
      <w:r w:rsidR="000750F3">
        <w:rPr>
          <w:rFonts w:eastAsia="Calibri"/>
          <w:lang w:eastAsia="en-US"/>
        </w:rPr>
        <w:t>,</w:t>
      </w:r>
      <w:r w:rsidR="00C241E6" w:rsidRPr="00C241E6">
        <w:t xml:space="preserve"> </w:t>
      </w:r>
      <w:r w:rsidR="00C241E6">
        <w:t xml:space="preserve"> </w:t>
      </w:r>
      <w:r w:rsidR="004F0FA9">
        <w:t>4. svibnja</w:t>
      </w:r>
      <w:r w:rsidR="00B276A8">
        <w:t xml:space="preserve"> 2018.</w:t>
      </w:r>
    </w:p>
    <w:p w:rsidRDefault="00410421" w:rsidP="002C4416" w:rsidR="00410421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4F0FA9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4F0FA9" w:rsidRPr="004F0FA9">
        <w:rPr>
          <w:rFonts w:eastAsia="Calibri"/>
          <w:lang w:eastAsia="en-US"/>
        </w:rPr>
        <w:t>ŠIMIĆ TRGOVINA d.o.o., Dugo Selo, M. Mesića 21, OIB: 11832880198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4F0FA9">
        <w:t>4. svibnja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F61DEE">
        <w:t>14,</w:t>
      </w:r>
      <w:r w:rsidR="004F0FA9">
        <w:t>00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4F0FA9">
        <w:t>Nikola Krvavica, Sveti Ivan Zelina, Vinogradska  15, OIB: 96981389223.</w:t>
      </w:r>
    </w:p>
    <w:p w:rsidRDefault="00060133" w:rsidP="00060133" w:rsidR="00060133" w:rsidRPr="00AF1EFD">
      <w:pPr>
        <w:ind w:left="708"/>
        <w:jc w:val="both"/>
      </w:pPr>
    </w:p>
    <w:p w:rsidRDefault="00060133" w:rsidP="004F0FA9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4F0FA9" w:rsidRPr="004F0FA9">
        <w:rPr>
          <w:rFonts w:eastAsia="Calibri"/>
          <w:lang w:eastAsia="en-US"/>
        </w:rPr>
        <w:t>ŠIMIĆ TRGOVINA d.o.o., Dugo Selo, M. Mesića 21, OIB: 11832880198</w:t>
      </w:r>
      <w:r w:rsidR="004F0FA9">
        <w:rPr>
          <w:rFonts w:eastAsia="Calibri"/>
          <w:lang w:eastAsia="en-US"/>
        </w:rPr>
        <w:t>,</w:t>
      </w:r>
      <w:r w:rsidR="00C241E6">
        <w:rPr>
          <w:rFonts w:eastAsia="Calibri"/>
          <w:lang w:eastAsia="en-US"/>
        </w:rPr>
        <w:t xml:space="preserve"> sa danom </w:t>
      </w:r>
      <w:r w:rsidR="004F0FA9">
        <w:rPr>
          <w:rFonts w:eastAsia="Calibri"/>
          <w:lang w:eastAsia="en-US"/>
        </w:rPr>
        <w:t>4. svibnja</w:t>
      </w:r>
      <w:r w:rsidR="00B276A8">
        <w:rPr>
          <w:rFonts w:eastAsia="Calibri"/>
          <w:lang w:eastAsia="en-US"/>
        </w:rPr>
        <w:t xml:space="preserve">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4F0FA9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4F0FA9" w:rsidRPr="004F0FA9">
        <w:rPr>
          <w:rFonts w:eastAsia="Calibri"/>
          <w:lang w:eastAsia="en-US"/>
        </w:rPr>
        <w:t>ŠIMIĆ TRGOVINA d.o.o., Dugo Selo, M. Mesića 21, OIB: 11832880198</w:t>
      </w:r>
      <w:r w:rsidR="006D4A3A">
        <w:rPr>
          <w:rFonts w:eastAsia="Calibri"/>
          <w:lang w:eastAsia="en-US"/>
        </w:rPr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>
      <w:pPr>
        <w:jc w:val="center"/>
        <w:rPr>
          <w:b/>
        </w:rPr>
      </w:pPr>
    </w:p>
    <w:p w:rsidRDefault="002B6B25" w:rsidP="00A0682A" w:rsidR="002B6B25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/>
    <w:p w:rsidRDefault="002B6B25" w:rsidP="002C5A29" w:rsidR="002B6B25" w:rsidRPr="00AF1EFD"/>
    <w:p w:rsidRDefault="004F0FA9" w:rsidP="00B0604A" w:rsidR="00F6264F">
      <w:pPr>
        <w:ind w:firstLine="708"/>
        <w:jc w:val="both"/>
      </w:pPr>
      <w:r>
        <w:t>Vjerovnik Šimić Damjana je podnio</w:t>
      </w:r>
      <w:r w:rsidR="00B74CF9" w:rsidRPr="00B26DB0">
        <w:t xml:space="preserve"> </w:t>
      </w:r>
      <w:r w:rsidR="00B0604A">
        <w:t>prijedlog</w:t>
      </w:r>
      <w:r w:rsidR="00B74CF9" w:rsidRPr="00B26DB0">
        <w:t xml:space="preserve"> za </w:t>
      </w:r>
      <w:r w:rsidR="00B0604A">
        <w:t>otvaranje</w:t>
      </w:r>
      <w:r w:rsidR="00F6264F">
        <w:t xml:space="preserve"> stečajnog postupka </w:t>
      </w:r>
      <w:r w:rsidR="00B74CF9" w:rsidRPr="00B26DB0">
        <w:t xml:space="preserve">nad dužnikom </w:t>
      </w:r>
      <w:r w:rsidRPr="004F0FA9">
        <w:rPr>
          <w:rFonts w:eastAsia="Calibri"/>
          <w:lang w:eastAsia="en-US"/>
        </w:rPr>
        <w:t>ŠIMIĆ TRGOVINA d.o.o., Dugo Selo, M. Mesića 21, OIB: 11832880198</w:t>
      </w:r>
      <w:r w:rsidR="00631A90">
        <w:t xml:space="preserve">, dana </w:t>
      </w:r>
      <w:r>
        <w:t>28. kolovoza 2015</w:t>
      </w:r>
      <w:r w:rsidR="0029045B">
        <w:t>.</w:t>
      </w:r>
      <w:r w:rsidR="00987719">
        <w:t>, te je FINA 9. studenog 2015. podnijela zahtjev za provedbu skraćenog stečajnog postupka nad istim dužnikom.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lastRenderedPageBreak/>
        <w:t>Ovosudnim rješenjem poslovni broj St-</w:t>
      </w:r>
      <w:r w:rsidR="004F0FA9">
        <w:t>672/15</w:t>
      </w:r>
      <w:r>
        <w:t xml:space="preserve"> od </w:t>
      </w:r>
      <w:r w:rsidR="00987719">
        <w:t>20. srpnja 2017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F2607C" w:rsidP="00282E1E" w:rsidR="00F2607C">
      <w:pPr>
        <w:ind w:firstLine="708"/>
        <w:jc w:val="both"/>
      </w:pPr>
    </w:p>
    <w:p w:rsidRDefault="00F2607C" w:rsidP="00282E1E" w:rsidR="00F2607C">
      <w:pPr>
        <w:ind w:firstLine="708"/>
        <w:jc w:val="both"/>
      </w:pPr>
      <w:r>
        <w:t xml:space="preserve">Iz </w:t>
      </w:r>
      <w:r w:rsidR="00F61DEE">
        <w:t>potvrde</w:t>
      </w:r>
      <w:r>
        <w:t xml:space="preserve"> FINA-e od </w:t>
      </w:r>
      <w:r w:rsidR="00987719">
        <w:t>11. siječnja 2018</w:t>
      </w:r>
      <w:r>
        <w:t>. proizlazi</w:t>
      </w:r>
      <w:r w:rsidR="000750F3">
        <w:t xml:space="preserve"> da</w:t>
      </w:r>
      <w:r>
        <w:t xml:space="preserve"> </w:t>
      </w:r>
      <w:r w:rsidR="000750F3">
        <w:t>dužnik na dan</w:t>
      </w:r>
      <w:r>
        <w:t xml:space="preserve"> </w:t>
      </w:r>
      <w:r w:rsidR="00F61DEE">
        <w:t xml:space="preserve">izdavanja potvrde ima evidentirano </w:t>
      </w:r>
      <w:r w:rsidR="00987719">
        <w:t>1653</w:t>
      </w:r>
      <w:r w:rsidR="00F61DEE">
        <w:t xml:space="preserve"> dana neprekidne blokade za iznos od </w:t>
      </w:r>
      <w:r w:rsidR="00987719">
        <w:t>233.125,14</w:t>
      </w:r>
      <w:r w:rsidR="00F61DEE">
        <w:t xml:space="preserve"> kn (list </w:t>
      </w:r>
      <w:r w:rsidR="00987719">
        <w:t>43</w:t>
      </w:r>
      <w:r w:rsidR="00F61DEE">
        <w:t xml:space="preserve"> spisa). </w:t>
      </w:r>
    </w:p>
    <w:p w:rsidRDefault="00F2607C" w:rsidP="00282E1E" w:rsidR="00F2607C">
      <w:pPr>
        <w:ind w:firstLine="708"/>
        <w:jc w:val="both"/>
      </w:pPr>
    </w:p>
    <w:p w:rsidRDefault="00987719" w:rsidP="00987719" w:rsidR="00987719">
      <w:pPr>
        <w:ind w:firstLine="708"/>
        <w:jc w:val="both"/>
      </w:pPr>
      <w:r>
        <w:t>Iz informacijskog sustava zemljišnih knjiga proizlazi da dužnik nije evidentiran kao vlasnik nekretnina (list 47 spisa).</w:t>
      </w:r>
    </w:p>
    <w:p w:rsidRDefault="00987719" w:rsidP="00987719" w:rsidR="00987719">
      <w:pPr>
        <w:ind w:firstLine="708"/>
        <w:jc w:val="both"/>
      </w:pPr>
    </w:p>
    <w:p w:rsidRDefault="00987719" w:rsidP="00987719" w:rsidR="00987719">
      <w:pPr>
        <w:ind w:firstLine="708"/>
        <w:jc w:val="both"/>
      </w:pPr>
      <w:r>
        <w:t>Iz Uvjerenja Centra za vozila Hrvatske od 23. veljače 2108. proizlazi da dužnik nije evidentiran kao vlasnik vozila (list 52 spisa).</w:t>
      </w:r>
    </w:p>
    <w:p w:rsidRDefault="00987719" w:rsidP="00987719" w:rsidR="00987719">
      <w:pPr>
        <w:ind w:firstLine="708"/>
        <w:jc w:val="both"/>
      </w:pPr>
    </w:p>
    <w:p w:rsidRDefault="00282E1E" w:rsidP="00F2607C" w:rsidR="00282E1E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987719" w:rsidRPr="004F0FA9">
        <w:rPr>
          <w:rFonts w:eastAsia="Calibri"/>
          <w:lang w:eastAsia="en-US"/>
        </w:rPr>
        <w:t>ŠIMIĆ TRGOVINA d.o.o., Dugo Selo, M. Mesića 21, OIB: 11832880198</w:t>
      </w:r>
      <w:r>
        <w:t>,</w:t>
      </w:r>
      <w:r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987719">
        <w:t>672/15 od 16. ožujka 201</w:t>
      </w:r>
      <w:r w:rsidR="00801CCA">
        <w:t>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987719">
        <w:t>1</w:t>
      </w:r>
      <w:r w:rsidR="000750F3">
        <w:t>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987719">
        <w:t>19. ožujka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>
      <w:pPr>
        <w:jc w:val="both"/>
      </w:pPr>
      <w:r w:rsidRPr="00AF1EFD">
        <w:tab/>
      </w:r>
      <w:r w:rsidRPr="00AF1EFD">
        <w:tab/>
      </w:r>
    </w:p>
    <w:p w:rsidRDefault="00E216A3" w:rsidP="00D21534" w:rsidR="00E216A3" w:rsidRPr="00AF1EFD">
      <w:pPr>
        <w:jc w:val="both"/>
      </w:pP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F61DEE">
        <w:t>25. travnja</w:t>
      </w:r>
      <w:r w:rsidR="00B276A8">
        <w:t xml:space="preserve"> 2018</w:t>
      </w:r>
      <w:r w:rsidR="00410421">
        <w:t>.</w:t>
      </w: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p w:rsidRDefault="002C5A29" w:rsidR="002C5A29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1CF" w:rsidR="009371CF">
      <w:r>
        <w:separator/>
      </w:r>
    </w:p>
  </w:endnote>
  <w:endnote w:id="0" w:type="continuationSeparator">
    <w:p w:rsidRDefault="009371CF" w:rsidR="009371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1CF" w:rsidR="009371CF">
      <w:r>
        <w:separator/>
      </w:r>
    </w:p>
  </w:footnote>
  <w:footnote w:id="0" w:type="continuationSeparator">
    <w:p w:rsidRDefault="009371CF" w:rsidR="009371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6B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4F0FA9">
      <w:t>672/15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750F3"/>
    <w:rsid w:val="000E4868"/>
    <w:rsid w:val="00174993"/>
    <w:rsid w:val="00191009"/>
    <w:rsid w:val="001A044D"/>
    <w:rsid w:val="001C02F6"/>
    <w:rsid w:val="001D447B"/>
    <w:rsid w:val="001D564F"/>
    <w:rsid w:val="00233CF9"/>
    <w:rsid w:val="00282E1E"/>
    <w:rsid w:val="0029045B"/>
    <w:rsid w:val="00293964"/>
    <w:rsid w:val="002944F5"/>
    <w:rsid w:val="00296BD4"/>
    <w:rsid w:val="002B5B9E"/>
    <w:rsid w:val="002B6B25"/>
    <w:rsid w:val="002B6E67"/>
    <w:rsid w:val="002C28A6"/>
    <w:rsid w:val="002C4416"/>
    <w:rsid w:val="002C5A29"/>
    <w:rsid w:val="002D6432"/>
    <w:rsid w:val="002F52E3"/>
    <w:rsid w:val="003567A1"/>
    <w:rsid w:val="003905DD"/>
    <w:rsid w:val="003D0A32"/>
    <w:rsid w:val="00407FE0"/>
    <w:rsid w:val="00410421"/>
    <w:rsid w:val="00416B1B"/>
    <w:rsid w:val="0043031F"/>
    <w:rsid w:val="0044721B"/>
    <w:rsid w:val="00464811"/>
    <w:rsid w:val="004A1BE7"/>
    <w:rsid w:val="004F0FA9"/>
    <w:rsid w:val="004F47B9"/>
    <w:rsid w:val="00502549"/>
    <w:rsid w:val="00505C81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6D4A3A"/>
    <w:rsid w:val="007170B8"/>
    <w:rsid w:val="00717D4A"/>
    <w:rsid w:val="007861DF"/>
    <w:rsid w:val="007A550F"/>
    <w:rsid w:val="007B2B17"/>
    <w:rsid w:val="007D58CC"/>
    <w:rsid w:val="007D7A92"/>
    <w:rsid w:val="00801CCA"/>
    <w:rsid w:val="00812051"/>
    <w:rsid w:val="0082642E"/>
    <w:rsid w:val="008327B4"/>
    <w:rsid w:val="0084192B"/>
    <w:rsid w:val="00855AE8"/>
    <w:rsid w:val="00856AF5"/>
    <w:rsid w:val="008B73DD"/>
    <w:rsid w:val="008E2F7A"/>
    <w:rsid w:val="008E42C6"/>
    <w:rsid w:val="00912B69"/>
    <w:rsid w:val="0092768B"/>
    <w:rsid w:val="00932E10"/>
    <w:rsid w:val="009371CF"/>
    <w:rsid w:val="00964750"/>
    <w:rsid w:val="0097440A"/>
    <w:rsid w:val="009773DD"/>
    <w:rsid w:val="00984644"/>
    <w:rsid w:val="00987719"/>
    <w:rsid w:val="009A5635"/>
    <w:rsid w:val="009B2375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276A8"/>
    <w:rsid w:val="00B74CF9"/>
    <w:rsid w:val="00B918B5"/>
    <w:rsid w:val="00B97F98"/>
    <w:rsid w:val="00BA55EE"/>
    <w:rsid w:val="00BB7E5E"/>
    <w:rsid w:val="00BC0D75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00DA7"/>
    <w:rsid w:val="00E216A3"/>
    <w:rsid w:val="00E57778"/>
    <w:rsid w:val="00E6510E"/>
    <w:rsid w:val="00E75AC8"/>
    <w:rsid w:val="00E84785"/>
    <w:rsid w:val="00EE61A0"/>
    <w:rsid w:val="00EE7C7F"/>
    <w:rsid w:val="00F10CB7"/>
    <w:rsid w:val="00F22E0A"/>
    <w:rsid w:val="00F2607C"/>
    <w:rsid w:val="00F36D2D"/>
    <w:rsid w:val="00F40956"/>
    <w:rsid w:val="00F45029"/>
    <w:rsid w:val="00F60C93"/>
    <w:rsid w:val="00F61DEE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6B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6B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6B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6B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6B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6B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6B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6B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6B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6B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St-672/2015</izvorni_sadrzaj>
    <derivirana_varijabla naziv="DomainObject.Predmet.OznakaBroj_1">St-672/2015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ŠIMIĆ TRGOVINA d.o.o. zastupanog po punomoćniku Ana Granić</izvorni_sadrzaj>
    <derivirana_varijabla naziv="DomainObject.Predmet.ProtustrankaFormated_1">  ŠIMIĆ TRGOVINA d.o.o. zastupanog po punomoćniku Ana Granić</derivirana_varijabla>
  </DomainObject.Predmet.ProtustrankaFormated>
  <DomainObject.Predmet.ProtustrankaFormatedOIB>
    <izvorni_sadrzaj>  ŠIMIĆ TRGOVINA d.o.o., OIB 11832880198 zastupanog po punomoćniku Ana Granić</izvorni_sadrzaj>
    <derivirana_varijabla naziv="DomainObject.Predmet.ProtustrankaFormatedOIB_1">  ŠIMIĆ TRGOVINA d.o.o., OIB 11832880198 zastupanog po punomoćniku Ana Granić</derivirana_varijabla>
  </DomainObject.Predmet.ProtustrankaFormatedOIB>
  <DomainObject.Predmet.ProtustrankaFormatedWithAdress>
    <izvorni_sadrzaj> ŠIMIĆ TRGOVINA d.o.o., Brckovljani, Matije Mesića 21, 10370 Dugo Selo zastupanog po punomoćniku Ana Granić</izvorni_sadrzaj>
    <derivirana_varijabla naziv="DomainObject.Predmet.ProtustrankaFormatedWithAdress_1"> ŠIMIĆ TRGOVINA d.o.o., Brckovljani, Matije Mesića 21, 10370 Dugo Selo zastupanog po punomoćniku Ana Granić</derivirana_varijabla>
  </DomainObject.Predmet.ProtustrankaFormatedWithAdress>
  <DomainObject.Predmet.ProtustrankaFormatedWithAdressOIB>
    <izvorni_sadrzaj> ŠIMIĆ TRGOVINA d.o.o., OIB 11832880198, Brckovljani, Matije Mesića 21, 10370 Dugo Selo zastupanog po punomoćniku Ana Granić</izvorni_sadrzaj>
    <derivirana_varijabla naziv="DomainObject.Predmet.ProtustrankaFormatedWithAdressOIB_1"> ŠIMIĆ TRGOVINA d.o.o., OIB 11832880198, Brckovljani, Matije Mesića 21, 10370 Dugo Selo zastupanog po punomoćniku Ana Granić</derivirana_varijabla>
  </DomainObject.Predmet.ProtustrankaFormatedWithAdressOIB>
  <DomainObject.Predmet.ProtustrankaWithAdress>
    <izvorni_sadrzaj>ŠIMIĆ TRGOVINA d.o.o. Brckovljani, Matije Mesića 21, 10370 Dugo Selo</izvorni_sadrzaj>
    <derivirana_varijabla naziv="DomainObject.Predmet.ProtustrankaWithAdress_1">ŠIMIĆ TRGOVINA d.o.o. Brckovljani, Matije Mesića 21, 10370 Dugo Selo</derivirana_varijabla>
  </DomainObject.Predmet.ProtustrankaWithAdress>
  <DomainObject.Predmet.ProtustrankaWithAdressOIB>
    <izvorni_sadrzaj>ŠIMIĆ TRGOVINA d.o.o., OIB 11832880198, Brckovljani, Matije Mesića 21, 10370 Dugo Selo</izvorni_sadrzaj>
    <derivirana_varijabla naziv="DomainObject.Predmet.ProtustrankaWithAdressOIB_1">ŠIMIĆ TRGOVINA d.o.o., OIB 11832880198, Brckovljani, Matije Mesića 21, 10370 Dugo Selo</derivirana_varijabla>
  </DomainObject.Predmet.ProtustrankaWithAdressOIB>
  <DomainObject.Predmet.ProtustrankaNazivFormated>
    <izvorni_sadrzaj>ŠIMIĆ TRGOVINA d.o.o.</izvorni_sadrzaj>
    <derivirana_varijabla naziv="DomainObject.Predmet.ProtustrankaNazivFormated_1">ŠIMIĆ TRGOVINA d.o.o.</derivirana_varijabla>
  </DomainObject.Predmet.ProtustrankaNazivFormated>
  <DomainObject.Predmet.ProtustrankaNazivFormatedOIB>
    <izvorni_sadrzaj>ŠIMIĆ TRGOVINA d.o.o., OIB 11832880198</izvorni_sadrzaj>
    <derivirana_varijabla naziv="DomainObject.Predmet.ProtustrankaNazivFormatedOIB_1">ŠIMIĆ TRGOVINA d.o.o., OIB 11832880198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Damjana Šimić; FINA Regionalni centar Zagreb</izvorni_sadrzaj>
    <derivirana_varijabla naziv="DomainObject.Predmet.StrankaFormated_1">  Damjana Šimić; FINA Regionalni centar Zagreb</derivirana_varijabla>
  </DomainObject.Predmet.StrankaFormated>
  <DomainObject.Predmet.StrankaFormatedOIB>
    <izvorni_sadrzaj>  Damjana Šimić, OIB 55986923406; FINA Regionalni centar Zagreb, OIB 85821130368</izvorni_sadrzaj>
    <derivirana_varijabla naziv="DomainObject.Predmet.StrankaFormatedOIB_1">  Damjana Šimić, OIB 55986923406; FINA Regionalni centar Zagreb, OIB 85821130368</derivirana_varijabla>
  </DomainObject.Predmet.StrankaFormatedOIB>
  <DomainObject.Predmet.StrankaFormatedWithAdress>
    <izvorni_sadrzaj> Damjana Šimić, Rebro I. 18, 10360 Sesvete; FINA Regionalni centar Zagreb, Trg svibanjskih žrtava 1995. 1, 10000 Zagreb</izvorni_sadrzaj>
    <derivirana_varijabla naziv="DomainObject.Predmet.StrankaFormatedWithAdress_1"> Damjana Šimić, Rebro I. 18, 10360 Sesvete; FINA Regionalni centar Zagreb, Trg svibanjskih žrtava 1995. 1, 10000 Zagreb</derivirana_varijabla>
  </DomainObject.Predmet.StrankaFormatedWithAdress>
  <DomainObject.Predmet.StrankaFormatedWithAdressOIB>
    <izvorni_sadrzaj> Damjana Šimić, OIB 55986923406, Rebro I. 18, 10360 Sesvete; FINA Regionalni centar Zagreb, OIB 85821130368, Trg svibanjskih žrtava 1995. 1, 10000 Zagreb</izvorni_sadrzaj>
    <derivirana_varijabla naziv="DomainObject.Predmet.StrankaFormatedWithAdressOIB_1"> Damjana Šimić, OIB 55986923406, Rebro I. 18, 10360 Sesvete; FINA Regionalni centar Zagreb, OIB 85821130368, Trg svibanjskih žrtava 1995. 1, 10000 Zagreb</derivirana_varijabla>
  </DomainObject.Predmet.StrankaFormatedWithAdressOIB>
  <DomainObject.Predmet.StrankaWithAdress>
    <izvorni_sadrzaj>Damjana Šimić Rebro I. 18,10360 Sesvete,FINA Regionalni centar Zagreb Trg svibanjskih žrtava 1995. 1,10000 Zagreb</izvorni_sadrzaj>
    <derivirana_varijabla naziv="DomainObject.Predmet.StrankaWithAdress_1">Damjana Šimić Rebro I. 18,10360 Sesvete,FINA Regionalni centar Zagreb Trg svibanjskih žrtava 1995. 1,10000 Zagreb</derivirana_varijabla>
  </DomainObject.Predmet.StrankaWithAdress>
  <DomainObject.Predmet.StrankaWithAdressOIB>
    <izvorni_sadrzaj>Damjana Šimić, OIB 55986923406, Rebro I. 18,10360 Sesvete,FINA Regionalni centar Zagreb, OIB 85821130368, Trg svibanjskih žrtava 1995. 1,10000 Zagreb</izvorni_sadrzaj>
    <derivirana_varijabla naziv="DomainObject.Predmet.StrankaWithAdressOIB_1">Damjana Šimić, OIB 55986923406, Rebro I. 18,10360 Sesvete,FINA Regionalni centar Zagreb, OIB 85821130368, Trg svibanjskih žrtava 1995. 1,10000 Zagreb</derivirana_varijabla>
  </DomainObject.Predmet.StrankaWithAdressOIB>
  <DomainObject.Predmet.StrankaNazivFormated>
    <izvorni_sadrzaj>Damjana Šimić,FINA Regionalni centar Zagreb</izvorni_sadrzaj>
    <derivirana_varijabla naziv="DomainObject.Predmet.StrankaNazivFormated_1">Damjana Šimić,FINA Regionalni centar Zagreb</derivirana_varijabla>
  </DomainObject.Predmet.StrankaNazivFormated>
  <DomainObject.Predmet.StrankaNazivFormatedOIB>
    <izvorni_sadrzaj>Damjana Šimić, OIB 55986923406,FINA Regionalni centar Zagreb, OIB 85821130368</izvorni_sadrzaj>
    <derivirana_varijabla naziv="DomainObject.Predmet.StrankaNazivFormatedOIB_1">Damjana Šimić, OIB 55986923406,FINA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Damjana Šimić</item>
      <item>FINA Regionalni centar Zagreb</item>
    </izvorni_sadrzaj>
    <derivirana_varijabla naziv="DomainObject.Predmet.StrankaListFormated_1">
      <item>Damjana Šimić</item>
      <item>FINA Regionalni centar Zagreb</item>
    </derivirana_varijabla>
  </DomainObject.Predmet.StrankaListFormated>
  <DomainObject.Predmet.StrankaListFormatedOIB>
    <izvorni_sadrzaj>
      <item>Damjana Šimić, OIB 55986923406</item>
      <item>FINA Regionalni centar Zagreb, OIB 85821130368</item>
    </izvorni_sadrzaj>
    <derivirana_varijabla naziv="DomainObject.Predmet.StrankaListFormatedOIB_1">
      <item>Damjana Šimić, OIB 55986923406</item>
      <item>FINA Regionalni centar Zagreb, OIB 85821130368</item>
    </derivirana_varijabla>
  </DomainObject.Predmet.StrankaListFormatedOIB>
  <DomainObject.Predmet.StrankaListFormatedWithAdress>
    <izvorni_sadrzaj>
      <item>Damjana Šimić, Rebro I. 18, 10360 Sesvete</item>
      <item>FINA Regionalni centar Zagreb, Trg svibanjskih žrtava 1995. 1, 10000 Zagreb</item>
    </izvorni_sadrzaj>
    <derivirana_varijabla naziv="DomainObject.Predmet.StrankaListFormatedWithAdress_1">
      <item>Damjana Šimić, Rebro I. 18, 10360 Sesvete</item>
      <item>FINA Regionalni centar Zagreb, Trg svibanjskih žrtava 1995. 1, 10000 Zagreb</item>
    </derivirana_varijabla>
  </DomainObject.Predmet.StrankaListFormatedWithAdress>
  <DomainObject.Predmet.StrankaListFormatedWithAdressOIB>
    <izvorni_sadrzaj>
      <item>Damjana Šimić, OIB 55986923406, Rebro I. 18, 10360 Sesvete</item>
      <item>FINA Regionalni centar Zagreb, OIB 85821130368, Trg svibanjskih žrtava 1995. 1, 10000 Zagreb</item>
    </izvorni_sadrzaj>
    <derivirana_varijabla naziv="DomainObject.Predmet.StrankaListFormatedWithAdressOIB_1">
      <item>Damjana Šimić, OIB 55986923406, Rebro I. 18, 10360 Sesvete</item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Damjana Šimić</item>
      <item>FINA Regionalni centar Zagreb</item>
    </izvorni_sadrzaj>
    <derivirana_varijabla naziv="DomainObject.Predmet.StrankaListNazivFormated_1">
      <item>Damjana Šimić</item>
      <item>FINA Regionalni centar Zagreb</item>
    </derivirana_varijabla>
  </DomainObject.Predmet.StrankaListNazivFormated>
  <DomainObject.Predmet.StrankaListNazivFormatedOIB>
    <izvorni_sadrzaj>
      <item>Damjana Šimić, OIB 55986923406</item>
      <item>FINA Regionalni centar Zagreb, OIB 85821130368</item>
    </izvorni_sadrzaj>
    <derivirana_varijabla naziv="DomainObject.Predmet.StrankaListNazivFormatedOIB_1">
      <item>Damjana Šimić, OIB 55986923406</item>
      <item>FINA Regionalni centar Zagreb, OIB 85821130368</item>
    </derivirana_varijabla>
  </DomainObject.Predmet.StrankaListNazivFormatedOIB>
  <DomainObject.Predmet.ProtuStrankaListFormated>
    <izvorni_sadrzaj>
      <item>ŠIMIĆ TRGOVINA d.o.o. zastupanog po punomoćniku Ana Granić</item>
    </izvorni_sadrzaj>
    <derivirana_varijabla naziv="DomainObject.Predmet.ProtuStrankaListFormated_1">
      <item>ŠIMIĆ TRGOVINA d.o.o. zastupanog po punomoćniku Ana Granić</item>
    </derivirana_varijabla>
  </DomainObject.Predmet.ProtuStrankaListFormated>
  <DomainObject.Predmet.ProtuStrankaListFormatedOIB>
    <izvorni_sadrzaj>
      <item>ŠIMIĆ TRGOVINA d.o.o., OIB 11832880198 zastupanog po punomoćniku Ana Granić</item>
    </izvorni_sadrzaj>
    <derivirana_varijabla naziv="DomainObject.Predmet.ProtuStrankaListFormatedOIB_1">
      <item>ŠIMIĆ TRGOVINA d.o.o., OIB 11832880198 zastupanog po punomoćniku Ana Granić</item>
    </derivirana_varijabla>
  </DomainObject.Predmet.ProtuStrankaListFormatedOIB>
  <DomainObject.Predmet.ProtuStrankaListFormatedWithAdress>
    <izvorni_sadrzaj>
      <item>ŠIMIĆ TRGOVINA d.o.o., Brckovljani, Matije Mesića 21, 10370 Dugo Selo zastupanog po punomoćniku Ana Granić</item>
    </izvorni_sadrzaj>
    <derivirana_varijabla naziv="DomainObject.Predmet.ProtuStrankaListFormatedWithAdress_1">
      <item>ŠIMIĆ TRGOVINA d.o.o., Brckovljani, Matije Mesića 21, 10370 Dugo Selo zastupanog po punomoćniku Ana Granić</item>
    </derivirana_varijabla>
  </DomainObject.Predmet.ProtuStrankaListFormatedWithAdress>
  <DomainObject.Predmet.ProtuStrankaListFormatedWithAdressOIB>
    <izvorni_sadrzaj>
      <item>ŠIMIĆ TRGOVINA d.o.o., OIB 11832880198, Brckovljani, Matije Mesića 21, 10370 Dugo Selo zastupanog po punomoćniku Ana Granić</item>
    </izvorni_sadrzaj>
    <derivirana_varijabla naziv="DomainObject.Predmet.ProtuStrankaListFormatedWithAdressOIB_1">
      <item>ŠIMIĆ TRGOVINA d.o.o., OIB 11832880198, Brckovljani, Matije Mesića 21, 10370 Dugo Selo zastupanog po punomoćniku Ana Granić</item>
    </derivirana_varijabla>
  </DomainObject.Predmet.ProtuStrankaListFormatedWithAdressOIB>
  <DomainObject.Predmet.ProtuStrankaListNazivFormated>
    <izvorni_sadrzaj>
      <item>ŠIMIĆ TRGOVINA d.o.o.</item>
    </izvorni_sadrzaj>
    <derivirana_varijabla naziv="DomainObject.Predmet.ProtuStrankaListNazivFormated_1">
      <item>ŠIMIĆ TRGOVINA d.o.o.</item>
    </derivirana_varijabla>
  </DomainObject.Predmet.ProtuStrankaListNazivFormated>
  <DomainObject.Predmet.ProtuStrankaListNazivFormatedOIB>
    <izvorni_sadrzaj>
      <item>ŠIMIĆ TRGOVINA d.o.o., OIB 11832880198</item>
    </izvorni_sadrzaj>
    <derivirana_varijabla naziv="DomainObject.Predmet.ProtuStrankaListNazivFormatedOIB_1">
      <item>ŠIMIĆ TRGOVINA d.o.o., OIB 11832880198</item>
    </derivirana_varijabla>
  </DomainObject.Predmet.ProtuStrankaListNazivFormatedOIB>
  <DomainObject.Predmet.OstaliListFormated>
    <izvorni_sadrzaj>
      <item>Ana Granić punomoćnik sudionika u postupku ŠIMIĆ TRGOVINA d.o.o.</item>
      <item>Krešimir Pejić</item>
    </izvorni_sadrzaj>
    <derivirana_varijabla naziv="DomainObject.Predmet.OstaliListFormated_1">
      <item>Ana Granić punomoćnik sudionika u postupku ŠIMIĆ TRGOVINA d.o.o.</item>
      <item>Krešimir Pejić</item>
    </derivirana_varijabla>
  </DomainObject.Predmet.OstaliListFormated>
  <DomainObject.Predmet.OstaliListFormatedOIB>
    <izvorni_sadrzaj>
      <item>Ana Granić, OIB 45957808590 punomoćnik sudionika u postupku ŠIMIĆ TRGOVINA d.o.o.</item>
      <item>Krešimir Pejić</item>
    </izvorni_sadrzaj>
    <derivirana_varijabla naziv="DomainObject.Predmet.OstaliListFormatedOIB_1">
      <item>Ana Granić, OIB 45957808590 punomoćnik sudionika u postupku ŠIMIĆ TRGOVINA d.o.o.</item>
      <item>Krešimir Pejić</item>
    </derivirana_varijabla>
  </DomainObject.Predmet.OstaliListFormatedOIB>
  <DomainObject.Predmet.OstaliListFormatedWithAdress>
    <izvorni_sadrzaj>
      <item>Ana Granić, Trakošćanska Ulica 19, 10360 Sesvete punomoćnik sudionika u postupku ŠIMIĆ TRGOVINA d.o.o.</item>
      <item>Krešimir Pejić, Varšavska 16, 10000 Zagreb</item>
    </izvorni_sadrzaj>
    <derivirana_varijabla naziv="DomainObject.Predmet.OstaliListFormatedWithAdress_1">
      <item>Ana Granić, Trakošćanska Ulica 19, 10360 Sesvete punomoćnik sudionika u postupku ŠIMIĆ TRGOVINA d.o.o.</item>
      <item>Krešimir Pejić, Varšavska 16, 10000 Zagreb</item>
    </derivirana_varijabla>
  </DomainObject.Predmet.OstaliListFormatedWithAdress>
  <DomainObject.Predmet.OstaliListFormatedWithAdressOIB>
    <izvorni_sadrzaj>
      <item>Ana Granić, OIB 45957808590, Trakošćanska Ulica 19, 10360 Sesvete punomoćnik sudionika u postupku ŠIMIĆ TRGOVINA d.o.o.</item>
      <item>Krešimir Pejić, Varšavska 16, 10000 Zagreb</item>
    </izvorni_sadrzaj>
    <derivirana_varijabla naziv="DomainObject.Predmet.OstaliListFormatedWithAdressOIB_1">
      <item>Ana Granić, OIB 45957808590, Trakošćanska Ulica 19, 10360 Sesvete punomoćnik sudionika u postupku ŠIMIĆ TRGOVINA d.o.o.</item>
      <item>Krešimir Pejić, Varšavska 16, 10000 Zagreb</item>
    </derivirana_varijabla>
  </DomainObject.Predmet.OstaliListFormatedWithAdressOIB>
  <DomainObject.Predmet.OstaliListNazivFormated>
    <izvorni_sadrzaj>
      <item>Ana Granić</item>
      <item>Krešimir Pejić</item>
    </izvorni_sadrzaj>
    <derivirana_varijabla naziv="DomainObject.Predmet.OstaliListNazivFormated_1">
      <item>Ana Granić</item>
      <item>Krešimir Pejić</item>
    </derivirana_varijabla>
  </DomainObject.Predmet.OstaliListNazivFormated>
  <DomainObject.Predmet.OstaliListNazivFormatedOIB>
    <izvorni_sadrzaj>
      <item>Ana Granić, OIB 45957808590</item>
      <item>Krešimir Pejić</item>
    </izvorni_sadrzaj>
    <derivirana_varijabla naziv="DomainObject.Predmet.OstaliListNazivFormatedOIB_1">
      <item>Ana Granić, OIB 45957808590</item>
      <item>Krešimir Pejić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Damjana Šimić i dr.</izvorni_sadrzaj>
    <derivirana_varijabla naziv="DomainObject.Predmet.StrankaIDrugi_1">Damjana Šimić i dr.</derivirana_varijabla>
  </DomainObject.Predmet.StrankaIDrugi>
  <DomainObject.Predmet.ProtustrankaIDrugi>
    <izvorni_sadrzaj>ŠIMIĆ TRGOVINA d.o.o.</izvorni_sadrzaj>
    <derivirana_varijabla naziv="DomainObject.Predmet.ProtustrankaIDrugi_1">ŠIMIĆ TRGOVINA d.o.o.</derivirana_varijabla>
  </DomainObject.Predmet.ProtustrankaIDrugi>
  <DomainObject.Predmet.StrankaIDrugiAdressOIB>
    <izvorni_sadrzaj>Damjana Šimić, OIB 55986923406, Rebro I. 18, 10360 Sesvete i dr.</izvorni_sadrzaj>
    <derivirana_varijabla naziv="DomainObject.Predmet.StrankaIDrugiAdressOIB_1">Damjana Šimić, OIB 55986923406, Rebro I. 18, 10360 Sesvete i dr.</derivirana_varijabla>
  </DomainObject.Predmet.StrankaIDrugiAdressOIB>
  <DomainObject.Predmet.ProtustrankaIDrugiAdressOIB>
    <izvorni_sadrzaj>ŠIMIĆ TRGOVINA d.o.o., OIB 11832880198, Brckovljani, Matije Mesića 21, 10370 Dugo Selo</izvorni_sadrzaj>
    <derivirana_varijabla naziv="DomainObject.Predmet.ProtustrankaIDrugiAdressOIB_1">ŠIMIĆ TRGOVINA d.o.o., OIB 11832880198, Brckovljani, Matije Mesića 21,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Damjana Šimić</item>
      <item>ŠIMIĆ TRGOVINA d.o.o.</item>
      <item>FINA Regionalni centar Zagreb</item>
      <item>Ana Granić</item>
      <item>Krešimir Pejić</item>
    </izvorni_sadrzaj>
    <derivirana_varijabla naziv="DomainObject.Predmet.SudioniciListNaziv_1">
      <item>Damjana Šimić</item>
      <item>ŠIMIĆ TRGOVINA d.o.o.</item>
      <item>FINA Regionalni centar Zagreb</item>
      <item>Ana Granić</item>
      <item>Krešimir Pejić</item>
    </derivirana_varijabla>
  </DomainObject.Predmet.SudioniciListNaziv>
  <DomainObject.Predmet.SudioniciListAdressOIB>
    <izvorni_sadrzaj>
      <item>Damjana Šimić, OIB 55986923406, Rebro I. 18,10360 Sesvete</item>
      <item>ŠIMIĆ TRGOVINA d.o.o., OIB 11832880198, Brckovljani, Matije Mesića 21,10370 Dugo Selo</item>
      <item>FINA Regionalni centar Zagreb, OIB 85821130368, Trg svibanjskih žrtava 1995. 1,10000 Zagreb</item>
      <item>Ana Granić, OIB 45957808590, Trakošćanska Ulica 19,10360 Sesvete</item>
      <item>Krešimir Pejić, Varšavska 16,10000 Zagreb</item>
    </izvorni_sadrzaj>
    <derivirana_varijabla naziv="DomainObject.Predmet.SudioniciListAdressOIB_1">
      <item>Damjana Šimić, OIB 55986923406, Rebro I. 18,10360 Sesvete</item>
      <item>ŠIMIĆ TRGOVINA d.o.o., OIB 11832880198, Brckovljani, Matije Mesića 21,10370 Dugo Selo</item>
      <item>FINA Regionalni centar Zagreb, OIB 85821130368, Trg svibanjskih žrtava 1995. 1,10000 Zagreb</item>
      <item>Ana Granić, OIB 45957808590, Trakošćanska Ulica 19,10360 Sesvete</item>
      <item>Krešimir Pejić, Varšavska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55986923406</item>
      <item>, OIB 11832880198</item>
      <item>, OIB 85821130368</item>
      <item>, OIB 45957808590</item>
      <item>, OIB null</item>
    </izvorni_sadrzaj>
    <derivirana_varijabla naziv="DomainObject.Predmet.SudioniciListNazivOIB_1">
      <item>, OIB 55986923406</item>
      <item>, OIB 11832880198</item>
      <item>, OIB 85821130368</item>
      <item>, OIB 45957808590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598</properties:Words>
  <properties:Characters>3083</properties:Characters>
  <properties:Lines>99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2018-05-04T11:48:00Z</dcterms:created>
  <dc:creator>Korisnik</dc:creator>
  <cp:lastModifiedBy>Draženka Prpić</cp:lastModifiedBy>
  <cp:lastPrinted>2018-05-04T11:50:00Z</cp:lastPrinted>
  <dcterms:modified xmlns:xsi="http://www.w3.org/2001/XMLSchema-instance" xsi:type="dcterms:W3CDTF">2018-05-04T11:50:00Z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-ŠIMIĆ TRGOVINA-St-672-15.docx)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