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9a78a" w14:paraId="ac9a78a" w:rsidRDefault="006764AA" w:rsidP="006764AA" w:rsidR="006764AA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40364C">
        <w:rPr>
          <w:b/>
        </w:rPr>
        <w:t>174</w:t>
      </w:r>
      <w:r w:rsidR="000D330B" w:rsidRPr="005153ED">
        <w:rPr>
          <w:b/>
        </w:rPr>
        <w:t>/201</w:t>
      </w:r>
      <w:r w:rsidR="0040364C">
        <w:rPr>
          <w:b/>
        </w:rPr>
        <w:t>9</w:t>
      </w:r>
    </w:p>
    <w:p w:rsidRDefault="00A20D44" w:rsidP="006764AA" w:rsidR="00A20D44" w:rsidRPr="005153ED">
      <w:pPr>
        <w:jc w:val="right"/>
        <w:rPr>
          <w:b/>
        </w:rPr>
      </w:pPr>
      <w:r>
        <w:rPr>
          <w:b/>
        </w:rPr>
        <w:t>(stari broj St-111/2017)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 xml:space="preserve">TRGOVAČKI SUD U </w:t>
      </w:r>
      <w:r w:rsidR="0040364C">
        <w:rPr>
          <w:b/>
        </w:rPr>
        <w:t>DUBROVNIKU</w:t>
      </w:r>
    </w:p>
    <w:p w:rsidRDefault="0040364C" w:rsidP="006C7F48" w:rsidR="006C7F48">
      <w:pPr>
        <w:rPr>
          <w:b/>
        </w:rPr>
      </w:pPr>
      <w:r>
        <w:rPr>
          <w:b/>
        </w:rPr>
        <w:t>Dubrovnik, Dr. Ante Starčevića 23</w:t>
      </w:r>
    </w:p>
    <w:p w:rsidRDefault="0040364C" w:rsidP="006C7F48" w:rsidR="0040364C"/>
    <w:p w:rsidRDefault="006C7F48" w:rsidP="006C7F48" w:rsidR="00CC2466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40364C" w:rsidP="006C7F48" w:rsidR="0040364C" w:rsidRPr="006C7F48">
      <w:pPr>
        <w:jc w:val="center"/>
        <w:rPr>
          <w:b/>
        </w:rPr>
      </w:pP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790D87" w:rsidP="0040364C" w:rsidR="00DB1319" w:rsidRPr="005153ED">
      <w:pPr>
        <w:ind w:firstLine="708"/>
        <w:jc w:val="both"/>
      </w:pPr>
      <w:r>
        <w:t xml:space="preserve">Trgovački sud u </w:t>
      </w:r>
      <w:r w:rsidR="0040364C">
        <w:t>Dubrovnik</w:t>
      </w:r>
      <w:r>
        <w:t>u</w:t>
      </w:r>
      <w:r w:rsidR="00AA7FCA" w:rsidRPr="005153ED">
        <w:t>,</w:t>
      </w:r>
      <w:r w:rsidR="004F67A6" w:rsidRPr="004F67A6">
        <w:t xml:space="preserve"> </w:t>
      </w:r>
      <w:r w:rsidR="00AA7FCA" w:rsidRPr="005153ED">
        <w:t>po sucu tog suda Katarini Franković, kao sucu pojedincu, u stečajnom postupku nad stečajnim dužnikom</w:t>
      </w:r>
      <w:r w:rsidR="00373642" w:rsidRPr="00373642">
        <w:t xml:space="preserve"> </w:t>
      </w:r>
      <w:r w:rsidR="0040364C" w:rsidRPr="0040364C">
        <w:t>Stečajna masa iza ADING-HR d.o.o. u stečaju</w:t>
      </w:r>
      <w:r w:rsidR="0040364C">
        <w:t>,</w:t>
      </w:r>
      <w:r w:rsidR="0040364C" w:rsidRPr="0040364C">
        <w:t xml:space="preserve">  </w:t>
      </w:r>
      <w:r w:rsidR="0040364C">
        <w:t>MBS: 060398997, OIB: 50338870837  sa sjedištem: Dubrovnik, Brdasta 12, zastupana po stečajnom upravitelju Marko Lonac, OIB: 43471049776, Dubrovnik, Brdasta 12,</w:t>
      </w:r>
      <w:r w:rsidR="00AA7FCA" w:rsidRPr="005153ED">
        <w:t xml:space="preserve"> nakon održanog </w:t>
      </w:r>
      <w:r w:rsidR="005153ED">
        <w:t>ispitnog ročišta</w:t>
      </w:r>
      <w:r w:rsidR="00B35322">
        <w:t xml:space="preserve">, </w:t>
      </w:r>
      <w:r w:rsidR="00E26A29">
        <w:t xml:space="preserve">dana </w:t>
      </w:r>
      <w:r w:rsidR="0040364C">
        <w:t>04</w:t>
      </w:r>
      <w:r w:rsidR="005328D3" w:rsidRPr="005328D3">
        <w:t xml:space="preserve">. </w:t>
      </w:r>
      <w:r w:rsidR="0040364C">
        <w:t>siječnj</w:t>
      </w:r>
      <w:r w:rsidR="004E7BDE">
        <w:t>a</w:t>
      </w:r>
      <w:r w:rsidR="0040364C">
        <w:t xml:space="preserve"> 2019</w:t>
      </w:r>
      <w:r w:rsidR="00AA7FCA" w:rsidRPr="005153ED">
        <w:t>. godine,</w:t>
      </w:r>
    </w:p>
    <w:p w:rsidRDefault="00CC2466" w:rsidP="00D57A11" w:rsidR="00CC2466" w:rsidRPr="005153ED"/>
    <w:p w:rsidRDefault="004C7975" w:rsidP="00373642" w:rsidR="00CC2466" w:rsidRPr="005153ED">
      <w:pPr>
        <w:jc w:val="center"/>
      </w:pPr>
      <w:r w:rsidRPr="005153ED">
        <w:rPr>
          <w:b/>
        </w:rPr>
        <w:t>r i j e š i o      j e</w:t>
      </w:r>
    </w:p>
    <w:p w:rsidRDefault="00C93846" w:rsidP="00C93846" w:rsidR="00C93846">
      <w:pPr>
        <w:jc w:val="both"/>
      </w:pPr>
    </w:p>
    <w:p w:rsidRDefault="00607EB9" w:rsidP="00607EB9" w:rsidR="00C93846">
      <w:pPr>
        <w:jc w:val="both"/>
      </w:pPr>
      <w:r>
        <w:t>I</w:t>
      </w:r>
      <w:r w:rsidR="00C93846">
        <w:t>.</w:t>
      </w:r>
      <w:r w:rsidR="00C93846">
        <w:tab/>
        <w:t>Utvrđuj</w:t>
      </w:r>
      <w:r w:rsidR="00786296">
        <w:t>u</w:t>
      </w:r>
      <w:r w:rsidR="00C93846">
        <w:t xml:space="preserve"> se osnovan</w:t>
      </w:r>
      <w:r w:rsidR="00786296">
        <w:t>i</w:t>
      </w:r>
      <w:r w:rsidR="00EA3D49">
        <w:t>m</w:t>
      </w:r>
      <w:r w:rsidR="00C93846">
        <w:t xml:space="preserve"> tražbin</w:t>
      </w:r>
      <w:r w:rsidR="00373642">
        <w:t>e vjerovnika kao I (prv</w:t>
      </w:r>
      <w:r w:rsidR="00C93846">
        <w:t>og) višeg isplatnog reda:</w:t>
      </w:r>
    </w:p>
    <w:p w:rsidRDefault="0040364C" w:rsidP="0040364C" w:rsidR="0040364C">
      <w:pPr>
        <w:ind w:left="708"/>
        <w:jc w:val="both"/>
      </w:pPr>
      <w:r>
        <w:t>REPUBLIKA HRVATSKA, Ministarstvo financija, OIB: 18683136487 u iznosu od 36.863,02 kuna.</w:t>
      </w:r>
    </w:p>
    <w:p w:rsidRDefault="0040364C" w:rsidP="0040364C" w:rsidR="0040364C">
      <w:pPr>
        <w:jc w:val="both"/>
      </w:pPr>
    </w:p>
    <w:p w:rsidRDefault="0040364C" w:rsidP="0040364C" w:rsidR="0040364C">
      <w:pPr>
        <w:jc w:val="both"/>
      </w:pPr>
      <w:r w:rsidRPr="0040364C">
        <w:t>II.</w:t>
      </w:r>
      <w:r w:rsidRPr="0040364C">
        <w:tab/>
        <w:t>Utvrđuju se osnovanim tražbine vjerovnika kao II (drugog) višeg isplatnog reda:</w:t>
      </w:r>
    </w:p>
    <w:p w:rsidRDefault="0040364C" w:rsidP="0040364C" w:rsidR="0040364C">
      <w:pPr>
        <w:ind w:left="708"/>
        <w:jc w:val="both"/>
      </w:pPr>
      <w:r>
        <w:t>1. REPUBLIKA HRVATSKA, Ministarstvo financija, OIB: 18683136487, u iznosu od 198.608,10 kuna.</w:t>
      </w:r>
    </w:p>
    <w:p w:rsidRDefault="0040364C" w:rsidP="0040364C" w:rsidR="0040364C">
      <w:pPr>
        <w:ind w:left="708"/>
        <w:jc w:val="both"/>
      </w:pPr>
      <w:r>
        <w:t>2.GRAD SPLIT, SPLIT, Branimirova obala 17, OIB:78755598868, u iznosu od 4.510,44 kuna.</w:t>
      </w:r>
    </w:p>
    <w:p w:rsidRDefault="0040364C" w:rsidP="0040364C" w:rsidR="0040364C">
      <w:pPr>
        <w:jc w:val="both"/>
      </w:pPr>
    </w:p>
    <w:p w:rsidRDefault="00FC13EE" w:rsidP="00FC13EE" w:rsidR="00FC13EE" w:rsidRPr="005153ED">
      <w:pPr>
        <w:ind w:left="708"/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E541C9" w:rsidP="00607EB9" w:rsidR="00E541C9">
      <w:pPr>
        <w:jc w:val="both"/>
      </w:pPr>
    </w:p>
    <w:p w:rsidRDefault="0040364C" w:rsidP="0040364C" w:rsidR="0040364C">
      <w:pPr>
        <w:ind w:firstLine="708"/>
        <w:jc w:val="both"/>
      </w:pPr>
      <w:r>
        <w:t>Rješenjem ovog suda posl.br. 22. St-963/2015 od 29. travnja 2016. otvoren je i zaključen skraćeni stečajni postupak nad dužnikom ADING-HR d.o.o., Split, Šime Ljubića 7, te je za stečajnog upravitelja imenovan Vencel Čuljak, Osijek, Plješevićka 16 E.</w:t>
      </w:r>
    </w:p>
    <w:p w:rsidRDefault="0040364C" w:rsidP="0040364C" w:rsidR="0040364C">
      <w:pPr>
        <w:ind w:firstLine="708"/>
        <w:jc w:val="both"/>
      </w:pPr>
    </w:p>
    <w:p w:rsidRDefault="0040364C" w:rsidP="0040364C" w:rsidR="0040364C">
      <w:pPr>
        <w:ind w:firstLine="708"/>
        <w:jc w:val="both"/>
      </w:pPr>
      <w:r>
        <w:t>Podneskom je stečajni upravitelj Vencel Čuljak obavijestio sud  da dužnik ima imovine koja ulazi u stečajnu masu a koja je naknadno pronađena i to prema podacima Županijskog državnog odvjetništva u Splitu,  imovina koju potrebno unovčiti, te je predložio nastavak postupka radi naknadno pronađene imovine.</w:t>
      </w:r>
    </w:p>
    <w:p w:rsidRDefault="0040364C" w:rsidP="0040364C" w:rsidR="0040364C">
      <w:pPr>
        <w:ind w:firstLine="708"/>
        <w:jc w:val="both"/>
      </w:pPr>
    </w:p>
    <w:p w:rsidRDefault="0040364C" w:rsidP="0040364C" w:rsidR="0040364C">
      <w:pPr>
        <w:ind w:firstLine="708"/>
        <w:jc w:val="both"/>
      </w:pPr>
      <w:r>
        <w:t xml:space="preserve">Radi prethodno navedenog sud je rješenjem St-111/2017 od </w:t>
      </w:r>
      <w:r w:rsidRPr="0040364C">
        <w:t>10. listopada 2018.g</w:t>
      </w:r>
      <w:r>
        <w:t xml:space="preserve"> odredio nastavak postupka radi naknadne diobe Stečajna masa iza ADING-HR d.o.o., Split, Šime Ljubića 7, te za stečajnog upravitelja imenovao Marka Lonac, Dubrovnik, Brdasta 12, OIB: 43471049776 i to slučajni elektronskim odabirom sa liste A, a obzirom jer s</w:t>
      </w:r>
      <w:r w:rsidRPr="0040364C">
        <w:t xml:space="preserve">tečajni </w:t>
      </w:r>
      <w:r w:rsidRPr="0040364C">
        <w:lastRenderedPageBreak/>
        <w:t>upravitelj Vencel Čuljak se ne nalazi na listi A stečajnih upravitelja</w:t>
      </w:r>
      <w:r>
        <w:t>. Istim rješenjem je određeno ispitno i izvještajno ročište.</w:t>
      </w:r>
    </w:p>
    <w:p w:rsidRDefault="00CD3268" w:rsidP="0040364C" w:rsidR="00564F48">
      <w:pPr>
        <w:jc w:val="both"/>
      </w:pPr>
      <w:r>
        <w:tab/>
      </w:r>
    </w:p>
    <w:p w:rsidRDefault="009543D0" w:rsidP="00C10B5F" w:rsidR="009543D0">
      <w:pPr>
        <w:jc w:val="both"/>
      </w:pPr>
      <w:r w:rsidRPr="005153ED">
        <w:tab/>
        <w:t xml:space="preserve"> Na ispitnom ročištu 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A20D44" w:rsidRPr="00A20D44">
        <w:t xml:space="preserve">10. listopada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</w:t>
      </w:r>
      <w:r w:rsidR="0065345B">
        <w:t>.</w:t>
      </w:r>
      <w:r w:rsidRPr="005153ED">
        <w:t xml:space="preserve"> </w:t>
      </w:r>
      <w:r w:rsidR="00373642">
        <w:t>T</w:t>
      </w:r>
      <w:r w:rsidR="00C10B5F">
        <w:t>ablice prijavljenih tražbi</w:t>
      </w:r>
      <w:r w:rsidR="00E26A29">
        <w:t>na</w:t>
      </w:r>
      <w:r w:rsidR="00881055">
        <w:t xml:space="preserve"> </w:t>
      </w:r>
      <w:r w:rsidR="00C10B5F">
        <w:t>i izvješće st</w:t>
      </w:r>
      <w:r w:rsidR="00373642">
        <w:t>ečajnog upravitelja objavljeni su</w:t>
      </w:r>
      <w:r w:rsidR="00C10B5F">
        <w:t xml:space="preserve">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4C650B" w:rsidR="004C650B">
      <w:pPr>
        <w:ind w:firstLine="708"/>
        <w:jc w:val="both"/>
      </w:pPr>
      <w:r>
        <w:t>Prema čl. 263. Stečajnog zakona (Narodne novine 71/15,</w:t>
      </w:r>
      <w:r w:rsidR="004F67A6">
        <w:t xml:space="preserve"> 104/2017</w:t>
      </w:r>
      <w:r>
        <w:t xml:space="preserve">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</w:t>
      </w:r>
      <w:r w:rsidR="00DB5298">
        <w:t>e</w:t>
      </w:r>
      <w:r w:rsidR="009543D0" w:rsidRPr="005153ED">
        <w:t xml:space="preserve"> naveden</w:t>
      </w:r>
      <w:r w:rsidR="00DB5298">
        <w:t>e</w:t>
      </w:r>
      <w:r w:rsidR="009543D0" w:rsidRPr="005153ED">
        <w:t xml:space="preserve"> tražbin</w:t>
      </w:r>
      <w:r w:rsidR="00DB5298">
        <w:t>e</w:t>
      </w:r>
      <w:r w:rsidR="009543D0" w:rsidRPr="005153ED">
        <w:t xml:space="preserve"> priznao kao tražbin</w:t>
      </w:r>
      <w:r w:rsidR="00DB5298">
        <w:t>e I i</w:t>
      </w:r>
      <w:r w:rsidR="009543D0" w:rsidRPr="005153ED">
        <w:t xml:space="preserve"> </w:t>
      </w:r>
      <w:r w:rsidR="007A25E8">
        <w:t xml:space="preserve">II </w:t>
      </w:r>
      <w:r w:rsidR="009543D0" w:rsidRPr="005153ED">
        <w:t xml:space="preserve"> višeg isplatnog reda u iznos</w:t>
      </w:r>
      <w:r w:rsidR="00CD3268">
        <w:t>u</w:t>
      </w:r>
      <w:r w:rsidR="009543D0" w:rsidRPr="005153ED">
        <w:t xml:space="preserve"> kako je to navedeno u</w:t>
      </w:r>
      <w:r w:rsidR="005B7205">
        <w:t xml:space="preserve"> toč. I</w:t>
      </w:r>
      <w:r w:rsidR="00DB5298">
        <w:t xml:space="preserve"> i II</w:t>
      </w:r>
      <w:r w:rsidR="009543D0" w:rsidRPr="005153ED">
        <w:t xml:space="preserve"> izre</w:t>
      </w:r>
      <w:r w:rsidR="005B7205">
        <w:t>ke</w:t>
      </w:r>
      <w:r w:rsidR="004C650B">
        <w:t xml:space="preserve"> ovog rješenja.</w:t>
      </w:r>
    </w:p>
    <w:p w:rsidRDefault="00532867" w:rsidP="00881055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B5298">
        <w:t>izreci</w:t>
      </w:r>
      <w:r w:rsidR="00D13116">
        <w:t>.</w:t>
      </w:r>
    </w:p>
    <w:p w:rsidRDefault="00D13116" w:rsidP="0035230F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EE75CA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</w:t>
      </w:r>
      <w:r w:rsidR="004F67A6">
        <w:rPr>
          <w:b/>
        </w:rPr>
        <w:t>Dubrovnik</w:t>
      </w:r>
      <w:r w:rsidRPr="005153ED">
        <w:rPr>
          <w:b/>
        </w:rPr>
        <w:t xml:space="preserve">u, </w:t>
      </w:r>
      <w:r w:rsidR="00A20D44">
        <w:rPr>
          <w:b/>
        </w:rPr>
        <w:t>04</w:t>
      </w:r>
      <w:r w:rsidR="003D0C55">
        <w:rPr>
          <w:b/>
        </w:rPr>
        <w:t xml:space="preserve">. </w:t>
      </w:r>
      <w:r w:rsidR="00A20D44">
        <w:rPr>
          <w:b/>
        </w:rPr>
        <w:t>siječnj</w:t>
      </w:r>
      <w:r w:rsidR="00AD4FD9">
        <w:rPr>
          <w:b/>
        </w:rPr>
        <w:t>a</w:t>
      </w:r>
      <w:r w:rsidRPr="005153ED">
        <w:rPr>
          <w:b/>
        </w:rPr>
        <w:t xml:space="preserve"> 201</w:t>
      </w:r>
      <w:r w:rsidR="00A20D44">
        <w:rPr>
          <w:b/>
        </w:rPr>
        <w:t>9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EE75CA" w:rsidP="001D7B31" w:rsidR="00EE75CA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8C5562" w:rsidP="001D7B31" w:rsidR="008C5562">
      <w:pPr>
        <w:jc w:val="both"/>
        <w:rPr>
          <w:lang w:eastAsia="ar-SA"/>
        </w:rPr>
      </w:pPr>
      <w:r w:rsidRPr="008C5562">
        <w:rPr>
          <w:lang w:eastAsia="ar-SA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</w:t>
      </w:r>
      <w:r>
        <w:rPr>
          <w:lang w:eastAsia="ar-SA"/>
        </w:rPr>
        <w:t>suda.</w:t>
      </w:r>
    </w:p>
    <w:p w:rsidRDefault="008C5562" w:rsidP="001D7B31" w:rsidR="008C5562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1C5EF9" w:rsidR="00B21086" w:rsidRPr="003D0C55">
      <w:r w:rsidRPr="003D0C55">
        <w:t xml:space="preserve">- </w:t>
      </w:r>
      <w:r w:rsidR="006C7F48" w:rsidRPr="003D0C55">
        <w:t xml:space="preserve">mrežna stranica </w:t>
      </w:r>
      <w:r w:rsidR="008C5562">
        <w:t>e-</w:t>
      </w:r>
      <w:r w:rsidRPr="003D0C55">
        <w:t xml:space="preserve">oglasna ploča suda </w:t>
      </w:r>
    </w:p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A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A20D44" w:rsidRPr="00A20D44">
      <w:rPr>
        <w:rFonts w:hAnsi="Book Antiqua" w:ascii="Book Antiqua"/>
        <w:b/>
        <w:sz w:val="20"/>
        <w:szCs w:val="20"/>
      </w:rPr>
      <w:t xml:space="preserve">   Posl. br. 18 St-174/2019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172196B"/>
    <w:multiLevelType w:val="hybridMultilevel"/>
    <w:tmpl w:val="3FA4DAFE"/>
    <w:lvl w:tplc="0CBCD6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48687B50"/>
    <w:multiLevelType w:val="hybridMultilevel"/>
    <w:tmpl w:val="22FC8F8C"/>
    <w:lvl w:tplc="041A000F" w:ilvl="0">
      <w:start w:val="1"/>
      <w:numFmt w:val="decimal"/>
      <w:lvlText w:val="%1."/>
      <w:lvlJc w:val="left"/>
      <w:pPr>
        <w:ind w:hanging="360" w:left="1070"/>
      </w:p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4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2386498"/>
    <w:multiLevelType w:val="hybridMultilevel"/>
    <w:tmpl w:val="BC62B0D8"/>
    <w:lvl w:tplc="B1C204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0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D6C74C8"/>
    <w:multiLevelType w:val="hybridMultilevel"/>
    <w:tmpl w:val="D31C5B94"/>
    <w:lvl w:tplc="72B02C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3"/>
  </w:num>
  <w:num w:numId="5">
    <w:abstractNumId w:val="5"/>
  </w:num>
  <w:num w:numId="6">
    <w:abstractNumId w:val="12"/>
  </w:num>
  <w:num w:numId="7">
    <w:abstractNumId w:val="4"/>
  </w:num>
  <w:num w:numId="8">
    <w:abstractNumId w:val="10"/>
  </w:num>
  <w:num w:numId="9">
    <w:abstractNumId w:val="6"/>
  </w:num>
  <w:num w:numId="10">
    <w:abstractNumId w:val="19"/>
  </w:num>
  <w:num w:numId="11">
    <w:abstractNumId w:val="20"/>
  </w:num>
  <w:num w:numId="12">
    <w:abstractNumId w:val="23"/>
  </w:num>
  <w:num w:numId="13">
    <w:abstractNumId w:val="21"/>
  </w:num>
  <w:num w:numId="14">
    <w:abstractNumId w:val="17"/>
  </w:num>
  <w:num w:numId="15">
    <w:abstractNumId w:val="11"/>
  </w:num>
  <w:num w:numId="16">
    <w:abstractNumId w:val="15"/>
  </w:num>
  <w:num w:numId="17">
    <w:abstractNumId w:val="18"/>
  </w:num>
  <w:num w:numId="18">
    <w:abstractNumId w:val="8"/>
  </w:num>
  <w:num w:numId="19">
    <w:abstractNumId w:val="7"/>
  </w:num>
  <w:num w:numId="20">
    <w:abstractNumId w:val="14"/>
  </w:num>
  <w:num w:numId="21">
    <w:abstractNumId w:val="2"/>
  </w:num>
  <w:num w:numId="22">
    <w:abstractNumId w:val="16"/>
  </w:num>
  <w:num w:numId="23">
    <w:abstractNumId w:val="13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3E06"/>
    <w:rsid w:val="000E67BB"/>
    <w:rsid w:val="000F1661"/>
    <w:rsid w:val="000F6F9A"/>
    <w:rsid w:val="00126C37"/>
    <w:rsid w:val="0014197F"/>
    <w:rsid w:val="00162766"/>
    <w:rsid w:val="0016563C"/>
    <w:rsid w:val="00180866"/>
    <w:rsid w:val="00181A73"/>
    <w:rsid w:val="00183042"/>
    <w:rsid w:val="0019727B"/>
    <w:rsid w:val="001B552C"/>
    <w:rsid w:val="001B5EDD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5230F"/>
    <w:rsid w:val="00373642"/>
    <w:rsid w:val="00392B6A"/>
    <w:rsid w:val="003A01C7"/>
    <w:rsid w:val="003B0BCC"/>
    <w:rsid w:val="003B0CCC"/>
    <w:rsid w:val="003B0E22"/>
    <w:rsid w:val="003C75C1"/>
    <w:rsid w:val="003D0C55"/>
    <w:rsid w:val="003D0C7A"/>
    <w:rsid w:val="003D6811"/>
    <w:rsid w:val="003F328A"/>
    <w:rsid w:val="0040364C"/>
    <w:rsid w:val="00416450"/>
    <w:rsid w:val="00420948"/>
    <w:rsid w:val="004257AB"/>
    <w:rsid w:val="0043056B"/>
    <w:rsid w:val="00433D20"/>
    <w:rsid w:val="00442F88"/>
    <w:rsid w:val="00463241"/>
    <w:rsid w:val="004A6874"/>
    <w:rsid w:val="004C650B"/>
    <w:rsid w:val="004C7975"/>
    <w:rsid w:val="004E3D75"/>
    <w:rsid w:val="004E7BDE"/>
    <w:rsid w:val="004F67A6"/>
    <w:rsid w:val="005153ED"/>
    <w:rsid w:val="00520501"/>
    <w:rsid w:val="00532867"/>
    <w:rsid w:val="005328D3"/>
    <w:rsid w:val="00542073"/>
    <w:rsid w:val="005625F7"/>
    <w:rsid w:val="00564F48"/>
    <w:rsid w:val="005A3988"/>
    <w:rsid w:val="005B6B66"/>
    <w:rsid w:val="005B7205"/>
    <w:rsid w:val="005D7A93"/>
    <w:rsid w:val="005E4623"/>
    <w:rsid w:val="005E7369"/>
    <w:rsid w:val="00607EB9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0BB3"/>
    <w:rsid w:val="006C1623"/>
    <w:rsid w:val="006C7F48"/>
    <w:rsid w:val="006E3BF4"/>
    <w:rsid w:val="006F5AFD"/>
    <w:rsid w:val="00703055"/>
    <w:rsid w:val="00733350"/>
    <w:rsid w:val="00747C5B"/>
    <w:rsid w:val="00755A4D"/>
    <w:rsid w:val="00786296"/>
    <w:rsid w:val="00790D87"/>
    <w:rsid w:val="0079665F"/>
    <w:rsid w:val="007A25E8"/>
    <w:rsid w:val="007A58C4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8C5562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0D44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D4FD9"/>
    <w:rsid w:val="00AE0C57"/>
    <w:rsid w:val="00B0693D"/>
    <w:rsid w:val="00B16129"/>
    <w:rsid w:val="00B1663A"/>
    <w:rsid w:val="00B21086"/>
    <w:rsid w:val="00B35322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3846"/>
    <w:rsid w:val="00C96782"/>
    <w:rsid w:val="00CA0F6F"/>
    <w:rsid w:val="00CA7BCD"/>
    <w:rsid w:val="00CB3E53"/>
    <w:rsid w:val="00CC2466"/>
    <w:rsid w:val="00CC7673"/>
    <w:rsid w:val="00CD3268"/>
    <w:rsid w:val="00CE16D0"/>
    <w:rsid w:val="00CE7BF7"/>
    <w:rsid w:val="00CF4846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B5298"/>
    <w:rsid w:val="00DC29AE"/>
    <w:rsid w:val="00DD3A08"/>
    <w:rsid w:val="00DE7E0D"/>
    <w:rsid w:val="00DF533B"/>
    <w:rsid w:val="00E26A29"/>
    <w:rsid w:val="00E3344F"/>
    <w:rsid w:val="00E430B8"/>
    <w:rsid w:val="00E541C9"/>
    <w:rsid w:val="00E55540"/>
    <w:rsid w:val="00E56559"/>
    <w:rsid w:val="00E7471A"/>
    <w:rsid w:val="00E96046"/>
    <w:rsid w:val="00EA3D49"/>
    <w:rsid w:val="00EA3FD1"/>
    <w:rsid w:val="00ED0A23"/>
    <w:rsid w:val="00ED655D"/>
    <w:rsid w:val="00EE36F1"/>
    <w:rsid w:val="00EE75CA"/>
    <w:rsid w:val="00EF2767"/>
    <w:rsid w:val="00EF5A95"/>
    <w:rsid w:val="00F02359"/>
    <w:rsid w:val="00F12ECA"/>
    <w:rsid w:val="00F131EA"/>
    <w:rsid w:val="00F203A3"/>
    <w:rsid w:val="00F42344"/>
    <w:rsid w:val="00FB5868"/>
    <w:rsid w:val="00FC13EE"/>
    <w:rsid w:val="00FD1810"/>
    <w:rsid w:val="00FD4A8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1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1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1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1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1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1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1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1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St-174/2019</izvorni_sadrzaj>
    <derivirana_varijabla naziv="DomainObject.Predmet.OznakaBroj_1">St-174/2019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ADING-HR d.o.o. za trgovinu, proizvodnju i usluge</izvorni_sadrzaj>
    <derivirana_varijabla naziv="DomainObject.Predmet.ProtustrankaFormated_1">  Stečajna masa ADING-HR d.o.o. za trgovinu, proizvodnju i usluge</derivirana_varijabla>
  </DomainObject.Predmet.ProtustrankaFormated>
  <DomainObject.Predmet.ProtustrankaFormatedOIB>
    <izvorni_sadrzaj>  Stečajna masa ADING-HR d.o.o. za trgovinu, proizvodnju i usluge, OIB 57180934181</izvorni_sadrzaj>
    <derivirana_varijabla naziv="DomainObject.Predmet.ProtustrankaFormatedOIB_1">  Stečajna masa ADING-HR d.o.o. za trgovinu, proizvodnju i usluge, OIB 57180934181</derivirana_varijabla>
  </DomainObject.Predmet.ProtustrankaFormatedOIB>
  <DomainObject.Predmet.ProtustrankaFormatedWithAdress>
    <izvorni_sadrzaj> Stečajna masa ADING-HR d.o.o. za trgovinu, proizvodnju i usluge, Šime Ljubića 7, 21000 Split</izvorni_sadrzaj>
    <derivirana_varijabla naziv="DomainObject.Predmet.ProtustrankaFormatedWithAdress_1"> Stečajna masa ADING-HR d.o.o. za trgovinu, proizvodnju i usluge, Šime Ljubića 7, 21000 Split</derivirana_varijabla>
  </DomainObject.Predmet.ProtustrankaFormatedWithAdress>
  <DomainObject.Predmet.ProtustrankaFormatedWithAdressOIB>
    <izvorni_sadrzaj> Stečajna masa ADING-HR d.o.o. za trgovinu, proizvodnju i usluge, OIB 57180934181, Šime Ljubića 7, 21000 Split</izvorni_sadrzaj>
    <derivirana_varijabla naziv="DomainObject.Predmet.ProtustrankaFormatedWithAdressOIB_1"> Stečajna masa ADING-HR d.o.o. za trgovinu, proizvodnju i usluge, OIB 57180934181, Šime Ljubića 7, 21000 Split</derivirana_varijabla>
  </DomainObject.Predmet.ProtustrankaFormatedWithAdressOIB>
  <DomainObject.Predmet.ProtustrankaWithAdress>
    <izvorni_sadrzaj>Stečajna masa ADING-HR d.o.o. za trgovinu, proizvodnju i usluge Šime Ljubića 7, 21000 Split</izvorni_sadrzaj>
    <derivirana_varijabla naziv="DomainObject.Predmet.ProtustrankaWithAdress_1">Stečajna masa ADING-HR d.o.o. za trgovinu, proizvodnju i usluge Šime Ljubića 7, 21000 Split</derivirana_varijabla>
  </DomainObject.Predmet.ProtustrankaWithAdress>
  <DomainObject.Predmet.ProtustrankaWithAdressOIB>
    <izvorni_sadrzaj>Stečajna masa ADING-HR d.o.o. za trgovinu, proizvodnju i usluge, OIB 57180934181, Šime Ljubića 7, 21000 Split</izvorni_sadrzaj>
    <derivirana_varijabla naziv="DomainObject.Predmet.ProtustrankaWithAdressOIB_1">Stečajna masa ADING-HR d.o.o. za trgovinu, proizvodnju i usluge, OIB 57180934181, Šime Ljubića 7, 21000 Split</derivirana_varijabla>
  </DomainObject.Predmet.ProtustrankaWithAdressOIB>
  <DomainObject.Predmet.ProtustrankaNazivFormated>
    <izvorni_sadrzaj>Stečajna masa ADING-HR d.o.o. za trgovinu, proizvodnju i usluge</izvorni_sadrzaj>
    <derivirana_varijabla naziv="DomainObject.Predmet.ProtustrankaNazivFormated_1">Stečajna masa ADING-HR d.o.o. za trgovinu, proizvodnju i usluge</derivirana_varijabla>
  </DomainObject.Predmet.ProtustrankaNazivFormated>
  <DomainObject.Predmet.ProtustrankaNazivFormatedOIB>
    <izvorni_sadrzaj>Stečajna masa ADING-HR d.o.o. za trgovinu, proizvodnju i usluge, OIB 57180934181</izvorni_sadrzaj>
    <derivirana_varijabla naziv="DomainObject.Predmet.ProtustrankaNazivFormatedOIB_1">Stečajna masa ADING-HR d.o.o. za trgovinu, proizvodnju i usluge, OIB 57180934181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381289.49</izvorni_sadrzaj>
    <derivirana_varijabla naziv="DomainObject.Predmet.TrenutnaVrijednost_1">381289.49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ADING-HR d.o.o. za trgovinu, proizvodnju i usluge</item>
    </izvorni_sadrzaj>
    <derivirana_varijabla naziv="DomainObject.Predmet.ProtuStrankaListFormated_1">
      <item>Stečajna masa ADING-HR d.o.o. za trgovinu, proizvodnju i usluge</item>
    </derivirana_varijabla>
  </DomainObject.Predmet.ProtuStrankaListFormated>
  <DomainObject.Predmet.ProtuStrankaListFormatedOIB>
    <izvorni_sadrzaj>
      <item>Stečajna masa ADING-HR d.o.o. za trgovinu, proizvodnju i usluge, OIB 57180934181</item>
    </izvorni_sadrzaj>
    <derivirana_varijabla naziv="DomainObject.Predmet.ProtuStrankaListFormatedOIB_1">
      <item>Stečajna masa ADING-HR d.o.o. za trgovinu, proizvodnju i usluge, OIB 57180934181</item>
    </derivirana_varijabla>
  </DomainObject.Predmet.ProtuStrankaListFormatedOIB>
  <DomainObject.Predmet.ProtuStrankaListFormatedWithAdress>
    <izvorni_sadrzaj>
      <item>Stečajna masa ADING-HR d.o.o. za trgovinu, proizvodnju i usluge, Šime Ljubića 7, 21000 Split</item>
    </izvorni_sadrzaj>
    <derivirana_varijabla naziv="DomainObject.Predmet.ProtuStrankaListFormatedWithAdress_1">
      <item>Stečajna masa ADING-HR d.o.o. za trgovinu, proizvodnju i usluge, Šime Ljubića 7, 21000 Split</item>
    </derivirana_varijabla>
  </DomainObject.Predmet.ProtuStrankaListFormatedWithAdress>
  <DomainObject.Predmet.ProtuStrankaListFormatedWithAdressOIB>
    <izvorni_sadrzaj>
      <item>Stečajna masa ADING-HR d.o.o. za trgovinu, proizvodnju i usluge, OIB 57180934181, Šime Ljubića 7, 21000 Split</item>
    </izvorni_sadrzaj>
    <derivirana_varijabla naziv="DomainObject.Predmet.ProtuStrankaListFormatedWithAdressOIB_1">
      <item>Stečajna masa ADING-HR d.o.o. za trgovinu, proizvodnju i usluge, OIB 57180934181, Šime Ljubića 7, 21000 Split</item>
    </derivirana_varijabla>
  </DomainObject.Predmet.ProtuStrankaListFormatedWithAdressOIB>
  <DomainObject.Predmet.ProtuStrankaListNazivFormated>
    <izvorni_sadrzaj>
      <item>Stečajna masa ADING-HR d.o.o. za trgovinu, proizvodnju i usluge</item>
    </izvorni_sadrzaj>
    <derivirana_varijabla naziv="DomainObject.Predmet.ProtuStrankaListNazivFormated_1">
      <item>Stečajna masa ADING-HR d.o.o. za trgovinu, proizvodnju i usluge</item>
    </derivirana_varijabla>
  </DomainObject.Predmet.ProtuStrankaListNazivFormated>
  <DomainObject.Predmet.ProtuStrankaListNazivFormatedOIB>
    <izvorni_sadrzaj>
      <item>Stečajna masa ADING-HR d.o.o. za trgovinu, proizvodnju i usluge, OIB 57180934181</item>
    </izvorni_sadrzaj>
    <derivirana_varijabla naziv="DomainObject.Predmet.ProtuStrankaListNazivFormatedOIB_1">
      <item>Stečajna masa ADING-HR d.o.o. za trgovinu, proizvodnju i usluge, OIB 57180934181</item>
    </derivirana_varijabla>
  </DomainObject.Predmet.ProtuStrankaListNazivFormatedOIB>
  <DomainObject.Predmet.OstaliListFormated>
    <izvorni_sadrzaj>
      <item>GRAD SPLIT</item>
    </izvorni_sadrzaj>
    <derivirana_varijabla naziv="DomainObject.Predmet.OstaliListFormated_1">
      <item>GRAD SPLIT</item>
    </derivirana_varijabla>
  </DomainObject.Predmet.OstaliListFormated>
  <DomainObject.Predmet.OstaliListFormatedOIB>
    <izvorni_sadrzaj>
      <item>GRAD SPLIT, OIB 78755598868</item>
    </izvorni_sadrzaj>
    <derivirana_varijabla naziv="DomainObject.Predmet.OstaliListFormatedOIB_1">
      <item>GRAD SPLIT, OIB 78755598868</item>
    </derivirana_varijabla>
  </DomainObject.Predmet.OstaliListFormatedOIB>
  <DomainObject.Predmet.OstaliListFormatedWithAdress>
    <izvorni_sadrzaj>
      <item>GRAD SPLIT, Branimirova obala 17, 21000 Split</item>
    </izvorni_sadrzaj>
    <derivirana_varijabla naziv="DomainObject.Predmet.OstaliListFormatedWithAdress_1">
      <item>GRAD SPLIT, Branimirova obala 17, 21000 Split</item>
    </derivirana_varijabla>
  </DomainObject.Predmet.OstaliListFormatedWithAdress>
  <DomainObject.Predmet.OstaliListFormatedWithAdressOIB>
    <izvorni_sadrzaj>
      <item>GRAD SPLIT, OIB 78755598868, Branimirova obala 17, 21000 Split</item>
    </izvorni_sadrzaj>
    <derivirana_varijabla naziv="DomainObject.Predmet.OstaliListFormatedWithAdressOIB_1">
      <item>GRAD SPLIT, OIB 78755598868, Branimirova obala 17, 21000 Split</item>
    </derivirana_varijabla>
  </DomainObject.Predmet.OstaliListFormatedWithAdressOIB>
  <DomainObject.Predmet.OstaliListNazivFormated>
    <izvorni_sadrzaj>
      <item>GRAD SPLIT</item>
    </izvorni_sadrzaj>
    <derivirana_varijabla naziv="DomainObject.Predmet.OstaliListNazivFormated_1">
      <item>GRAD SPLIT</item>
    </derivirana_varijabla>
  </DomainObject.Predmet.OstaliListNazivFormated>
  <DomainObject.Predmet.OstaliListNazivFormatedOIB>
    <izvorni_sadrzaj>
      <item>GRAD SPLIT, OIB 78755598868</item>
    </izvorni_sadrzaj>
    <derivirana_varijabla naziv="DomainObject.Predmet.OstaliListNazivFormatedOIB_1">
      <item>GRAD SPLIT, OIB 78755598868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ADING-HR d.o.o. za trgovinu, proizvodnju i usluge</izvorni_sadrzaj>
    <derivirana_varijabla naziv="DomainObject.Predmet.ProtustrankaIDrugi_1">Stečajna masa ADING-HR d.o.o. za trgovinu,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ADING-HR d.o.o. za trgovinu, proizvodnju i usluge, OIB 57180934181, Šime Ljubića 7, 21000 Split</izvorni_sadrzaj>
    <derivirana_varijabla naziv="DomainObject.Predmet.ProtustrankaIDrugiAdressOIB_1">Stečajna masa ADING-HR d.o.o. za trgovinu, proizvodnju i usluge, OIB 57180934181, Šime Ljubića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ADING-HR d.o.o. za trgovinu, proizvodnju i usluge</item>
      <item>GRAD SPLIT</item>
      <item>FINANCIJSKA AGENCIJA, RC SPLIT</item>
    </izvorni_sadrzaj>
    <derivirana_varijabla naziv="DomainObject.Predmet.SudioniciListNaziv_1">
      <item>Stečajna masa ADING-HR d.o.o. za trgovinu, proizvodnju i usluge</item>
      <item>GRAD SPLIT</item>
      <item>FINANCIJSKA AGENCIJA, RC SPLIT</item>
    </derivirana_varijabla>
  </DomainObject.Predmet.SudioniciListNaziv>
  <DomainObject.Predmet.SudioniciListAdressOIB>
    <izvorni_sadrzaj>
      <item>Stečajna masa ADING-HR d.o.o. za trgovinu, proizvodnju i usluge, OIB 57180934181, Šime Ljubića 7,21000 Split</item>
      <item>GRAD SPLIT, OIB 78755598868, Branimirova obala 17,21000 Split</item>
      <item>FINANCIJSKA AGENCIJA, RC SPLIT, OIB 85821130368, Mažuranićevo šetalište 24 b,21000 Split</item>
    </izvorni_sadrzaj>
    <derivirana_varijabla naziv="DomainObject.Predmet.SudioniciListAdressOIB_1">
      <item>Stečajna masa ADING-HR d.o.o. za trgovinu, proizvodnju i usluge, OIB 57180934181, Šime Ljubića 7,21000 Split</item>
      <item>GRAD SPLIT, OIB 78755598868, Branimirova obala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57180934181</item>
      <item>, OIB 78755598868</item>
      <item>, OIB 85821130368</item>
    </izvorni_sadrzaj>
    <derivirana_varijabla naziv="DomainObject.Predmet.SudioniciListNazivOIB_1">
      <item>, OIB 57180934181</item>
      <item>, OIB 78755598868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4CF3B3-C567-4524-82DD-BA8B22D9A5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530</properties:Words>
  <properties:Characters>3025</properties:Characters>
  <properties:Lines>84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2019-01-04T09:48:00Z</dcterms:created>
  <dc:creator>stanka grcic</dc:creator>
  <cp:lastModifiedBy>Katarina Franković</cp:lastModifiedBy>
  <cp:lastPrinted>2018-12-18T13:46:00Z</cp:lastPrinted>
  <dcterms:modified xmlns:xsi="http://www.w3.org/2001/XMLSchema-instance" xsi:type="dcterms:W3CDTF">2019-01-04T09:56:00Z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CC_coloring" pid="4" fmtid="{D5CDD505-2E9C-101B-9397-08002B2CF9AE}">
    <vt:bool>false</vt:bool>
  </prop:property>
  <prop:property name="Naslov" pid="5" fmtid="{D5CDD505-2E9C-101B-9397-08002B2CF9AE}">
    <vt:lpwstr>Odluka - Rješenje - utvrđene i osporene tražbine (rješenje - utvrđene i osporene tražbine 174 -19.docx)</vt:lpwstr>
  </prop:property>
</prop:Properties>
</file>