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ad4c" w14:paraId="4a8ad4c" w:rsidRDefault="00AE649C" w:rsidP="00FA5B5E" w:rsidR="00AE649C" w:rsidRPr="0052655A">
      <w:pPr>
        <w:pStyle w:val="Naslov3"/>
        <w15:collapsed w:val="false"/>
        <w:rPr>
          <w:b w:val="false"/>
        </w:rPr>
      </w:pPr>
    </w:p>
    <w:p w:rsidRDefault="00937FF9" w:rsidP="00E67D40" w:rsidR="00AE649C">
      <w:pPr>
        <w:pStyle w:val="SudNaziv"/>
        <w:rPr>
          <w:b w:val="false"/>
        </w:rPr>
      </w:pPr>
      <w:r w:rsidRPr="0052655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655A">
        <w:rPr>
          <w:b w:val="false"/>
        </w:rPr>
        <w:t>REPUBLIKA HRVATSKA</w:t>
      </w:r>
    </w:p>
    <w:p w:rsidRDefault="0052655A" w:rsidP="00E67D40" w:rsidR="0052655A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2655A" w:rsidP="00E67D40" w:rsidR="0052655A" w:rsidRPr="0052655A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52655A" w:rsidP="00E67D40" w:rsidR="0052655A">
      <w:pPr>
        <w:pStyle w:val="SudSjedite"/>
      </w:pPr>
    </w:p>
    <w:p w:rsidRDefault="00EA1C6D" w:rsidP="00E67D40" w:rsidR="00AE649C" w:rsidRPr="0052655A">
      <w:pPr>
        <w:pStyle w:val="SudSjedite"/>
      </w:pPr>
      <w:r w:rsidRPr="0052655A">
        <w:tab/>
      </w:r>
    </w:p>
    <w:p w:rsidRDefault="0052655A" w:rsidP="0052655A" w:rsidR="0052655A" w:rsidRPr="0052655A">
      <w:pPr>
        <w:spacing w:after="0"/>
        <w:jc w:val="center"/>
        <w:rPr>
          <w:rStyle w:val="Naglaeno"/>
          <w:b w:val="false"/>
        </w:rPr>
      </w:pPr>
      <w:r w:rsidRPr="0052655A">
        <w:rPr>
          <w:rStyle w:val="Naglaeno"/>
          <w:b w:val="false"/>
        </w:rPr>
        <w:t>R E P U B L I K A     H R V A T S K A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center"/>
        <w:rPr>
          <w:rStyle w:val="Naglaeno"/>
          <w:b w:val="false"/>
        </w:rPr>
      </w:pPr>
      <w:r w:rsidRPr="0052655A">
        <w:rPr>
          <w:rStyle w:val="Naglaeno"/>
          <w:b w:val="false"/>
        </w:rPr>
        <w:t>R J  E  Š  E  NJ  E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52655A">
        <w:rPr>
          <w:rStyle w:val="Naglaeno"/>
          <w:b w:val="false"/>
        </w:rPr>
        <w:t>Wedemeyeru</w:t>
      </w:r>
      <w:proofErr w:type="spellEnd"/>
      <w:r w:rsidRPr="0052655A">
        <w:rPr>
          <w:rStyle w:val="Naglaeno"/>
          <w:b w:val="false"/>
        </w:rPr>
        <w:t>, u stečajnom predmetu povodom prijedloga predlagatelja FINANCIJSKA AGENCIJA, RC Zagreb, Podružnica Varaždin, iz Varaždina, A. Cesarca 2, radi otvaranja stečajnog postupka nad društvom BRIDA j.d.o.o., OIB: 19250417843 sa sjedištem u Ulica kralja Tomislava 10, 48260 Križ</w:t>
      </w:r>
      <w:r>
        <w:rPr>
          <w:rStyle w:val="Naglaeno"/>
          <w:b w:val="false"/>
        </w:rPr>
        <w:t>evci, izvan ročišta 8. ožujka</w:t>
      </w:r>
      <w:r w:rsidRPr="0052655A">
        <w:rPr>
          <w:rStyle w:val="Naglaeno"/>
          <w:b w:val="false"/>
        </w:rPr>
        <w:t xml:space="preserve"> 2017.,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center"/>
        <w:rPr>
          <w:rStyle w:val="Naglaeno"/>
          <w:b w:val="false"/>
        </w:rPr>
      </w:pPr>
      <w:r w:rsidRPr="0052655A">
        <w:rPr>
          <w:rStyle w:val="Naglaeno"/>
          <w:b w:val="false"/>
        </w:rPr>
        <w:t>r i j e š i o     j e</w:t>
      </w:r>
    </w:p>
    <w:p w:rsidRDefault="0052655A" w:rsidP="0052655A" w:rsidR="0052655A" w:rsidRPr="0052655A">
      <w:pPr>
        <w:spacing w:after="0"/>
        <w:jc w:val="center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ind w:firstLine="708"/>
        <w:jc w:val="both"/>
      </w:pPr>
      <w:r w:rsidRPr="0052655A">
        <w:t xml:space="preserve">I/  Određuje  se  ročište u prethodnom postupku radi utvrđivanja pretpostavki za otvaranje stečajnog postupka  kod ovoga suda u Varaždinu, Braće Radić br. 2, soba broj </w:t>
      </w:r>
      <w:r w:rsidRPr="0052655A">
        <w:rPr>
          <w:sz w:val="28"/>
          <w:szCs w:val="28"/>
        </w:rPr>
        <w:t>222,</w:t>
      </w:r>
      <w:r w:rsidRPr="0052655A">
        <w:t xml:space="preserve"> drugi kat, za </w:t>
      </w:r>
    </w:p>
    <w:p w:rsidRDefault="0052655A" w:rsidP="0052655A" w:rsidR="0052655A" w:rsidRPr="0052655A">
      <w:pPr>
        <w:spacing w:after="0"/>
        <w:jc w:val="both"/>
      </w:pPr>
    </w:p>
    <w:p w:rsidRDefault="0052655A" w:rsidP="0052655A" w:rsidR="0052655A" w:rsidRPr="0052655A">
      <w:pPr>
        <w:spacing w:after="0"/>
        <w:jc w:val="center"/>
        <w:rPr>
          <w:u w:val="single"/>
        </w:rPr>
      </w:pPr>
      <w:r>
        <w:rPr>
          <w:u w:val="single"/>
        </w:rPr>
        <w:t>dan 19. travnja 2017. u 9</w:t>
      </w:r>
      <w:r w:rsidRPr="0052655A">
        <w:rPr>
          <w:u w:val="single"/>
        </w:rPr>
        <w:t>,30 sati.</w:t>
      </w:r>
    </w:p>
    <w:p w:rsidRDefault="0052655A" w:rsidP="0052655A" w:rsidR="0052655A" w:rsidRPr="0052655A">
      <w:pPr>
        <w:spacing w:after="0"/>
        <w:jc w:val="both"/>
      </w:pPr>
    </w:p>
    <w:p w:rsidRDefault="0052655A" w:rsidP="0052655A" w:rsidR="0052655A" w:rsidRPr="0052655A">
      <w:pPr>
        <w:spacing w:after="0"/>
        <w:jc w:val="both"/>
      </w:pPr>
    </w:p>
    <w:p w:rsidRDefault="0052655A" w:rsidP="0052655A" w:rsidR="0052655A" w:rsidRPr="0052655A">
      <w:pPr>
        <w:spacing w:after="0"/>
        <w:ind w:firstLine="708"/>
        <w:jc w:val="both"/>
      </w:pPr>
      <w:r w:rsidRPr="0052655A">
        <w:t>II/   Na  određeno  ročište  pozivaju  se  :</w:t>
      </w:r>
    </w:p>
    <w:p w:rsidRDefault="0052655A" w:rsidP="0052655A" w:rsidR="0052655A" w:rsidRPr="0052655A">
      <w:pPr>
        <w:spacing w:after="0"/>
        <w:jc w:val="both"/>
      </w:pPr>
    </w:p>
    <w:p w:rsidRDefault="0052655A" w:rsidP="0052655A" w:rsidR="0052655A" w:rsidRPr="0052655A">
      <w:pPr>
        <w:spacing w:after="0"/>
        <w:jc w:val="both"/>
      </w:pPr>
      <w:r w:rsidRPr="0052655A">
        <w:t>- predlagatelj Financijska agencija, Podružnica Varaždin, A. Cesarca 2,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t xml:space="preserve">- </w:t>
      </w:r>
      <w:r w:rsidRPr="0052655A">
        <w:rPr>
          <w:rStyle w:val="Naglaeno"/>
          <w:b w:val="false"/>
        </w:rPr>
        <w:t>dužnik BRIDA j.d.o.o., Ulica kralja Tomislava 10, 48260 Križevci,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 xml:space="preserve">- direktor dužnika Biljana </w:t>
      </w:r>
      <w:proofErr w:type="spellStart"/>
      <w:r w:rsidRPr="0052655A">
        <w:rPr>
          <w:rStyle w:val="Naglaeno"/>
          <w:b w:val="false"/>
        </w:rPr>
        <w:t>Balint</w:t>
      </w:r>
      <w:proofErr w:type="spellEnd"/>
      <w:r w:rsidRPr="0052655A">
        <w:rPr>
          <w:rStyle w:val="Naglaeno"/>
          <w:b w:val="false"/>
        </w:rPr>
        <w:t>, Ulica kralja Tomislava 10, 48260 Križevci,</w:t>
      </w:r>
    </w:p>
    <w:p w:rsidRDefault="0052655A" w:rsidP="00473A87" w:rsidR="0052655A" w:rsidRPr="0052655A">
      <w:pPr>
        <w:spacing w:after="0"/>
        <w:jc w:val="both"/>
      </w:pPr>
      <w:r w:rsidRPr="0052655A">
        <w:t xml:space="preserve">  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ab/>
      </w:r>
      <w:r w:rsidRPr="0052655A">
        <w:rPr>
          <w:rStyle w:val="Naglaeno"/>
          <w:b w:val="false"/>
        </w:rPr>
        <w:tab/>
      </w:r>
    </w:p>
    <w:p w:rsidRDefault="0052655A" w:rsidP="0052655A" w:rsidR="0052655A" w:rsidRPr="0052655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8. ožujka</w:t>
      </w:r>
      <w:r w:rsidRPr="0052655A">
        <w:rPr>
          <w:rStyle w:val="Naglaeno"/>
          <w:b w:val="false"/>
        </w:rPr>
        <w:t xml:space="preserve"> 2017.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473A87" w:rsidP="0052655A" w:rsidR="0052655A" w:rsidRPr="0052655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</w:t>
      </w:r>
      <w:r w:rsidR="0052655A" w:rsidRPr="0052655A">
        <w:rPr>
          <w:rStyle w:val="Naglaeno"/>
          <w:b w:val="false"/>
        </w:rPr>
        <w:t xml:space="preserve"> SUDAC: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473A87" w:rsidP="00473A87" w:rsidR="0052655A" w:rsidRPr="0052655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</w:t>
      </w:r>
      <w:r w:rsidR="0052655A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</w:t>
      </w:r>
      <w:r w:rsidR="0052655A" w:rsidRPr="0052655A">
        <w:rPr>
          <w:rStyle w:val="Naglaeno"/>
          <w:b w:val="false"/>
        </w:rPr>
        <w:t xml:space="preserve">Hugo </w:t>
      </w:r>
      <w:proofErr w:type="spellStart"/>
      <w:r w:rsidR="0052655A" w:rsidRPr="0052655A">
        <w:rPr>
          <w:rStyle w:val="Naglaeno"/>
          <w:b w:val="false"/>
        </w:rPr>
        <w:t>Wedemeyer</w:t>
      </w:r>
      <w:proofErr w:type="spellEnd"/>
      <w:r w:rsidR="008361E8">
        <w:rPr>
          <w:rStyle w:val="Naglaeno"/>
          <w:b w:val="false"/>
        </w:rPr>
        <w:t>, v.r.</w:t>
      </w:r>
      <w:bookmarkStart w:name="_GoBack" w:id="0"/>
      <w:bookmarkEnd w:id="0"/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473A87" w:rsidP="0052655A" w:rsidR="00473A87">
      <w:pPr>
        <w:spacing w:after="0"/>
        <w:jc w:val="both"/>
        <w:rPr>
          <w:rStyle w:val="Naglaeno"/>
          <w:b w:val="false"/>
        </w:rPr>
      </w:pPr>
    </w:p>
    <w:p w:rsidRDefault="00473A87" w:rsidP="0052655A" w:rsidR="00473A87">
      <w:pPr>
        <w:spacing w:after="0"/>
        <w:jc w:val="both"/>
        <w:rPr>
          <w:rStyle w:val="Naglaeno"/>
          <w:b w:val="false"/>
        </w:rPr>
      </w:pPr>
    </w:p>
    <w:p w:rsidRDefault="00473A87" w:rsidP="0052655A" w:rsidR="00473A87">
      <w:pPr>
        <w:spacing w:after="0"/>
        <w:jc w:val="both"/>
        <w:rPr>
          <w:rStyle w:val="Naglaeno"/>
          <w:b w:val="false"/>
        </w:rPr>
      </w:pPr>
    </w:p>
    <w:p w:rsidRDefault="00473A87" w:rsidP="0052655A" w:rsidR="00473A87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lastRenderedPageBreak/>
        <w:t>DNA: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>- predlagatelj FINANCIJSKA AGENCIJA, RC Zagreb, Podružnica Varaždin, A. Cesarca 2,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>- dužnik BRIDA j.d.o.o., Ulica kralja Tomislava 10, 48260 Križevci</w:t>
      </w:r>
    </w:p>
    <w:p w:rsidRDefault="0052655A" w:rsidP="0052655A" w:rsidR="0052655A" w:rsidRPr="0052655A">
      <w:pPr>
        <w:spacing w:after="0"/>
        <w:jc w:val="both"/>
        <w:rPr>
          <w:rStyle w:val="Naglaeno"/>
          <w:b w:val="false"/>
        </w:rPr>
      </w:pPr>
      <w:r w:rsidRPr="0052655A">
        <w:rPr>
          <w:rStyle w:val="Naglaeno"/>
          <w:b w:val="false"/>
        </w:rPr>
        <w:t xml:space="preserve">- direktor dužnika Biljana </w:t>
      </w:r>
      <w:proofErr w:type="spellStart"/>
      <w:r w:rsidRPr="0052655A">
        <w:rPr>
          <w:rStyle w:val="Naglaeno"/>
          <w:b w:val="false"/>
        </w:rPr>
        <w:t>Balint</w:t>
      </w:r>
      <w:proofErr w:type="spellEnd"/>
      <w:r w:rsidRPr="0052655A">
        <w:rPr>
          <w:rStyle w:val="Naglaeno"/>
          <w:b w:val="false"/>
        </w:rPr>
        <w:t xml:space="preserve">, Ulica kralja Tomislava 10, 48260 Križevci, </w:t>
      </w:r>
    </w:p>
    <w:p w:rsidRDefault="00473A87" w:rsidP="0052655A" w:rsidR="0052655A" w:rsidRPr="0052655A">
      <w:pPr>
        <w:spacing w:after="0"/>
        <w:jc w:val="both"/>
      </w:pPr>
      <w:r>
        <w:t xml:space="preserve"> </w:t>
      </w:r>
      <w:r w:rsidR="0052655A">
        <w:t>-e-Oglasna ploča suda,</w:t>
      </w:r>
    </w:p>
    <w:p w:rsidRDefault="00CB0EA4" w:rsidP="00B76F3C" w:rsidR="00CB0EA4" w:rsidRPr="0052655A">
      <w:pPr>
        <w:pStyle w:val="Naslovdokumenta"/>
        <w:rPr>
          <w:b w:val="false"/>
        </w:rPr>
      </w:pPr>
    </w:p>
    <w:p w:rsidRDefault="0071688E" w:rsidP="00A21F0D" w:rsidR="0071688E" w:rsidRPr="0052655A">
      <w:pPr>
        <w:pStyle w:val="Poetniodjeljak"/>
      </w:pPr>
    </w:p>
    <w:p w:rsidRDefault="00A21F0D" w:rsidP="00A21F0D" w:rsidR="00A21F0D" w:rsidRPr="0052655A">
      <w:pPr>
        <w:pStyle w:val="NormaleSPIS"/>
        <w:rPr>
          <w:noProof/>
        </w:rPr>
      </w:pPr>
    </w:p>
    <w:p w:rsidRDefault="00DA0242" w:rsidP="00DA0242" w:rsidR="00DA0242" w:rsidRPr="0052655A">
      <w:pPr>
        <w:pStyle w:val="ZapisniarPotpis"/>
      </w:pPr>
    </w:p>
    <w:sectPr w:rsidSect="0032366B" w:rsidR="00DA0242" w:rsidRPr="0052655A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D60" w:rsidP="00537B78" w:rsidR="009F6D60">
      <w:r>
        <w:separator/>
      </w:r>
    </w:p>
  </w:endnote>
  <w:endnote w:id="0" w:type="continuationSeparator">
    <w:p w:rsidRDefault="009F6D60" w:rsidP="00537B78" w:rsidR="009F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188636"/>
      <w:docPartObj>
        <w:docPartGallery w:val="Page Numbers (Bottom of Page)"/>
        <w:docPartUnique/>
      </w:docPartObj>
    </w:sdtPr>
    <w:sdtEndPr/>
    <w:sdtContent>
      <w:p w:rsidRDefault="0052655A" w:rsidR="0052655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1E8">
          <w:t>1</w:t>
        </w:r>
        <w:r>
          <w:fldChar w:fldCharType="end"/>
        </w:r>
      </w:p>
    </w:sdtContent>
  </w:sdt>
  <w:p w:rsidRDefault="0052655A" w:rsidR="005265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D60" w:rsidP="00537B78" w:rsidR="009F6D60">
      <w:r>
        <w:separator/>
      </w:r>
    </w:p>
  </w:footnote>
  <w:footnote w:id="0" w:type="continuationSeparator">
    <w:p w:rsidRDefault="009F6D60" w:rsidP="00537B78" w:rsidR="009F6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55A" w:rsidR="008333A9">
    <w:pPr>
      <w:pStyle w:val="Zaglavlje"/>
    </w:pPr>
    <w:r>
      <w:rPr>
        <w:rStyle w:val="PozadinaSvijetloCrvena"/>
        <w:shd w:fill="auto" w:color="auto" w:val="clear"/>
      </w:rPr>
      <w:t>POSL. BROJ : 6 St-409/16-15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B07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A87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5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1E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D60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4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St-409/2016-15</izvorni_sadrzaj>
    <derivirana_varijabla naziv="DomainObject.Oznaka_1">St-409/2016-15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BRIDA jednostavno društvo s ograničenom odgovornišću za trgovinu i usluge</izvorni_sadrzaj>
    <derivirana_varijabla naziv="DomainObject.Predmet.ProtustrankaFormated_1">  BRIDA jednostavno društvo s ograničenom odgovornišću za trgovinu i usluge</derivirana_varijabla>
  </DomainObject.Predmet.ProtustrankaFormated>
  <DomainObject.Predmet.ProtustrankaFormatedOIB>
    <izvorni_sadrzaj>  BRIDA jednostavno društvo s ograničenom odgovornišću za trgovinu i usluge, OIB 19250417843</izvorni_sadrzaj>
    <derivirana_varijabla naziv="DomainObject.Predmet.ProtustrankaFormatedOIB_1">  BRIDA jednostavno društvo s ograničenom odgovornišću za trgovinu i usluge, OIB 19250417843</derivirana_varijabla>
  </DomainObject.Predmet.ProtustrankaFormatedOIB>
  <DomainObject.Predmet.ProtustrankaFormatedWithAdress>
    <izvorni_sadrzaj> BRIDA jednostavno društvo s ograničenom odgovornišću za trgovinu i usluge, Ulica kralja Tomislava 10, 48260 Križevci</izvorni_sadrzaj>
    <derivirana_varijabla naziv="DomainObject.Predmet.ProtustrankaFormatedWithAdress_1"> BRIDA jednostavno društvo s ograničenom odgovornišću za trgovinu i usluge, Ulica kralja Tomislava 10, 48260 Križevci</derivirana_varijabla>
  </DomainObject.Predmet.ProtustrankaFormatedWithAdress>
  <DomainObject.Predmet.ProtustrankaFormatedWithAdressOIB>
    <izvorni_sadrzaj> BRIDA jednostavno društvo s ograničenom odgovornišću za trgovinu i usluge, OIB 19250417843, Ulica kralja Tomislava 10, 48260 Križevci</izvorni_sadrzaj>
    <derivirana_varijabla naziv="DomainObject.Predmet.ProtustrankaFormatedWithAdressOIB_1"> BRIDA jednostavno društvo s ograničenom odgovornišću za trgovinu i usluge, OIB 19250417843, Ulica kralja Tomislava 10, 48260 Križevci</derivirana_varijabla>
  </DomainObject.Predmet.ProtustrankaFormatedWithAdressOIB>
  <DomainObject.Predmet.ProtustrankaWithAdress>
    <izvorni_sadrzaj>BRIDA jednostavno društvo s ograničenom odgovornišću za trgovinu i usluge Ulica kralja Tomislava 10, 48260 Križevci</izvorni_sadrzaj>
    <derivirana_varijabla naziv="DomainObject.Predmet.ProtustrankaWithAdress_1">BRIDA jednostavno društvo s ograničenom odgovornišću za trgovinu i usluge Ulica kralja Tomislava 10, 48260 Križevci</derivirana_varijabla>
  </DomainObject.Predmet.ProtustrankaWithAdress>
  <DomainObject.Predmet.ProtustrankaWithAdressOIB>
    <izvorni_sadrzaj>BRIDA jednostavno društvo s ograničenom odgovornišću za trgovinu i usluge, OIB 19250417843, Ulica kralja Tomislava 10, 48260 Križevci</izvorni_sadrzaj>
    <derivirana_varijabla naziv="DomainObject.Predmet.ProtustrankaWithAdressOIB_1">BRIDA jednostavno društvo s ograničenom odgovornišću za trgovinu i usluge, OIB 19250417843, Ulica kralja Tomislava 10, 48260 Križevci</derivirana_varijabla>
  </DomainObject.Predmet.ProtustrankaWithAdressOIB>
  <DomainObject.Predmet.ProtustrankaNazivFormated>
    <izvorni_sadrzaj>BRIDA jednostavno društvo s ograničenom odgovornišću za trgovinu i usluge</izvorni_sadrzaj>
    <derivirana_varijabla naziv="DomainObject.Predmet.ProtustrankaNazivFormated_1">BRIDA jednostavno društvo s ograničenom odgovornišću za trgovinu i usluge</derivirana_varijabla>
  </DomainObject.Predmet.ProtustrankaNazivFormated>
  <DomainObject.Predmet.ProtustrankaNazivFormatedOIB>
    <izvorni_sadrzaj>BRIDA jednostavno društvo s ograničenom odgovornišću za trgovinu i usluge, OIB 19250417843</izvorni_sadrzaj>
    <derivirana_varijabla naziv="DomainObject.Predmet.ProtustrankaNazivFormatedOIB_1">BRIDA jednostavno društvo s ograničenom odgovornišću za trgovinu i usluge, OIB 19250417843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175283.01</izvorni_sadrzaj>
    <derivirana_varijabla naziv="DomainObject.Predmet.TrenutnaVrijednost_1">175283.01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BRIDA jednostavno društvo s ograničenom odgovornišću za trgovinu i usluge</item>
    </izvorni_sadrzaj>
    <derivirana_varijabla naziv="DomainObject.Predmet.ProtuStrankaListFormated_1">
      <item>BRIDA jednostavno društvo s ograničenom odgovornišću za trgovinu i usluge</item>
    </derivirana_varijabla>
  </DomainObject.Predmet.ProtuStrankaListFormated>
  <DomainObject.Predmet.ProtuStrankaListFormatedOIB>
    <izvorni_sadrzaj>
      <item>BRIDA jednostavno društvo s ograničenom odgovornišću za trgovinu i usluge, OIB 19250417843</item>
    </izvorni_sadrzaj>
    <derivirana_varijabla naziv="DomainObject.Predmet.ProtuStrankaListFormatedOIB_1">
      <item>BRIDA jednostavno društvo s ograničenom odgovornišću za trgovinu i usluge, OIB 19250417843</item>
    </derivirana_varijabla>
  </DomainObject.Predmet.ProtuStrankaListFormatedOIB>
  <DomainObject.Predmet.ProtuStrankaListFormatedWithAdress>
    <izvorni_sadrzaj>
      <item>BRIDA jednostavno društvo s ograničenom odgovornišću za trgovinu i usluge, Ulica kralja Tomislava 10, 48260 Križevci</item>
    </izvorni_sadrzaj>
    <derivirana_varijabla naziv="DomainObject.Predmet.ProtuStrankaListFormatedWithAdress_1">
      <item>BRIDA jednostavno društvo s ograničenom odgovornišću za trgovinu i usluge, Ulica kralja Tomislava 10, 48260 Križevci</item>
    </derivirana_varijabla>
  </DomainObject.Predmet.ProtuStrankaListFormatedWithAdress>
  <DomainObject.Predmet.ProtuStrankaListFormatedWithAdressOIB>
    <izvorni_sadrzaj>
      <item>BRIDA jednostavno društvo s ograničenom odgovornišću za trgovinu i usluge, OIB 19250417843, Ulica kralja Tomislava 10, 48260 Križevci</item>
    </izvorni_sadrzaj>
    <derivirana_varijabla naziv="DomainObject.Predmet.ProtuStrankaListFormatedWithAdressOIB_1">
      <item>BRIDA jednostavno društvo s ograničenom odgovornišću za trgovinu i usluge, OIB 19250417843, Ulica kralja Tomislava 10, 48260 Križevci</item>
    </derivirana_varijabla>
  </DomainObject.Predmet.ProtuStrankaListFormatedWithAdressOIB>
  <DomainObject.Predmet.ProtuStrankaListNazivFormated>
    <izvorni_sadrzaj>
      <item>BRIDA jednostavno društvo s ograničenom odgovornišću za trgovinu i usluge</item>
    </izvorni_sadrzaj>
    <derivirana_varijabla naziv="DomainObject.Predmet.ProtuStrankaListNazivFormated_1">
      <item>BRIDA jednostavno društvo s ograničenom odgovornišću za trgovinu i usluge</item>
    </derivirana_varijabla>
  </DomainObject.Predmet.ProtuStrankaListNazivFormated>
  <DomainObject.Predmet.ProtuStrankaListNazivFormatedOIB>
    <izvorni_sadrzaj>
      <item>BRIDA jednostavno društvo s ograničenom odgovornišću za trgovinu i usluge, OIB 19250417843</item>
    </izvorni_sadrzaj>
    <derivirana_varijabla naziv="DomainObject.Predmet.ProtuStrankaListNazivFormatedOIB_1">
      <item>BRIDA jednostavno društvo s ograničenom odgovornišću za trgovinu i usluge, OIB 19250417843</item>
    </derivirana_varijabla>
  </DomainObject.Predmet.ProtuStrankaListNazivFormatedOIB>
  <DomainObject.Predmet.OstaliListFormated>
    <izvorni_sadrzaj>
      <item>Sudski registar</item>
      <item>Biljana Balint</item>
    </izvorni_sadrzaj>
    <derivirana_varijabla naziv="DomainObject.Predmet.OstaliListFormated_1">
      <item>Sudski registar</item>
      <item>Biljana Balint</item>
    </derivirana_varijabla>
  </DomainObject.Predmet.OstaliListFormated>
  <DomainObject.Predmet.OstaliListFormatedOIB>
    <izvorni_sadrzaj>
      <item>Sudski registar</item>
      <item>Biljana Balint, OIB 34352974984</item>
    </izvorni_sadrzaj>
    <derivirana_varijabla naziv="DomainObject.Predmet.OstaliListFormatedOIB_1">
      <item>Sudski registar</item>
      <item>Biljana Balint, OIB 34352974984</item>
    </derivirana_varijabla>
  </DomainObject.Predmet.OstaliListFormatedOIB>
  <DomainObject.Predmet.OstaliListFormatedWithAdress>
    <izvorni_sadrzaj>
      <item>Sudski registar</item>
      <item>Biljana Balint, Ulica Kralja Tomislava 10, 48260 Križevci</item>
    </izvorni_sadrzaj>
    <derivirana_varijabla naziv="DomainObject.Predmet.OstaliListFormatedWithAdress_1">
      <item>Sudski registar</item>
      <item>Biljana Balint, Ulica Kralja Tomislava 10, 48260 Križevci</item>
    </derivirana_varijabla>
  </DomainObject.Predmet.OstaliListFormatedWithAdress>
  <DomainObject.Predmet.OstaliListFormatedWithAdressOIB>
    <izvorni_sadrzaj>
      <item>Sudski registar</item>
      <item>Biljana Balint, OIB 34352974984, Ulica Kralja Tomislava 10, 48260 Križevci</item>
    </izvorni_sadrzaj>
    <derivirana_varijabla naziv="DomainObject.Predmet.OstaliListFormatedWithAdressOIB_1">
      <item>Sudski registar</item>
      <item>Biljana Balint, OIB 34352974984, Ulica Kralja Tomislava 10, 48260 Križevci</item>
    </derivirana_varijabla>
  </DomainObject.Predmet.OstaliListFormatedWithAdressOIB>
  <DomainObject.Predmet.OstaliListNazivFormated>
    <izvorni_sadrzaj>
      <item>Sudski registar</item>
      <item>Biljana Balint</item>
    </izvorni_sadrzaj>
    <derivirana_varijabla naziv="DomainObject.Predmet.OstaliListNazivFormated_1">
      <item>Sudski registar</item>
      <item>Biljana Balint</item>
    </derivirana_varijabla>
  </DomainObject.Predmet.OstaliListNazivFormated>
  <DomainObject.Predmet.OstaliListNazivFormatedOIB>
    <izvorni_sadrzaj>
      <item>Sudski registar</item>
      <item>Biljana Balint, OIB 34352974984</item>
    </izvorni_sadrzaj>
    <derivirana_varijabla naziv="DomainObject.Predmet.OstaliListNazivFormatedOIB_1">
      <item>Sudski registar</item>
      <item>Biljana Balint, OIB 34352974984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St-409/2016-15</izvorni_sadrzaj>
    <derivirana_varijabla naziv="DomainObject.PoslovniBrojDokumenta_1">St-409/2016-15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BRIDA jednostavno društvo s ograničenom odgovornišću za trgovinu i usluge</izvorni_sadrzaj>
    <derivirana_varijabla naziv="DomainObject.Predmet.ProtustrankaIDrugi_1">BRIDA jednostavno društvo s ograničenom odgovornišću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BRIDA jednostavno društvo s ograničenom odgovornišću za trgovinu i usluge, OIB 19250417843, Ulica kralja Tomislava 10, 48260 Križevci</izvorni_sadrzaj>
    <derivirana_varijabla naziv="DomainObject.Predmet.ProtustrankaIDrugiAdressOIB_1">BRIDA jednostavno društvo s ograničenom odgovornišću za trgovinu i usluge, OIB 19250417843,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BRIDA jednostavno društvo s ograničenom odgovornišću za trgovinu i usluge</item>
      <item>Sudski registar</item>
      <item>Biljana Balint</item>
    </izvorni_sadrzaj>
    <derivirana_varijabla naziv="DomainObject.Predmet.SudioniciListNaziv_1">
      <item>Financijska agencija</item>
      <item>BRIDA jednostavno društvo s ograničenom odgovornišću za trgovinu i usluge</item>
      <item>Sudski registar</item>
      <item>Biljana Balint</item>
    </derivirana_varijabla>
  </DomainObject.Predmet.SudioniciListNaziv>
  <DomainObject.Predmet.SudioniciListAdressOIB>
    <izvorni_sadrzaj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izvorni_sadrzaj>
    <derivirana_varijabla naziv="DomainObject.Predmet.SudioniciListAdressOIB_1"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A1511-0C19-495F-A5A5-5DDD91EE3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1082</properties:Characters>
  <properties:Lines>55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2017-03-08T11:39:00Z</cp:lastPrinted>
  <dcterms:modified xmlns:xsi="http://www.w3.org/2001/XMLSchema-instance" xsi:type="dcterms:W3CDTF">2017-03-08T11:42:00Z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St-409/2016-15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