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aae8" w14:paraId="404aae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9E7DD6">
        <w:t>5 St-745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1760F4">
        <w:t xml:space="preserve"> dužnika STAMBENI SERVIS d.o.o., Koprivnica</w:t>
      </w:r>
      <w:r w:rsidR="00740000">
        <w:t xml:space="preserve">, </w:t>
      </w:r>
      <w:r w:rsidR="001760F4">
        <w:t xml:space="preserve">Stjepana </w:t>
      </w:r>
      <w:proofErr w:type="spellStart"/>
      <w:r w:rsidR="001760F4">
        <w:t>Miklaužića</w:t>
      </w:r>
      <w:proofErr w:type="spellEnd"/>
      <w:r w:rsidR="001760F4">
        <w:t xml:space="preserve"> 7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62263B">
        <w:t>S: 0</w:t>
      </w:r>
      <w:r w:rsidR="001760F4">
        <w:t>10052180, OIB: 13304055496</w:t>
      </w:r>
      <w:r w:rsidR="00637444">
        <w:t xml:space="preserve">, dana </w:t>
      </w:r>
      <w:r w:rsidR="002B533E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760F4" w:rsidRPr="001760F4">
        <w:t xml:space="preserve"> </w:t>
      </w:r>
      <w:r w:rsidR="001760F4">
        <w:t xml:space="preserve">STAMBENI SERVIS d.o.o., Koprivnica, Stjepana </w:t>
      </w:r>
      <w:proofErr w:type="spellStart"/>
      <w:r w:rsidR="001760F4">
        <w:t>Miklaužića</w:t>
      </w:r>
      <w:proofErr w:type="spellEnd"/>
      <w:r w:rsidR="001760F4">
        <w:t xml:space="preserve"> 7</w:t>
      </w:r>
      <w:r w:rsidR="001760F4">
        <w:rPr>
          <w:b/>
        </w:rPr>
        <w:t xml:space="preserve">, </w:t>
      </w:r>
      <w:r w:rsidR="001760F4">
        <w:t>MBS: 010052180, OIB: 13304055496</w:t>
      </w:r>
      <w:r w:rsidR="00740000">
        <w:t xml:space="preserve">, </w:t>
      </w:r>
      <w:r w:rsidR="00CB6C18">
        <w:t xml:space="preserve">iznosi </w:t>
      </w:r>
      <w:r w:rsidR="001760F4">
        <w:t xml:space="preserve">46.892,07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C21C25">
        <w:t xml:space="preserve"> </w:t>
      </w:r>
      <w:r w:rsidR="001760F4">
        <w:t xml:space="preserve">Marko Petrić, Koprivnica, Stjepana </w:t>
      </w:r>
      <w:proofErr w:type="spellStart"/>
      <w:r w:rsidR="001760F4">
        <w:t>Miklaužića</w:t>
      </w:r>
      <w:proofErr w:type="spellEnd"/>
      <w:r w:rsidR="001760F4">
        <w:t xml:space="preserve"> 7</w:t>
      </w:r>
      <w:r w:rsidR="00067CA3">
        <w:t>,</w:t>
      </w:r>
      <w:r w:rsidR="001760F4">
        <w:t xml:space="preserve"> OIB: 58613766052,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B533E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A4C" w:rsidR="00055A4C">
      <w:r>
        <w:separator/>
      </w:r>
    </w:p>
  </w:endnote>
  <w:endnote w:id="0" w:type="continuationSeparator">
    <w:p w:rsidRDefault="00055A4C" w:rsidR="0005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A4C" w:rsidR="00055A4C">
      <w:r>
        <w:separator/>
      </w:r>
    </w:p>
  </w:footnote>
  <w:footnote w:id="0" w:type="continuationSeparator">
    <w:p w:rsidRDefault="00055A4C" w:rsidR="0005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5A4C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760F4"/>
    <w:rsid w:val="001B72D6"/>
    <w:rsid w:val="001E6833"/>
    <w:rsid w:val="001E6AB7"/>
    <w:rsid w:val="002055B4"/>
    <w:rsid w:val="00215109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B7160"/>
    <w:rsid w:val="003E2AE0"/>
    <w:rsid w:val="00400A96"/>
    <w:rsid w:val="00401A7F"/>
    <w:rsid w:val="00420F99"/>
    <w:rsid w:val="0047710E"/>
    <w:rsid w:val="00480DC4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2263B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268F"/>
    <w:rsid w:val="009D0C5B"/>
    <w:rsid w:val="009E7DD6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21C25"/>
    <w:rsid w:val="00C471DB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E5A18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1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1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1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1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46892.07</izvorni_sadrzaj>
    <derivirana_varijabla naziv="DomainObject.Predmet.TrenutnaVrijednost_1">46892.07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STAMBENI SERVIS trgovačko društvo za upravljanje i održavanje nekretnina, projektiranje, inženjering i trgovinu, d.o.o.</item>
      <item>E-oglasna ploča</item>
      <item>Sudski registar, Trgovački sud u Varaždinu</item>
    </izvorni_sadrzaj>
    <derivirana_varijabla naziv="DomainObject.Predmet.SudioniciListNaziv_1">
      <item>Financijska agencija</item>
      <item>STAMBENI SERVIS trgovačko društvo za upravljanje i održavanje nekretnina, projektiranje, inženjering i trgovinu,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STAMBENI SERVIS trgovačko društvo za upravljanje i održavanje nekretnina, projektiranje, inženjering i trgovinu, d.o.o., OIB 13304055496, Stjepana Miklaužića 7,48000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STAMBENI SERVIS trgovačko društvo za upravljanje i održavanje nekretnina, projektiranje, inženjering i trgovinu, d.o.o., OIB 13304055496, Stjepana Miklaužića 7,48000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13304055496</item>
      <item>, OIB null</item>
      <item>, OIB null</item>
    </izvorni_sadrzaj>
    <derivirana_varijabla naziv="DomainObject.Predmet.SudioniciListNazivOIB_1">
      <item>, OIB 85821130368</item>
      <item>, OIB 13304055496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87DD2-C861-4700-8172-9A8C32DE7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1917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2016-01-14T09:44:00Z</dcterms:created>
  <dc:creator>Ljubica Makovec</dc:creator>
  <cp:lastModifiedBy>Maja Marčec</cp:lastModifiedBy>
  <cp:lastPrinted>2016-01-14T09:44:00Z</cp:lastPrinted>
  <dcterms:modified xmlns:xsi="http://www.w3.org/2001/XMLSchema-instance" xsi:type="dcterms:W3CDTF">2016-01-14T09:45:00Z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