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6da2" w14:paraId="84d6da2" w:rsidRDefault="00462340" w:rsidP="00462340" w:rsidR="00462340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C65939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23AC7">
        <w:rPr>
          <w:rFonts w:hAnsi="Times New Roman" w:ascii="Times New Roman"/>
          <w:sz w:val="24"/>
        </w:rPr>
        <w:t>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St – </w:t>
      </w:r>
      <w:r w:rsidR="00BB3809">
        <w:rPr>
          <w:rFonts w:hAnsi="Times New Roman" w:ascii="Times New Roman"/>
          <w:b/>
          <w:sz w:val="24"/>
          <w:szCs w:val="24"/>
          <w:lang w:val="pl-PL"/>
        </w:rPr>
        <w:t>1715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>/1</w:t>
      </w:r>
      <w:r w:rsidR="00880A42">
        <w:rPr>
          <w:rFonts w:hAnsi="Times New Roman" w:ascii="Times New Roman"/>
          <w:b/>
          <w:sz w:val="24"/>
          <w:szCs w:val="24"/>
          <w:lang w:val="pl-PL"/>
        </w:rPr>
        <w:t>3</w:t>
      </w:r>
    </w:p>
    <w:p w:rsidRDefault="00B14801" w:rsidP="000E1F39" w:rsidR="001F2CF3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IMONT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hAnsi="Times New Roman" w:ascii="Times New Roman"/>
          <w:b/>
          <w:sz w:val="24"/>
          <w:szCs w:val="24"/>
          <w:lang w:val="pl-PL"/>
        </w:rPr>
        <w:t xml:space="preserve">, OIB: </w:t>
      </w:r>
      <w:r>
        <w:rPr>
          <w:rFonts w:hAnsi="Times New Roman" w:ascii="Times New Roman"/>
          <w:b/>
          <w:sz w:val="24"/>
          <w:szCs w:val="24"/>
          <w:lang w:val="pl-PL"/>
        </w:rPr>
        <w:t>03401837652</w:t>
      </w:r>
    </w:p>
    <w:p w:rsidRDefault="00B14801" w:rsidP="000E1F39" w:rsidR="000E1F39" w:rsidRPr="001F2CF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Krapina, Ulica Matije Gupca 21.</w:t>
      </w:r>
    </w:p>
    <w:p w:rsidRDefault="000E1F39" w:rsidP="000E1F39" w:rsidR="000E1F39" w:rsidRPr="001F2CF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="0005376A">
        <w:rPr>
          <w:rFonts w:hAnsi="Times New Roman" w:ascii="Times New Roman"/>
          <w:sz w:val="24"/>
          <w:szCs w:val="24"/>
          <w:lang w:val="pl-PL"/>
        </w:rPr>
        <w:t>do</w:t>
      </w:r>
      <w:r w:rsidR="00C6087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62340">
        <w:rPr>
          <w:rFonts w:hAnsi="Times New Roman" w:ascii="Times New Roman"/>
          <w:sz w:val="24"/>
          <w:szCs w:val="24"/>
          <w:lang w:val="pl-PL"/>
        </w:rPr>
        <w:t>6. ožujka</w:t>
      </w:r>
      <w:r w:rsidR="00C60875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462340">
        <w:rPr>
          <w:rFonts w:hAnsi="Times New Roman" w:ascii="Times New Roman"/>
          <w:sz w:val="24"/>
          <w:szCs w:val="24"/>
          <w:lang w:val="pl-PL"/>
        </w:rPr>
        <w:t>7</w:t>
      </w:r>
      <w:r w:rsidR="00C60875">
        <w:rPr>
          <w:rFonts w:hAnsi="Times New Roman" w:ascii="Times New Roman"/>
          <w:sz w:val="24"/>
          <w:szCs w:val="24"/>
          <w:lang w:val="pl-PL"/>
        </w:rPr>
        <w:t>.</w:t>
      </w:r>
    </w:p>
    <w:p w:rsidRDefault="000B708C" w:rsidP="00412BFE" w:rsidR="000B708C">
      <w:pPr>
        <w:pStyle w:val="Textbody"/>
        <w:jc w:val="both"/>
      </w:pPr>
      <w:r>
        <w:t>Stečajnu masu također čini  nekretnina kako slijedi:</w:t>
      </w:r>
    </w:p>
    <w:p w:rsidRDefault="000B708C" w:rsidP="000B708C" w:rsidR="000B708C" w:rsidRPr="006D5EF7">
      <w:pPr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0B708C">
        <w:rPr>
          <w:rFonts w:hAnsi="Times New Roman" w:ascii="Times New Roman"/>
          <w:sz w:val="24"/>
          <w:szCs w:val="24"/>
        </w:rPr>
        <w:t xml:space="preserve">Poslovni prostor pov. 53,51 m2 oznake PP3 u prizemlju poslovno stambene zgrade na adresi Zagreb, Josipa Strganca, poslovni prostori 2,4,6 (Špansko). Predmetna nekretnina </w:t>
      </w:r>
      <w:r w:rsidR="006D5EF7">
        <w:rPr>
          <w:rFonts w:hAnsi="Times New Roman" w:ascii="Times New Roman"/>
          <w:sz w:val="24"/>
          <w:szCs w:val="24"/>
        </w:rPr>
        <w:t>je</w:t>
      </w:r>
      <w:r w:rsidRPr="000B708C">
        <w:rPr>
          <w:rFonts w:hAnsi="Times New Roman" w:ascii="Times New Roman"/>
          <w:sz w:val="24"/>
          <w:szCs w:val="24"/>
        </w:rPr>
        <w:t xml:space="preserve"> upisana u zemljišne knjige. </w:t>
      </w:r>
      <w:r w:rsidRPr="006D5EF7">
        <w:rPr>
          <w:rFonts w:hAnsi="Times New Roman" w:ascii="Times New Roman"/>
          <w:sz w:val="24"/>
          <w:szCs w:val="24"/>
        </w:rPr>
        <w:t>Napomena: stečajni dužnik nikada nije ušao u posjed nekretnine.</w:t>
      </w:r>
    </w:p>
    <w:p w:rsidRDefault="000B708C" w:rsidP="00412BFE" w:rsidR="000B708C" w:rsidRPr="000B708C">
      <w:pPr>
        <w:pStyle w:val="Textbody"/>
        <w:jc w:val="both"/>
      </w:pPr>
    </w:p>
    <w:p w:rsidRDefault="00922CE3" w:rsidP="00922CE3" w:rsidR="00922CE3" w:rsidRPr="00922CE3">
      <w:pPr>
        <w:rPr>
          <w:rFonts w:hAnsi="Times New Roman" w:ascii="Times New Roman"/>
          <w:sz w:val="24"/>
          <w:szCs w:val="24"/>
          <w:lang w:val="de-DE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462340" w:rsidP="00EA606A" w:rsidR="00EA606A" w:rsidRPr="006D5EF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 temelju odluke </w:t>
      </w:r>
      <w:r w:rsidR="006D5EF7">
        <w:rPr>
          <w:rFonts w:hAnsi="Times New Roman" w:ascii="Times New Roman"/>
          <w:sz w:val="24"/>
          <w:szCs w:val="24"/>
          <w:lang w:val="pl-PL"/>
        </w:rPr>
        <w:t>Skupštin</w:t>
      </w:r>
      <w:r>
        <w:rPr>
          <w:rFonts w:hAnsi="Times New Roman" w:ascii="Times New Roman"/>
          <w:sz w:val="24"/>
          <w:szCs w:val="24"/>
          <w:lang w:val="pl-PL"/>
        </w:rPr>
        <w:t>e</w:t>
      </w:r>
      <w:r w:rsidR="006D5EF7">
        <w:rPr>
          <w:rFonts w:hAnsi="Times New Roman" w:ascii="Times New Roman"/>
          <w:sz w:val="24"/>
          <w:szCs w:val="24"/>
          <w:lang w:val="pl-PL"/>
        </w:rPr>
        <w:t xml:space="preserve"> vjerovnika </w:t>
      </w:r>
      <w:r>
        <w:rPr>
          <w:rFonts w:hAnsi="Times New Roman" w:ascii="Times New Roman"/>
          <w:sz w:val="24"/>
          <w:szCs w:val="24"/>
          <w:lang w:val="pl-PL"/>
        </w:rPr>
        <w:t>zaprimljena je samo jedna ponuda za kupnju n</w:t>
      </w:r>
      <w:r w:rsidR="006D5EF7">
        <w:rPr>
          <w:rFonts w:hAnsi="Times New Roman" w:ascii="Times New Roman"/>
          <w:sz w:val="24"/>
          <w:szCs w:val="24"/>
          <w:lang w:val="pl-PL"/>
        </w:rPr>
        <w:t>aprijed navedenog poslovnog prostora.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6D5EF7" w:rsidP="004F1EC0" w:rsidR="004F1EC0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će </w:t>
      </w:r>
      <w:r w:rsidR="00462340">
        <w:rPr>
          <w:rFonts w:hAnsi="Times New Roman" w:ascii="Times New Roman"/>
          <w:sz w:val="24"/>
          <w:szCs w:val="24"/>
        </w:rPr>
        <w:t>zaključiti ugovor o proda</w:t>
      </w:r>
      <w:r w:rsidR="00586DD2">
        <w:rPr>
          <w:rFonts w:hAnsi="Times New Roman" w:ascii="Times New Roman"/>
          <w:sz w:val="24"/>
          <w:szCs w:val="24"/>
        </w:rPr>
        <w:t>ji naprijed navedene nekretnine ali kupac čeka realizaciju kredita.</w:t>
      </w:r>
    </w:p>
    <w:p w:rsidRDefault="004F1EC0" w:rsidP="004F1EC0" w:rsidR="004F1EC0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F1EC0" w:rsidP="004F1EC0" w:rsidR="004F1EC0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E1F39" w:rsidP="004F1EC0" w:rsidR="000E1F3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3AC7" w:rsidP="00C23AC7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586DD2">
        <w:rPr>
          <w:rFonts w:hAnsi="Times New Roman" w:ascii="Times New Roman"/>
          <w:sz w:val="24"/>
          <w:szCs w:val="24"/>
          <w:lang w:val="pl-PL"/>
        </w:rPr>
        <w:t>21. rujan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462340">
        <w:rPr>
          <w:rFonts w:hAnsi="Times New Roman" w:ascii="Times New Roman"/>
          <w:sz w:val="24"/>
          <w:szCs w:val="24"/>
          <w:lang w:val="pl-PL"/>
        </w:rPr>
        <w:t>7</w:t>
      </w:r>
      <w:r w:rsidR="001F2CF3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odv.Rajka Jagmarević 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B403A"/>
    <w:multiLevelType w:val="hybridMultilevel"/>
    <w:tmpl w:val="460489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C654EC"/>
    <w:multiLevelType w:val="hybridMultilevel"/>
    <w:tmpl w:val="621C60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67D17F2F"/>
    <w:multiLevelType w:val="hybridMultilevel"/>
    <w:tmpl w:val="460489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5376A"/>
    <w:rsid w:val="000B708C"/>
    <w:rsid w:val="000E1F39"/>
    <w:rsid w:val="001F2CF3"/>
    <w:rsid w:val="003824AC"/>
    <w:rsid w:val="00412BFE"/>
    <w:rsid w:val="00462340"/>
    <w:rsid w:val="004F1EC0"/>
    <w:rsid w:val="00586DD2"/>
    <w:rsid w:val="00601FA3"/>
    <w:rsid w:val="006D5EF7"/>
    <w:rsid w:val="00701B4C"/>
    <w:rsid w:val="007B5E8C"/>
    <w:rsid w:val="008512FB"/>
    <w:rsid w:val="00880A42"/>
    <w:rsid w:val="008A2ED8"/>
    <w:rsid w:val="00922CE3"/>
    <w:rsid w:val="00A8538D"/>
    <w:rsid w:val="00B14801"/>
    <w:rsid w:val="00BB3809"/>
    <w:rsid w:val="00C23AC7"/>
    <w:rsid w:val="00C60875"/>
    <w:rsid w:val="00C61F72"/>
    <w:rsid w:val="00C65939"/>
    <w:rsid w:val="00EA606A"/>
    <w:rsid w:val="00ED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5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38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38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38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38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5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38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38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38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38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St-1715/2013-210</izvorni_sadrzaj>
    <derivirana_varijabla naziv="DomainObject.Oznaka_1">St-1715/2013-210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2013.</izvorni_sadrzaj>
    <derivirana_varijabla naziv="DomainObject.Predmet.DatumOsnivanja_1">28.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St-1715/2013</izvorni_sadrzaj>
    <derivirana_varijabla naziv="DomainObject.Predmet.OznakaBroj_1">St-1715/2013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IMONT - inžinjering, zastupanje, trgovina, društvo s ograničenom odgovornošću - u stečaju</izvorni_sadrzaj>
    <derivirana_varijabla naziv="DomainObject.Predmet.ProtustrankaFormated_1">  IMONT - inžinjering, zastupanje, trgovina, društvo s ograničenom odgovornošću - u stečaju</derivirana_varijabla>
  </DomainObject.Predmet.ProtustrankaFormated>
  <DomainObject.Predmet.ProtustrankaFormatedOIB>
    <izvorni_sadrzaj>  IMONT - inžinjering, zastupanje, trgovina, društvo s ograničenom odgovornošću - u stečaju, OIB 03401837652</izvorni_sadrzaj>
    <derivirana_varijabla naziv="DomainObject.Predmet.ProtustrankaFormatedOIB_1">  IMONT - inžinjering, zastupanje, trgovina, društvo s ograničenom odgovornošću - u stečaju, OIB 03401837652</derivirana_varijabla>
  </DomainObject.Predmet.ProtustrankaFormatedOIB>
  <DomainObject.Predmet.ProtustrankaFormatedWithAdress>
    <izvorni_sadrzaj> IMONT - inžinjering, zastupanje, trgovina, društvo s ograničenom odgovornošću - u stečaju, Matije Gupca 21, 49000 Krapina</izvorni_sadrzaj>
    <derivirana_varijabla naziv="DomainObject.Predmet.ProtustrankaFormatedWithAdress_1"> IMONT - inžinjering, zastupanje, trgovina, društvo s ograničenom odgovornošću - u stečaju, Matije Gupca 21, 49000 Krapina</derivirana_varijabla>
  </DomainObject.Predmet.ProtustrankaFormatedWithAdress>
  <DomainObject.Predmet.ProtustrankaFormatedWithAdressOIB>
    <izvorni_sadrzaj> IMONT - inžinjering, zastupanje, trgovina, društvo s ograničenom odgovornošću - u stečaju, OIB 03401837652, Matije Gupca 21, 49000 Krapina</izvorni_sadrzaj>
    <derivirana_varijabla naziv="DomainObject.Predmet.ProtustrankaFormatedWithAdressOIB_1"> IMONT - inžinjering, zastupanje, trgovina, društvo s ograničenom odgovornošću - u stečaju, OIB 03401837652, Matije Gupca 21, 49000 Krapina</derivirana_varijabla>
  </DomainObject.Predmet.ProtustrankaFormatedWithAdressOIB>
  <DomainObject.Predmet.ProtustrankaWithAdress>
    <izvorni_sadrzaj>IMONT - inžinjering, zastupanje, trgovina, društvo s ograničenom odgovornošću - u stečaju Matije Gupca 21, 49000 Krapina</izvorni_sadrzaj>
    <derivirana_varijabla naziv="DomainObject.Predmet.ProtustrankaWithAdress_1">IMONT - inžinjering, zastupanje, trgovina, društvo s ograničenom odgovornošću - u stečaju Matije Gupca 21, 49000 Krapina</derivirana_varijabla>
  </DomainObject.Predmet.ProtustrankaWithAdress>
  <DomainObject.Predmet.ProtustrankaWithAdressOIB>
    <izvorni_sadrzaj>IMONT - inžinjering, zastupanje, trgovina, društvo s ograničenom odgovornošću - u stečaju, OIB 03401837652, Matije Gupca 21, 49000 Krapina</izvorni_sadrzaj>
    <derivirana_varijabla naziv="DomainObject.Predmet.ProtustrankaWithAdressOIB_1">IMONT - inžinjering, zastupanje, trgovina, društvo s ograničenom odgovornošću - u stečaju, OIB 03401837652, Matije Gupca 21, 49000 Krapina</derivirana_varijabla>
  </DomainObject.Predmet.ProtustrankaWithAdressOIB>
  <DomainObject.Predmet.ProtustrankaNazivFormated>
    <izvorni_sadrzaj>IMONT - inžinjering, zastupanje, trgovina, društvo s ograničenom odgovornošću - u stečaju</izvorni_sadrzaj>
    <derivirana_varijabla naziv="DomainObject.Predmet.ProtustrankaNazivFormated_1">IMONT - inžinjering, zastupanje, trgovina, društvo s ograničenom odgovornošću - u stečaju</derivirana_varijabla>
  </DomainObject.Predmet.ProtustrankaNazivFormated>
  <DomainObject.Predmet.ProtustrankaNazivFormatedOIB>
    <izvorni_sadrzaj>IMONT - inžinjering, zastupanje, trgovina, društvo s ograničenom odgovornošću - u stečaju, OIB 03401837652</izvorni_sadrzaj>
    <derivirana_varijabla naziv="DomainObject.Predmet.ProtustrankaNazivFormatedOIB_1">IMONT - inžinjering, zastupanje, trgovina, društvo s ograničenom odgovornošću - u stečaju, OIB 03401837652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KRAPINA; Stjepan Kukina; HUDEK-TRGOTRANS društvo s ograničenom odgovornošću; TUROPOLJEPROMET d.o.o. za trgovinu na veliko; Rajka Jagmarević</izvorni_sadrzaj>
    <derivirana_varijabla naziv="DomainObject.Predmet.StrankaFormated_1">  MINISTARSTVO FINANCIJA, POREZNA UPRAVA, PODRUČNI URED KRAPINA; Stjepan Kukina; HUDEK-TRGOTRANS društvo s ograničenom odgovornošću; TUROPOLJEPROMET d.o.o. za trgovinu na veliko; Rajka Jagmarević</derivirana_varijabla>
  </DomainObject.Predmet.StrankaFormated>
  <DomainObject.Predmet.StrankaFormatedOIB>
    <izvorni_sadrzaj>  MINISTARSTVO FINANCIJA, POREZNA UPRAVA, PODRUČNI URED KRAPINA, OIB 18683136487; Stjepan Kukina, OIB 18133003399; HUDEK-TRGOTRANS društvo s ograničenom odgovornošću, OIB 66718146008; TUROPOLJEPROMET d.o.o. za trgovinu na veliko, OIB 79281764412; Rajka Jagmarević, OIB 54873974132</izvorni_sadrzaj>
    <derivirana_varijabla naziv="DomainObject.Predmet.StrankaFormatedOIB_1">  MINISTARSTVO FINANCIJA, POREZNA UPRAVA, PODRUČNI URED KRAPINA, OIB 18683136487; Stjepan Kukina, OIB 18133003399; HUDEK-TRGOTRANS društvo s ograničenom odgovornošću, OIB 66718146008; TUROPOLJEPROMET d.o.o. za trgovinu na veliko, OIB 79281764412; Rajka Jagmarević, OIB 54873974132</derivirana_varijabla>
  </DomainObject.Predmet.StrankaFormatedOIB>
  <DomainObject.Predmet.StrankaFormatedWithAdress>
    <izvorni_sadrzaj> MINISTARSTVO FINANCIJA, POREZNA UPRAVA, PODRUČNI URED KRAPINA, 49000 Krapina; Stjepan Kukina; HUDEK-TRGOTRANS društvo s ograničenom odgovornošću, Biljevec 77, 42243 Biljevec; TUROPOLJEPROMET d.o.o. za trgovinu na veliko, Ilica 246 a/II, Zagreb; Rajka Jagmarević, Ulica Šandora Brešćenskoga 12, 10000 Zagreb</izvorni_sadrzaj>
    <derivirana_varijabla naziv="DomainObject.Predmet.StrankaFormatedWithAdress_1"> MINISTARSTVO FINANCIJA, POREZNA UPRAVA, PODRUČNI URED KRAPINA, 49000 Krapina; Stjepan Kukina; HUDEK-TRGOTRANS društvo s ograničenom odgovornošću, Biljevec 77, 42243 Biljevec; TUROPOLJEPROMET d.o.o. za trgovinu na veliko, Ilica 246 a/II, Zagreb; Rajka Jagmarević, Ulica Šandora Brešćenskoga 12, 10000 Zagreb</derivirana_varijabla>
  </DomainObject.Predmet.StrankaFormatedWithAdress>
  <DomainObject.Predmet.StrankaFormatedWithAdressOIB>
    <izvorni_sadrzaj> MINISTARSTVO FINANCIJA, POREZNA UPRAVA, PODRUČNI URED KRAPINA, OIB 18683136487, 49000 Krapina; Stjepan Kukina, OIB 18133003399; HUDEK-TRGOTRANS društvo s ograničenom odgovornošću, OIB 66718146008, Biljevec 77, 42243 Biljevec; TUROPOLJEPROMET d.o.o. za trgovinu na veliko, OIB 79281764412, Ilica 246 a/II, Zagreb; Rajka Jagmarević, OIB 54873974132, Ulica Šandora Brešćenskoga 12, 10000 Zagreb</izvorni_sadrzaj>
    <derivirana_varijabla naziv="DomainObject.Predmet.StrankaFormatedWithAdressOIB_1"> MINISTARSTVO FINANCIJA, POREZNA UPRAVA, PODRUČNI URED KRAPINA, OIB 18683136487, 49000 Krapina; Stjepan Kukina, OIB 18133003399; HUDEK-TRGOTRANS društvo s ograničenom odgovornošću, OIB 66718146008, Biljevec 77, 42243 Biljevec; TUROPOLJEPROMET d.o.o. za trgovinu na veliko, OIB 79281764412, Ilica 246 a/II, Zagreb; Rajka Jagmarević, OIB 54873974132, Ulica Šandora Brešćenskoga 12, 10000 Zagreb</derivirana_varijabla>
  </DomainObject.Predmet.StrankaFormatedWithAdressOIB>
  <DomainObject.Predmet.StrankaWithAdress>
    <izvorni_sadrzaj>MINISTARSTVO FINANCIJA, POREZNA UPRAVA, PODRUČNI URED KRAPINA 49000 Krapina,Stjepan Kukina ,HUDEK-TRGOTRANS društvo s ograničenom odgovornošću Biljevec 77,42243 Biljevec,TUROPOLJEPROMET d.o.o. za trgovinu na veliko Ilica 246 a/II,Zagreb,Rajka Jagmarević Ulica Šandora Brešćenskoga 12,10000 Zagreb</izvorni_sadrzaj>
    <derivirana_varijabla naziv="DomainObject.Predmet.StrankaWithAdress_1">MINISTARSTVO FINANCIJA, POREZNA UPRAVA, PODRUČNI URED KRAPINA 49000 Krapina,Stjepan Kukina ,HUDEK-TRGOTRANS društvo s ograničenom odgovornošću Biljevec 77,42243 Biljevec,TUROPOLJEPROMET d.o.o. za trgovinu na veliko Ilica 246 a/II,Zagreb,Rajka Jagmarević Ulica Šandora Brešćenskoga 12,10000 Zagreb</derivirana_varijabla>
  </DomainObject.Predmet.StrankaWithAdress>
  <DomainObject.Predmet.StrankaWithAdressOIB>
    <izvorni_sadrzaj>MINISTARSTVO FINANCIJA, POREZNA UPRAVA, PODRUČNI URED KRAPINA, OIB 18683136487, 49000 Krapina,Stjepan Kukina, OIB 18133003399,HUDEK-TRGOTRANS društvo s ograničenom odgovornošću, OIB 66718146008, Biljevec 77,42243 Biljevec,TUROPOLJEPROMET d.o.o. za trgovinu na veliko, OIB 79281764412, Ilica 246 a/II,Zagreb,Rajka Jagmarević, OIB 54873974132, Ulica Šandora Brešćenskoga 12,10000 Zagreb</izvorni_sadrzaj>
    <derivirana_varijabla naziv="DomainObject.Predmet.StrankaWithAdressOIB_1">MINISTARSTVO FINANCIJA, POREZNA UPRAVA, PODRUČNI URED KRAPINA, OIB 18683136487, 49000 Krapina,Stjepan Kukina, OIB 18133003399,HUDEK-TRGOTRANS društvo s ograničenom odgovornošću, OIB 66718146008, Biljevec 77,42243 Biljevec,TUROPOLJEPROMET d.o.o. za trgovinu na veliko, OIB 79281764412, Ilica 246 a/II,Zagreb,Rajka Jagmarević, OIB 54873974132, Ulica Šandora Brešćenskoga 12,10000 Zagreb</derivirana_varijabla>
  </DomainObject.Predmet.StrankaWithAdressOIB>
  <DomainObject.Predmet.StrankaNazivFormated>
    <izvorni_sadrzaj>MINISTARSTVO FINANCIJA, POREZNA UPRAVA, PODRUČNI URED KRAPINA,Stjepan Kukina,HUDEK-TRGOTRANS društvo s ograničenom odgovornošću,TUROPOLJEPROMET d.o.o. za trgovinu na veliko,Rajka Jagmarević</izvorni_sadrzaj>
    <derivirana_varijabla naziv="DomainObject.Predmet.StrankaNazivFormated_1">MINISTARSTVO FINANCIJA, POREZNA UPRAVA, PODRUČNI URED KRAPINA,Stjepan Kukina,HUDEK-TRGOTRANS društvo s ograničenom odgovornošću,TUROPOLJEPROMET d.o.o. za trgovinu na veliko,Rajka Jagmarević</derivirana_varijabla>
  </DomainObject.Predmet.StrankaNazivFormated>
  <DomainObject.Predmet.StrankaNazivFormatedOIB>
    <izvorni_sadrzaj>MINISTARSTVO FINANCIJA, POREZNA UPRAVA, PODRUČNI URED KRAPINA, OIB 18683136487,Stjepan Kukina, OIB 18133003399,HUDEK-TRGOTRANS društvo s ograničenom odgovornošću, OIB 66718146008,TUROPOLJEPROMET d.o.o. za trgovinu na veliko, OIB 79281764412,Rajka Jagmarević, OIB 54873974132</izvorni_sadrzaj>
    <derivirana_varijabla naziv="DomainObject.Predmet.StrankaNazivFormatedOIB_1">MINISTARSTVO FINANCIJA, POREZNA UPRAVA, PODRUČNI URED KRAPINA, OIB 18683136487,Stjepan Kukina, OIB 18133003399,HUDEK-TRGOTRANS društvo s ograničenom odgovornošću, OIB 66718146008,TUROPOLJEPROMET d.o.o. za trgovinu na veliko, OIB 79281764412,Rajka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trankaListFormated_1"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derivirana_varijabla>
  </DomainObject.Predmet.StrankaListFormated>
  <DomainObject.Predmet.StrankaListFormatedOIB>
    <izvorni_sadrzaj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izvorni_sadrzaj>
    <derivirana_varijabla naziv="DomainObject.Predmet.StrankaListFormatedOIB_1"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derivirana_varijabla>
  </DomainObject.Predmet.StrankaListFormatedOIB>
  <DomainObject.Predmet.StrankaListFormatedWithAdress>
    <izvorni_sadrzaj>
      <item>MINISTARSTVO FINANCIJA, POREZNA UPRAVA, PODRUČNI URED KRAPINA, 49000 Krapina</item>
      <item>Stjepan Kukina</item>
      <item>HUDEK-TRGOTRANS društvo s ograničenom odgovornošću, Biljevec 77, 42243 Biljevec</item>
      <item>TUROPOLJEPROMET d.o.o. za trgovinu na veliko, Ilica 246 a/II, Zagreb</item>
      <item>Rajka Jagmarević, Ulica Šandora Brešćenskoga 12, 10000 Zagreb</item>
    </izvorni_sadrzaj>
    <derivirana_varijabla naziv="DomainObject.Predmet.StrankaListFormatedWithAdress_1">
      <item>MINISTARSTVO FINANCIJA, POREZNA UPRAVA, PODRUČNI URED KRAPINA, 49000 Krapina</item>
      <item>Stjepan Kukina</item>
      <item>HUDEK-TRGOTRANS društvo s ograničenom odgovornošću, Biljevec 77, 42243 Biljevec</item>
      <item>TUROPOLJEPROMET d.o.o. za trgovinu na veliko, Ilica 246 a/II, Zagreb</item>
      <item>Rajka Jagmarević, Ulica Šandora Brešćenskoga 12, 10000 Zagreb</item>
    </derivirana_varijabla>
  </DomainObject.Predmet.StrankaListFormatedWithAdress>
  <DomainObject.Predmet.StrankaListFormatedWithAdressOIB>
    <izvorni_sadrzaj>
      <item>MINISTARSTVO FINANCIJA, POREZNA UPRAVA, PODRUČNI URED KRAPINA, OIB 18683136487, 49000 Krapina</item>
      <item>Stjepan Kukina, OIB 18133003399</item>
      <item>HUDEK-TRGOTRANS društvo s ograničenom odgovornošću, OIB 66718146008, Biljevec 77, 42243 Biljevec</item>
      <item>TUROPOLJEPROMET d.o.o. za trgovinu na veliko, OIB 79281764412, Ilica 246 a/II, Zagreb</item>
      <item>Rajka Jagmarević, OIB 54873974132, Ulica Šandora Brešćenskoga 12, 10000 Zagreb</item>
    </izvorni_sadrzaj>
    <derivirana_varijabla naziv="DomainObject.Predmet.StrankaListFormatedWithAdressOIB_1">
      <item>MINISTARSTVO FINANCIJA, POREZNA UPRAVA, PODRUČNI URED KRAPINA, OIB 18683136487, 49000 Krapina</item>
      <item>Stjepan Kukina, OIB 18133003399</item>
      <item>HUDEK-TRGOTRANS društvo s ograničenom odgovornošću, OIB 66718146008, Biljevec 77, 42243 Biljevec</item>
      <item>TUROPOLJEPROMET d.o.o. za trgovinu na veliko, OIB 79281764412, Ilica 246 a/II, Zagreb</item>
      <item>Rajka Jagmarević, OIB 54873974132, Ulica Šandora Brešćenskoga 12, 10000 Zagreb</item>
    </derivirana_varijabla>
  </DomainObject.Predmet.StrankaListFormatedWithAdressOIB>
  <DomainObject.Predmet.StrankaListNazivFormated>
    <izvorni_sadrzaj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trankaListNazivFormated_1"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derivirana_varijabla>
  </DomainObject.Predmet.StrankaListNazivFormated>
  <DomainObject.Predmet.StrankaListNazivFormatedOIB>
    <izvorni_sadrzaj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izvorni_sadrzaj>
    <derivirana_varijabla naziv="DomainObject.Predmet.StrankaListNazivFormatedOIB_1"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derivirana_varijabla>
  </DomainObject.Predmet.StrankaListNazivFormatedOIB>
  <DomainObject.Predmet.ProtuStrankaListFormated>
    <izvorni_sadrzaj>
      <item>IMONT - inžinjering, zastupanje, trgovina, društvo s ograničenom odgovornošću - u stečaju</item>
    </izvorni_sadrzaj>
    <derivirana_varijabla naziv="DomainObject.Predmet.ProtuStrankaListFormated_1">
      <item>IMONT - inžinjering, zastupanje, trgovina, društvo s ograničenom odgovornošću - u stečaju</item>
    </derivirana_varijabla>
  </DomainObject.Predmet.ProtuStrankaListFormated>
  <DomainObject.Predmet.ProtuStrankaListFormatedOIB>
    <izvorni_sadrzaj>
      <item>IMONT - inžinjering, zastupanje, trgovina, društvo s ograničenom odgovornošću - u stečaju, OIB 03401837652</item>
    </izvorni_sadrzaj>
    <derivirana_varijabla naziv="DomainObject.Predmet.ProtuStrankaListFormatedOIB_1">
      <item>IMONT - inžinjering, zastupanje, trgovina, društvo s ograničenom odgovornošću - u stečaju, OIB 03401837652</item>
    </derivirana_varijabla>
  </DomainObject.Predmet.ProtuStrankaListFormatedOIB>
  <DomainObject.Predmet.ProtuStrankaListFormatedWithAdress>
    <izvorni_sadrzaj>
      <item>IMONT - inžinjering, zastupanje, trgovina, društvo s ograničenom odgovornošću - u stečaju, Matije Gupca 21, 49000 Krapina</item>
    </izvorni_sadrzaj>
    <derivirana_varijabla naziv="DomainObject.Predmet.ProtuStrankaListFormatedWithAdress_1">
      <item>IMONT - inžinjering, zastupanje, trgovina, društvo s ograničenom odgovornošću - u stečaju, Matije Gupca 21, 49000 Krapina</item>
    </derivirana_varijabla>
  </DomainObject.Predmet.ProtuStrankaListFormatedWithAdress>
  <DomainObject.Predmet.ProtuStrankaListFormatedWithAdressOIB>
    <izvorni_sadrzaj>
      <item>IMONT - inžinjering, zastupanje, trgovina, društvo s ograničenom odgovornošću - u stečaju, OIB 03401837652, Matije Gupca 21, 49000 Krapina</item>
    </izvorni_sadrzaj>
    <derivirana_varijabla naziv="DomainObject.Predmet.ProtuStrankaListFormatedWithAdressOIB_1">
      <item>IMONT - inžinjering, zastupanje, trgovina, društvo s ograničenom odgovornošću - u stečaju, OIB 03401837652, Matije Gupca 21, 49000 Krapina</item>
    </derivirana_varijabla>
  </DomainObject.Predmet.ProtuStrankaListFormatedWithAdressOIB>
  <DomainObject.Predmet.ProtuStrankaListNazivFormated>
    <izvorni_sadrzaj>
      <item>IMONT - inžinjering, zastupanje, trgovina, društvo s ograničenom odgovornošću - u stečaju</item>
    </izvorni_sadrzaj>
    <derivirana_varijabla naziv="DomainObject.Predmet.ProtuStrankaListNazivFormated_1">
      <item>IMONT - inžinjering, zastupanje, trgovina, društvo s ograničenom odgovornošću - u stečaju</item>
    </derivirana_varijabla>
  </DomainObject.Predmet.ProtuStrankaListNazivFormated>
  <DomainObject.Predmet.ProtuStrankaListNazivFormatedOIB>
    <izvorni_sadrzaj>
      <item>IMONT - inžinjering, zastupanje, trgovina, društvo s ograničenom odgovornošću - u stečaju, OIB 03401837652</item>
    </izvorni_sadrzaj>
    <derivirana_varijabla naziv="DomainObject.Predmet.ProtuStrankaListNazivFormatedOIB_1">
      <item>IMONT - inžinjering, zastupanje, trgovina, društvo s ograničenom odgovornošću - u stečaju, OIB 03401837652</item>
    </derivirana_varijabla>
  </DomainObject.Predmet.ProtuStrankaListNazivFormatedOIB>
  <DomainObject.Predmet.OstaliListFormated>
    <izvorni_sadrzaj>
      <item>ŽUPANIJSKO DRŽAVNO ODVJETNIŠTVO</item>
      <item>Rajka Jagmarević</item>
      <item>Marko Piplica</item>
      <item>SUVLASNICI STAMBENE ZGRADE</item>
      <item>ŠKROBOT &amp; PARTNERI, odvjetničko društvo d.o.o.</item>
    </izvorni_sadrzaj>
    <derivirana_varijabla naziv="DomainObject.Predmet.OstaliListFormated_1">
      <item>ŽUPANIJSKO DRŽAVNO ODVJETNIŠTVO</item>
      <item>Rajka Jagmarević</item>
      <item>Marko Piplica</item>
      <item>SUVLASNICI STAMBENE ZGRADE</item>
      <item>ŠKROBOT &amp; PARTNERI, odvjetničko društvo d.o.o.</item>
    </derivirana_varijabla>
  </DomainObject.Predmet.OstaliListFormated>
  <DomainObject.Predmet.OstaliListFormatedOIB>
    <izvorni_sadrzaj>
      <item>ŽUPANIJSKO DRŽAVNO ODVJETNIŠTVO</item>
      <item>Rajka Jagmarević, OIB 54873974132</item>
      <item>Marko Piplica, OIB 76094599044</item>
      <item>SUVLASNICI STAMBENE ZGRADE</item>
      <item>ŠKROBOT &amp; PARTNERI, odvjetničko društvo d.o.o., OIB 02723126787</item>
    </izvorni_sadrzaj>
    <derivirana_varijabla naziv="DomainObject.Predmet.OstaliListFormatedOIB_1">
      <item>ŽUPANIJSKO DRŽAVNO ODVJETNIŠTVO</item>
      <item>Rajka Jagmarević, OIB 54873974132</item>
      <item>Marko Piplica, OIB 76094599044</item>
      <item>SUVLASNICI STAMBENE ZGRADE</item>
      <item>ŠKROBOT &amp; PARTNERI, odvjetničko društvo d.o.o., OIB 02723126787</item>
    </derivirana_varijabla>
  </DomainObject.Predmet.OstaliListFormatedOIB>
  <DomainObject.Predmet.OstaliListFormatedWithAdress>
    <izvorni_sadrzaj>
      <item>ŽUPANIJSKO DRŽAVNO ODVJETNIŠTVO, 10000 Zagreb</item>
      <item>Rajka Jagmarević, J. Dalmatinca 7, 10000 Zagreb</item>
      <item>Marko Piplica, Marka Marulića 5, 23210 Sveti Filip I Jakov</item>
      <item>SUVLASNICI STAMBENE ZGRADE, JOSIPA STRGANCA 2,4,6, 10000 Zagreb</item>
      <item>ŠKROBOT &amp; PARTNERI, odvjetničko društvo d.o.o., Ede Murtića 9, 10000 Zagreb</item>
    </izvorni_sadrzaj>
    <derivirana_varijabla naziv="DomainObject.Predmet.OstaliListFormatedWithAdress_1">
      <item>ŽUPANIJSKO DRŽAVNO ODVJETNIŠTVO, 10000 Zagreb</item>
      <item>Rajka Jagmarević, J. Dalmatinca 7, 10000 Zagreb</item>
      <item>Marko Piplica, Marka Marulića 5, 23210 Sveti Filip I Jakov</item>
      <item>SUVLASNICI STAMBENE ZGRADE, JOSIPA STRGANCA 2,4,6, 10000 Zagreb</item>
      <item>ŠKROBOT &amp; PARTNERI, odvjetničko društvo d.o.o., Ede Murtića 9, 10000 Zagreb</item>
    </derivirana_varijabla>
  </DomainObject.Predmet.OstaliListFormatedWithAdress>
  <DomainObject.Predmet.OstaliListFormatedWithAdressOIB>
    <izvorni_sadrzaj>
      <item>ŽUPANIJSKO DRŽAVNO ODVJETNIŠTVO, 10000 Zagreb</item>
      <item>Rajka Jagmarević, OIB 54873974132, J. Dalmatinca 7, 10000 Zagreb</item>
      <item>Marko Piplica, OIB 76094599044, Marka Marulića 5, 23210 Sveti Filip I Jakov</item>
      <item>SUVLASNICI STAMBENE ZGRADE, JOSIPA STRGANCA 2,4,6, 10000 Zagreb</item>
      <item>ŠKROBOT &amp; PARTNERI, odvjetničko društvo d.o.o., OIB 02723126787, Ede Murtića 9, 10000 Zagreb</item>
    </izvorni_sadrzaj>
    <derivirana_varijabla naziv="DomainObject.Predmet.OstaliListFormatedWithAdressOIB_1">
      <item>ŽUPANIJSKO DRŽAVNO ODVJETNIŠTVO, 10000 Zagreb</item>
      <item>Rajka Jagmarević, OIB 54873974132, J. Dalmatinca 7, 10000 Zagreb</item>
      <item>Marko Piplica, OIB 76094599044, Marka Marulića 5, 23210 Sveti Filip I Jakov</item>
      <item>SUVLASNICI STAMBENE ZGRADE, JOSIPA STRGANCA 2,4,6, 10000 Zagreb</item>
      <item>ŠKROBOT &amp; PARTNERI, odvjetničko društvo d.o.o., OIB 02723126787, Ede Murtića 9, 10000 Zagreb</item>
    </derivirana_varijabla>
  </DomainObject.Predmet.OstaliListFormatedWithAdressOIB>
  <DomainObject.Predmet.OstaliListNazivFormated>
    <izvorni_sadrzaj>
      <item>ŽUPANIJSKO DRŽAVNO ODVJETNIŠTVO</item>
      <item>Rajka Jagmarević</item>
      <item>Marko Piplica</item>
      <item>SUVLASNICI STAMBENE ZGRADE</item>
      <item>ŠKROBOT &amp; PARTNERI, odvjetničko društvo d.o.o.</item>
    </izvorni_sadrzaj>
    <derivirana_varijabla naziv="DomainObject.Predmet.OstaliListNazivFormated_1">
      <item>ŽUPANIJSKO DRŽAVNO ODVJETNIŠTVO</item>
      <item>Rajka Jagmarević</item>
      <item>Marko Piplica</item>
      <item>SUVLASNICI STAMBENE ZGRADE</item>
      <item>ŠKROBOT &amp; PARTNERI, odvjetničko društvo d.o.o.</item>
    </derivirana_varijabla>
  </DomainObject.Predmet.OstaliListNazivFormated>
  <DomainObject.Predmet.OstaliListNazivFormatedOIB>
    <izvorni_sadrzaj>
      <item>ŽUPANIJSKO DRŽAVNO ODVJETNIŠTVO</item>
      <item>Rajka Jagmarević, OIB 54873974132</item>
      <item>Marko Piplica, OIB 76094599044</item>
      <item>SUVLASNICI STAMBENE ZGRADE</item>
      <item>ŠKROBOT &amp; PARTNERI, odvjetničko društvo d.o.o., OIB 02723126787</item>
    </izvorni_sadrzaj>
    <derivirana_varijabla naziv="DomainObject.Predmet.OstaliListNazivFormatedOIB_1">
      <item>ŽUPANIJSKO DRŽAVNO ODVJETNIŠTVO</item>
      <item>Rajka Jagmarević, OIB 54873974132</item>
      <item>Marko Piplica, OIB 76094599044</item>
      <item>SUVLASNICI STAMBENE ZGRADE</item>
      <item>ŠKROBOT &amp; PARTNERI, odvjetničko društvo d.o.o., OIB 02723126787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KRAPINA i dr.</izvorni_sadrzaj>
    <derivirana_varijabla naziv="DomainObject.Predmet.StrankaIDrugi_1">MINISTARSTVO FINANCIJA, POREZNA UPRAVA, PODRUČNI URED KRAPINA i dr.</derivirana_varijabla>
  </DomainObject.Predmet.StrankaIDrugi>
  <DomainObject.Predmet.ProtustrankaIDrugi>
    <izvorni_sadrzaj>IMONT - inžinjering, zastupanje, trgovina, društvo s ograničenom odgovornošću - u stečaju</izvorni_sadrzaj>
    <derivirana_varijabla naziv="DomainObject.Predmet.ProtustrankaIDrugi_1">IMONT - inžinjering, zastupanje, trgovina, društvo s ograničenom odgovornošću - u stečaju</derivirana_varijabla>
  </DomainObject.Predmet.ProtustrankaIDrugi>
  <DomainObject.Predmet.StrankaIDrugiAdressOIB>
    <izvorni_sadrzaj>MINISTARSTVO FINANCIJA, POREZNA UPRAVA, PODRUČNI URED KRAPINA, OIB 18683136487, 49000 Krapina i dr.</izvorni_sadrzaj>
    <derivirana_varijabla naziv="DomainObject.Predmet.StrankaIDrugiAdressOIB_1">MINISTARSTVO FINANCIJA, POREZNA UPRAVA, PODRUČNI URED KRAPINA, OIB 18683136487, 49000 Krapina i dr.</derivirana_varijabla>
  </DomainObject.Predmet.StrankaIDrugiAdressOIB>
  <DomainObject.Predmet.ProtustrankaIDrugiAdressOIB>
    <izvorni_sadrzaj>IMONT - inžinjering, zastupanje, trgovina, društvo s ograničenom odgovornošću - u stečaju, OIB 03401837652, Matije Gupca 21, 49000 Krapina</izvorni_sadrzaj>
    <derivirana_varijabla naziv="DomainObject.Predmet.ProtustrankaIDrugiAdressOIB_1">IMONT - inžinjering, zastupanje, trgovina, društvo s ograničenom odgovornošću - u stečaju, OIB 03401837652, Matije Gupca 21,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KRAPINA</item>
      <item>IMONT - inžinjering, zastupanje, trgovina, društvo s ograničenom odgovornošću - u stečaju</item>
      <item>Rajka Jagmarević</item>
      <item>Marko Piplica</item>
      <item>Stjepan Kukina</item>
      <item>HUDEK-TRGOTRANS društvo s ograničenom odgovornošću</item>
      <item>TUROPOLJEPROMET d.o.o. za trgovinu na veliko</item>
      <item>Rajka Jagmarević</item>
      <item>SUVLASNICI STAMBENE ZGRADE</item>
      <item>ŠKROBOT &amp; PARTNERI, odvjetničko društvo d.o.o.</item>
    </izvorni_sadrzaj>
    <derivirana_varijabla naziv="DomainObject.Predmet.SudioniciListNaziv_1">
      <item>ŽUPANIJSKO DRŽAVNO ODVJETNIŠTVO</item>
      <item>MINISTARSTVO FINANCIJA, POREZNA UPRAVA, PODRUČNI URED KRAPINA</item>
      <item>IMONT - inžinjering, zastupanje, trgovina, društvo s ograničenom odgovornošću - u stečaju</item>
      <item>Rajka Jagmarević</item>
      <item>Marko Piplica</item>
      <item>Stjepan Kukina</item>
      <item>HUDEK-TRGOTRANS društvo s ograničenom odgovornošću</item>
      <item>TUROPOLJEPROMET d.o.o. za trgovinu na veliko</item>
      <item>Rajka Jagmarević</item>
      <item>SUVLASNICI STAMBENE ZGRADE</item>
      <item>ŠKROBOT &amp; PARTNERI, odvjetničko društvo d.o.o.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KRAPINA, OIB 18683136487, 49000 Krapina</item>
      <item>IMONT - inžinjering, zastupanje, trgovina, društvo s ograničenom odgovornošću - u stečaju, OIB 03401837652, Matije Gupca 21,49000 Krapina</item>
      <item>Rajka Jagmarević, OIB 54873974132, J. Dalmatinca 7,10000 Zagreb</item>
      <item>Marko Piplica, OIB 76094599044, Marka Marulića 5,23210 Sveti Filip I Jakov</item>
      <item>Stjepan Kukina, OIB 18133003399</item>
      <item>HUDEK-TRGOTRANS društvo s ograničenom odgovornošću, OIB 66718146008, Biljevec 77,42243 Biljevec</item>
      <item>TUROPOLJEPROMET d.o.o. za trgovinu na veliko, OIB 79281764412, Ilica 246 a/II,Zagreb</item>
      <item>Rajka Jagmarević, OIB 54873974132, Ulica Šandora Brešćenskoga 12,10000 Zagreb</item>
      <item>SUVLASNICI STAMBENE ZGRADE, JOSIPA STRGANCA 2,4,6,10000 Zagreb</item>
      <item>ŠKROBOT &amp; PARTNERI, odvjetničko društvo d.o.o., OIB 02723126787, Ede Murtića 9,10000 Zagreb</item>
    </izvorni_sadrzaj>
    <derivirana_varijabla naziv="DomainObject.Predmet.SudioniciListAdressOIB_1">
      <item>ŽUPANIJSKO DRŽAVNO ODVJETNIŠTVO, 10000 Zagreb</item>
      <item>MINISTARSTVO FINANCIJA, POREZNA UPRAVA, PODRUČNI URED KRAPINA, OIB 18683136487, 49000 Krapina</item>
      <item>IMONT - inžinjering, zastupanje, trgovina, društvo s ograničenom odgovornošću - u stečaju, OIB 03401837652, Matije Gupca 21,49000 Krapina</item>
      <item>Rajka Jagmarević, OIB 54873974132, J. Dalmatinca 7,10000 Zagreb</item>
      <item>Marko Piplica, OIB 76094599044, Marka Marulića 5,23210 Sveti Filip I Jakov</item>
      <item>Stjepan Kukina, OIB 18133003399</item>
      <item>HUDEK-TRGOTRANS društvo s ograničenom odgovornošću, OIB 66718146008, Biljevec 77,42243 Biljevec</item>
      <item>TUROPOLJEPROMET d.o.o. za trgovinu na veliko, OIB 79281764412, Ilica 246 a/II,Zagreb</item>
      <item>Rajka Jagmarević, OIB 54873974132, Ulica Šandora Brešćenskoga 12,10000 Zagreb</item>
      <item>SUVLASNICI STAMBENE ZGRADE, JOSIPA STRGANCA 2,4,6,10000 Zagreb</item>
      <item>ŠKROBOT &amp; PARTNERI, odvjetničko društvo d.o.o., OIB 02723126787, Ede Murtića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03401837652</item>
      <item>, OIB 54873974132</item>
      <item>, OIB 76094599044</item>
      <item>, OIB 18133003399</item>
      <item>, OIB 66718146008</item>
      <item>, OIB 79281764412</item>
      <item>, OIB 54873974132</item>
      <item>, OIB null</item>
      <item>, OIB 02723126787</item>
    </izvorni_sadrzaj>
    <derivirana_varijabla naziv="DomainObject.Predmet.SudioniciListNazivOIB_1">
      <item>, OIB null</item>
      <item>, OIB 18683136487</item>
      <item>, OIB 03401837652</item>
      <item>, OIB 54873974132</item>
      <item>, OIB 76094599044</item>
      <item>, OIB 18133003399</item>
      <item>, OIB 66718146008</item>
      <item>, OIB 79281764412</item>
      <item>, OIB 54873974132</item>
      <item>, OIB null</item>
      <item>, OIB 02723126787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143</properties:Words>
  <properties:Characters>865</properties:Characters>
  <properties:Lines>28</properties:Lines>
  <properties:Paragraphs>15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2016-07-25T07:47:00Z</dcterms:created>
  <dc:creator>ADMINIBM</dc:creator>
  <cp:lastModifiedBy>Monika Grbac</cp:lastModifiedBy>
  <cp:lastPrinted>2017-09-21T07:24:00Z</cp:lastPrinted>
  <dcterms:modified xmlns:xsi="http://www.w3.org/2001/XMLSchema-instance" xsi:type="dcterms:W3CDTF">2017-09-22T05:11:00Z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St-1715/2013-210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