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5248" w14:paraId="dd45248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EA403B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9A399D">
        <w:t xml:space="preserve">    </w:t>
      </w:r>
      <w:r w:rsidR="00660E03">
        <w:t xml:space="preserve">      </w:t>
      </w:r>
      <w:r w:rsidR="009A399D">
        <w:t xml:space="preserve">  </w:t>
      </w:r>
      <w:r w:rsidR="00C20A9B">
        <w:t>89</w:t>
      </w:r>
      <w:r w:rsidRPr="00586DD5">
        <w:t>. St</w:t>
      </w:r>
      <w:r w:rsidR="00C20A9B">
        <w:t>-</w:t>
      </w:r>
      <w:r w:rsidR="00BD407D">
        <w:t>3</w:t>
      </w:r>
      <w:r w:rsidR="00D52AF3">
        <w:t>0</w:t>
      </w:r>
      <w:r w:rsidR="007A5773">
        <w:t>96/16-9</w:t>
      </w:r>
    </w:p>
    <w:p w:rsidRDefault="00EA403B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BD407D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</w:t>
      </w:r>
      <w:r w:rsidR="002229F4">
        <w:t xml:space="preserve"> povodu prijedloga predlagatelja </w:t>
      </w:r>
      <w:r w:rsidR="006F5771" w:rsidRPr="00070D63">
        <w:rPr>
          <w:lang w:val="pt-BR"/>
        </w:rPr>
        <w:t xml:space="preserve">FINANCIJSKA AGENCIJA, RC Zagreb, </w:t>
      </w:r>
      <w:r w:rsidR="006F5771" w:rsidRPr="00070D63">
        <w:t>Podružnica Zagreb, Trg svibanjskih žrtava 1995., 1, OIB: 85821130368,</w:t>
      </w:r>
      <w:r w:rsidR="006F5771" w:rsidRPr="00070D63">
        <w:rPr>
          <w:lang w:val="pt-BR"/>
        </w:rPr>
        <w:t xml:space="preserve"> za otvaranje stečajnog postupka nad dužnikom </w:t>
      </w:r>
      <w:r w:rsidR="007A5773">
        <w:t xml:space="preserve">DRILLER USLUGE j.d.o.o. za usluge, OIB 66955758409, Zagreb, </w:t>
      </w:r>
      <w:proofErr w:type="spellStart"/>
      <w:r w:rsidR="007A5773">
        <w:t>Ferkovići</w:t>
      </w:r>
      <w:proofErr w:type="spellEnd"/>
      <w:r w:rsidR="007A5773">
        <w:t xml:space="preserve"> 5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462E27">
        <w:rPr>
          <w:lang w:val="pt-BR"/>
        </w:rPr>
        <w:t>17. listopada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BD407D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7A5773">
        <w:t xml:space="preserve">DRILLER USLUGE j.d.o.o. za usluge, OIB 66955758409, Zagreb, </w:t>
      </w:r>
      <w:proofErr w:type="spellStart"/>
      <w:r w:rsidR="007A5773">
        <w:t>Ferkovići</w:t>
      </w:r>
      <w:proofErr w:type="spellEnd"/>
      <w:r w:rsidR="007A5773">
        <w:t xml:space="preserve"> 5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F50A20">
        <w:t>30</w:t>
      </w:r>
      <w:r w:rsidR="00462E27">
        <w:t>. studenog</w:t>
      </w:r>
      <w:r w:rsidR="00C20A9B" w:rsidRPr="00C20A9B">
        <w:t xml:space="preserve"> </w:t>
      </w:r>
      <w:r w:rsidR="00026C87">
        <w:t xml:space="preserve">2016. u </w:t>
      </w:r>
      <w:r w:rsidR="00FC1039">
        <w:t>10</w:t>
      </w:r>
      <w:r w:rsidR="009C20B8">
        <w:t>:</w:t>
      </w:r>
      <w:r w:rsidR="007A5773">
        <w:t>4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  <w:r w:rsidR="002229F4">
        <w:t xml:space="preserve"> 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B03DDD" w:rsidR="00B03DDD">
      <w:pPr>
        <w:jc w:val="both"/>
      </w:pPr>
      <w:r>
        <w:t>-    zastupnik po zakonu dužnika</w:t>
      </w:r>
    </w:p>
    <w:p w:rsidRDefault="007F5BEE" w:rsidP="00B03DDD" w:rsidR="007F5BEE" w:rsidRPr="004D6A23">
      <w:pPr>
        <w:jc w:val="both"/>
      </w:pPr>
      <w:r>
        <w:t xml:space="preserve">-    </w:t>
      </w:r>
      <w:r w:rsidR="002229F4">
        <w:t>pravna osoba koja za dužnika obavlja poslove platnog prometa.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462E27">
        <w:t>17. listopada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765FB0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765FB0" w:rsidR="00765FB0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765FB0" w:rsidR="00765FB0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FD3B1B" w:rsidR="00D03437" w:rsidRPr="00586DD5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03B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21087C"/>
    <w:rsid w:val="002229F4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C5042"/>
    <w:rsid w:val="005E3781"/>
    <w:rsid w:val="006208B6"/>
    <w:rsid w:val="0063051F"/>
    <w:rsid w:val="00660E03"/>
    <w:rsid w:val="00685A5E"/>
    <w:rsid w:val="00692286"/>
    <w:rsid w:val="006A22C0"/>
    <w:rsid w:val="006A796A"/>
    <w:rsid w:val="006B708C"/>
    <w:rsid w:val="006E4475"/>
    <w:rsid w:val="006F5771"/>
    <w:rsid w:val="007141AF"/>
    <w:rsid w:val="00765FB0"/>
    <w:rsid w:val="007A5773"/>
    <w:rsid w:val="007A6843"/>
    <w:rsid w:val="007B3F07"/>
    <w:rsid w:val="007D05B4"/>
    <w:rsid w:val="007F5BEE"/>
    <w:rsid w:val="00880F0E"/>
    <w:rsid w:val="008B05F8"/>
    <w:rsid w:val="008D6FB5"/>
    <w:rsid w:val="00974B5A"/>
    <w:rsid w:val="009A399D"/>
    <w:rsid w:val="009C20B8"/>
    <w:rsid w:val="00A34C9C"/>
    <w:rsid w:val="00A45CFF"/>
    <w:rsid w:val="00A76551"/>
    <w:rsid w:val="00B03DDD"/>
    <w:rsid w:val="00B302F5"/>
    <w:rsid w:val="00B47261"/>
    <w:rsid w:val="00B639DE"/>
    <w:rsid w:val="00BD407D"/>
    <w:rsid w:val="00BF0BBF"/>
    <w:rsid w:val="00C20A9B"/>
    <w:rsid w:val="00C83A8C"/>
    <w:rsid w:val="00CD0B3B"/>
    <w:rsid w:val="00CE2E79"/>
    <w:rsid w:val="00D03437"/>
    <w:rsid w:val="00D47D35"/>
    <w:rsid w:val="00D52AF3"/>
    <w:rsid w:val="00D52D3B"/>
    <w:rsid w:val="00D74489"/>
    <w:rsid w:val="00DB06B8"/>
    <w:rsid w:val="00DC5B26"/>
    <w:rsid w:val="00E07559"/>
    <w:rsid w:val="00E9131D"/>
    <w:rsid w:val="00EA403B"/>
    <w:rsid w:val="00EA7FA1"/>
    <w:rsid w:val="00EF7A29"/>
    <w:rsid w:val="00F378C1"/>
    <w:rsid w:val="00F4108B"/>
    <w:rsid w:val="00F41884"/>
    <w:rsid w:val="00F50A20"/>
    <w:rsid w:val="00FA16DF"/>
    <w:rsid w:val="00FA172D"/>
    <w:rsid w:val="00FC1039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2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E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E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E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E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2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E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E7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E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E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3096</izvorni_sadrzaj>
    <derivirana_varijabla naziv="DomainObject.Predmet.Broj_1">3096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St-3096/2016</izvorni_sadrzaj>
    <derivirana_varijabla naziv="DomainObject.Predmet.OznakaBroj_1">St-3096/2016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DRILLER USLUGE jednostavno društvo s ograničenom odgovornošću za usluge zastupanog po punomoćniku Matija Dravinski</izvorni_sadrzaj>
    <derivirana_varijabla naziv="DomainObject.Predmet.ProtustrankaFormated_1">  DRILLER USLUGE jednostavno društvo s ograničenom odgovornošću za usluge zastupanog po punomoćniku Matija Dravinski</derivirana_varijabla>
  </DomainObject.Predmet.ProtustrankaFormated>
  <DomainObject.Predmet.ProtustrankaFormatedOIB>
    <izvorni_sadrzaj>  DRILLER USLUGE jednostavno društvo s ograničenom odgovornošću za usluge, OIB 66955758409 zastupanog po punomoćniku Matija Dravinski</izvorni_sadrzaj>
    <derivirana_varijabla naziv="DomainObject.Predmet.ProtustrankaFormatedOIB_1">  DRILLER USLUGE jednostavno društvo s ograničenom odgovornošću za usluge, OIB 66955758409 zastupanog po punomoćniku Matija Dravinski</derivirana_varijabla>
  </DomainObject.Predmet.ProtustrankaFormatedOIB>
  <DomainObject.Predmet.ProtustrankaFormatedWithAdress>
    <izvorni_sadrzaj> DRILLER USLUGE jednostavno društvo s ograničenom odgovornošću za usluge, Ferkovići 5, 10000 Zagreb zastupanog po punomoćniku Matija Dravinski</izvorni_sadrzaj>
    <derivirana_varijabla naziv="DomainObject.Predmet.ProtustrankaFormatedWithAdress_1"> DRILLER USLUGE jednostavno društvo s ograničenom odgovornošću za usluge, Ferkovići 5, 10000 Zagreb zastupanog po punomoćniku Matija Dravinski</derivirana_varijabla>
  </DomainObject.Predmet.ProtustrankaFormatedWithAdress>
  <DomainObject.Predmet.ProtustrankaFormatedWithAdressOIB>
    <izvorni_sadrzaj> DRILLER USLUGE jednostavno društvo s ograničenom odgovornošću za usluge, OIB 66955758409, Ferkovići 5, 10000 Zagreb zastupanog po punomoćniku Matija Dravinski</izvorni_sadrzaj>
    <derivirana_varijabla naziv="DomainObject.Predmet.ProtustrankaFormatedWithAdressOIB_1"> DRILLER USLUGE jednostavno društvo s ograničenom odgovornošću za usluge, OIB 66955758409, Ferkovići 5, 10000 Zagreb zastupanog po punomoćniku Matija Dravinski</derivirana_varijabla>
  </DomainObject.Predmet.ProtustrankaFormatedWithAdressOIB>
  <DomainObject.Predmet.ProtustrankaWithAdress>
    <izvorni_sadrzaj>DRILLER USLUGE jednostavno društvo s ograničenom odgovornošću za usluge Ferkovići 5, 10000 Zagreb</izvorni_sadrzaj>
    <derivirana_varijabla naziv="DomainObject.Predmet.ProtustrankaWithAdress_1">DRILLER USLUGE jednostavno društvo s ograničenom odgovornošću za usluge Ferkovići 5, 10000 Zagreb</derivirana_varijabla>
  </DomainObject.Predmet.ProtustrankaWithAdress>
  <DomainObject.Predmet.ProtustrankaWithAdressOIB>
    <izvorni_sadrzaj>DRILLER USLUGE jednostavno društvo s ograničenom odgovornošću za usluge, OIB 66955758409, Ferkovići 5, 10000 Zagreb</izvorni_sadrzaj>
    <derivirana_varijabla naziv="DomainObject.Predmet.ProtustrankaWithAdressOIB_1">DRILLER USLUGE jednostavno društvo s ograničenom odgovornošću za usluge, OIB 66955758409, Ferkovići 5, 10000 Zagreb</derivirana_varijabla>
  </DomainObject.Predmet.ProtustrankaWithAdressOIB>
  <DomainObject.Predmet.ProtustrankaNazivFormated>
    <izvorni_sadrzaj>DRILLER USLUGE jednostavno društvo s ograničenom odgovornošću za usluge</izvorni_sadrzaj>
    <derivirana_varijabla naziv="DomainObject.Predmet.ProtustrankaNazivFormated_1">DRILLER USLUGE jednostavno društvo s ograničenom odgovornošću za usluge</derivirana_varijabla>
  </DomainObject.Predmet.ProtustrankaNazivFormated>
  <DomainObject.Predmet.ProtustrankaNazivFormatedOIB>
    <izvorni_sadrzaj>DRILLER USLUGE jednostavno društvo s ograničenom odgovornošću za usluge, OIB 66955758409</izvorni_sadrzaj>
    <derivirana_varijabla naziv="DomainObject.Predmet.ProtustrankaNazivFormatedOIB_1">DRILLER USLUGE jednostavno društvo s ograničenom odgovornošću za usluge, OIB 66955758409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DRILLER USLUGE jednostavno društvo s ograničenom odgovornošću za usluge zastupanog po punomoćniku Matija Dravinski</item>
    </izvorni_sadrzaj>
    <derivirana_varijabla naziv="DomainObject.Predmet.ProtuStrankaListFormated_1">
      <item>DRILLER USLUGE jednostavno društvo s ograničenom odgovornošću za usluge zastupanog po punomoćniku Matija Dravinski</item>
    </derivirana_varijabla>
  </DomainObject.Predmet.ProtuStrankaListFormated>
  <DomainObject.Predmet.ProtuStrankaListFormatedOIB>
    <izvorni_sadrzaj>
      <item>DRILLER USLUGE jednostavno društvo s ograničenom odgovornošću za usluge, OIB 66955758409 zastupanog po punomoćniku Matija Dravinski</item>
    </izvorni_sadrzaj>
    <derivirana_varijabla naziv="DomainObject.Predmet.ProtuStrankaListFormatedOIB_1">
      <item>DRILLER USLUGE jednostavno društvo s ograničenom odgovornošću za usluge, OIB 66955758409 zastupanog po punomoćniku Matija Dravinski</item>
    </derivirana_varijabla>
  </DomainObject.Predmet.ProtuStrankaListFormatedOIB>
  <DomainObject.Predmet.ProtuStrankaListFormatedWithAdress>
    <izvorni_sadrzaj>
      <item>DRILLER USLUGE jednostavno društvo s ograničenom odgovornošću za usluge, Ferkovići 5, 10000 Zagreb zastupanog po punomoćniku Matija Dravinski</item>
    </izvorni_sadrzaj>
    <derivirana_varijabla naziv="DomainObject.Predmet.ProtuStrankaListFormatedWithAdress_1">
      <item>DRILLER USLUGE jednostavno društvo s ograničenom odgovornošću za usluge, Ferkovići 5, 10000 Zagreb zastupanog po punomoćniku Matija Dravinski</item>
    </derivirana_varijabla>
  </DomainObject.Predmet.ProtuStrankaListFormatedWithAdress>
  <DomainObject.Predmet.ProtuStrankaListFormatedWithAdressOIB>
    <izvorni_sadrzaj>
      <item>DRILLER USLUGE jednostavno društvo s ograničenom odgovornošću za usluge, OIB 66955758409, Ferkovići 5, 10000 Zagreb zastupanog po punomoćniku Matija Dravinski</item>
    </izvorni_sadrzaj>
    <derivirana_varijabla naziv="DomainObject.Predmet.ProtuStrankaListFormatedWithAdressOIB_1">
      <item>DRILLER USLUGE jednostavno društvo s ograničenom odgovornošću za usluge, OIB 66955758409, Ferkovići 5, 10000 Zagreb zastupanog po punomoćniku Matija Dravinski</item>
    </derivirana_varijabla>
  </DomainObject.Predmet.ProtuStrankaListFormatedWithAdressOIB>
  <DomainObject.Predmet.ProtuStrankaListNazivFormated>
    <izvorni_sadrzaj>
      <item>DRILLER USLUGE jednostavno društvo s ograničenom odgovornošću za usluge</item>
    </izvorni_sadrzaj>
    <derivirana_varijabla naziv="DomainObject.Predmet.ProtuStrankaListNazivFormated_1">
      <item>DRILLER USLUGE jednostavno društvo s ograničenom odgovornošću za usluge</item>
    </derivirana_varijabla>
  </DomainObject.Predmet.ProtuStrankaListNazivFormated>
  <DomainObject.Predmet.ProtuStrankaListNazivFormatedOIB>
    <izvorni_sadrzaj>
      <item>DRILLER USLUGE jednostavno društvo s ograničenom odgovornošću za usluge, OIB 66955758409</item>
    </izvorni_sadrzaj>
    <derivirana_varijabla naziv="DomainObject.Predmet.ProtuStrankaListNazivFormatedOIB_1">
      <item>DRILLER USLUGE jednostavno društvo s ograničenom odgovornošću za usluge, OIB 66955758409</item>
    </derivirana_varijabla>
  </DomainObject.Predmet.ProtuStrankaListNazivFormatedOIB>
  <DomainObject.Predmet.OstaliListFormated>
    <izvorni_sadrzaj>
      <item>Matija Dravinski punomoćnik sudionika u postupku DRILLER USLUGE jednostavno društvo s ograničenom odgovornošću za usluge</item>
      <item>ZAGREBAČKA BANKA DIONIČKO DRUŠTVO</item>
    </izvorni_sadrzaj>
    <derivirana_varijabla naziv="DomainObject.Predmet.OstaliListFormated_1">
      <item>Matija Dravinski punomoćnik sudionika u postupku DRILLER USLUGE jednostavno društvo s ograničenom odgovornošću za usluge</item>
      <item>ZAGREBAČKA BANKA DIONIČKO DRUŠTVO</item>
    </derivirana_varijabla>
  </DomainObject.Predmet.OstaliListFormated>
  <DomainObject.Predmet.OstaliListFormatedOIB>
    <izvorni_sadrzaj>
      <item>Matija Dravinski, OIB 07509015756 punomoćnik sudionika u postupku DRILLER USLUGE jednostavno društvo s ograničenom odgovornošću za usluge</item>
      <item>ZAGREBAČKA BANKA DIONIČKO DRUŠTVO, OIB 92963223473</item>
    </izvorni_sadrzaj>
    <derivirana_varijabla naziv="DomainObject.Predmet.OstaliListFormatedOIB_1">
      <item>Matija Dravinski, OIB 07509015756 punomoćnik sudionika u postupku DRILLER USLUGE jednostavno društvo s ograničenom odgovornošću za usluge</item>
      <item>ZAGREBAČKA BANKA DIONIČKO DRUŠTVO, OIB 92963223473</item>
    </derivirana_varijabla>
  </DomainObject.Predmet.OstaliListFormatedOIB>
  <DomainObject.Predmet.OstaliListFormatedWithAdress>
    <izvorni_sadrzaj>
      <item>Matija Dravinski, Ferkovići 5, 10000 Zagreb punomoćnik sudionika u postupku DRILLER USLUGE jednostavno društvo s ograničenom odgovornošću za usluge</item>
      <item>ZAGREBAČKA BANKA DIONIČKO DRUŠTVO, Trg bana Josipa Jelačića 10, 10000 Zagreb</item>
    </izvorni_sadrzaj>
    <derivirana_varijabla naziv="DomainObject.Predmet.OstaliListFormatedWithAdress_1">
      <item>Matija Dravinski, Ferkovići 5, 10000 Zagreb punomoćnik sudionika u postupku DRILLER USLUGE jednostavno društvo s ograničenom odgovornošću za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Matija Dravinski, OIB 07509015756, Ferkovići 5, 10000 Zagreb punomoćnik sudionika u postupku DRILLER USLUGE jednostavno društvo s ograničenom odgovornošću za usluge</item>
      <item>ZAGREBAČKA BANKA DIONIČKO DRUŠTVO, OIB 92963223473, Trg bana Josipa Jelačića 10, 10000 Zagreb</item>
    </izvorni_sadrzaj>
    <derivirana_varijabla naziv="DomainObject.Predmet.OstaliListFormatedWithAdressOIB_1">
      <item>Matija Dravinski, OIB 07509015756, Ferkovići 5, 10000 Zagreb punomoćnik sudionika u postupku DRILLER USLUGE jednostavno društvo s ograničenom odgovornošću za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Matija Dravinski</item>
      <item>ZAGREBAČKA BANKA DIONIČKO DRUŠTVO</item>
    </izvorni_sadrzaj>
    <derivirana_varijabla naziv="DomainObject.Predmet.OstaliListNazivFormated_1">
      <item>Matija Dravinski</item>
      <item>ZAGREBAČKA BANKA DIONIČKO DRUŠTVO</item>
    </derivirana_varijabla>
  </DomainObject.Predmet.OstaliListNazivFormated>
  <DomainObject.Predmet.OstaliListNazivFormatedOIB>
    <izvorni_sadrzaj>
      <item>Matija Dravinski, OIB 07509015756</item>
      <item>ZAGREBAČKA BANKA DIONIČKO DRUŠTVO, OIB 92963223473</item>
    </izvorni_sadrzaj>
    <derivirana_varijabla naziv="DomainObject.Predmet.OstaliListNazivFormatedOIB_1">
      <item>Matija Dravinski, OIB 07509015756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DRILLER USLUGE jednostavno društvo s ograničenom odgovornošću za usluge</izvorni_sadrzaj>
    <derivirana_varijabla naziv="DomainObject.Predmet.ProtustrankaIDrugi_1">DRILLER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DRILLER USLUGE jednostavno društvo s ograničenom odgovornošću za usluge, OIB 66955758409, Ferkovići 5, 10000 Zagreb</izvorni_sadrzaj>
    <derivirana_varijabla naziv="DomainObject.Predmet.ProtustrankaIDrugiAdressOIB_1">DRILLER USLUGE jednostavno društvo s ograničenom odgovornošću za usluge, OIB 66955758409, Ferkovići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DRILLER USLUGE jednostavno društvo s ograničenom odgovornošću za usluge</item>
      <item>Matija Dravinski</item>
      <item>ZAGREBAČKA BANKA DIONIČKO DRUŠTVO</item>
    </izvorni_sadrzaj>
    <derivirana_varijabla naziv="DomainObject.Predmet.SudioniciListNaziv_1">
      <item>FINA Regionalni centar Zagreb</item>
      <item>DRILLER USLUGE jednostavno društvo s ograničenom odgovornošću za usluge</item>
      <item>Matija Dravinski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DRILLER USLUGE jednostavno društvo s ograničenom odgovornošću za usluge, OIB 66955758409, Ferkovići 5,10000 Zagreb</item>
      <item>Matija Dravinski, OIB 07509015756, Ferkovići 5,10000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DRILLER USLUGE jednostavno društvo s ograničenom odgovornošću za usluge, OIB 66955758409, Ferkovići 5,10000 Zagreb</item>
      <item>Matija Dravinski, OIB 07509015756, Ferkovići 5,10000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66955758409</item>
      <item>, OIB 07509015756</item>
      <item>, OIB 92963223473</item>
    </izvorni_sadrzaj>
    <derivirana_varijabla naziv="DomainObject.Predmet.SudioniciListNazivOIB_1">
      <item>, OIB 85821130368</item>
      <item>, OIB 66955758409</item>
      <item>, OIB 07509015756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2334F0-71FB-4E51-AA1F-95265E297A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953</properties:Characters>
  <properties:Lines>39</properties:Lines>
  <properties:Paragraphs>19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2016-10-18T05:54:00Z</cp:lastPrinted>
  <dcterms:modified xmlns:xsi="http://www.w3.org/2001/XMLSchema-instance" xsi:type="dcterms:W3CDTF">2016-10-18T05:57:00Z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