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add6" w14:paraId="ad5add6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D46A0F">
        <w:t>3</w:t>
      </w:r>
      <w:r w:rsidR="00782948">
        <w:t>24</w:t>
      </w:r>
      <w:r w:rsidR="00D46A0F">
        <w:t>/2018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r w:rsidR="00782948" w:rsidRPr="00782948">
        <w:t>BIJELE NOĆI jednostavno društvo s ograničenom odgovornošću za trgovinu i usluge</w:t>
      </w:r>
      <w:r w:rsidR="00782948">
        <w:t xml:space="preserve"> Zagreb, Milivoja </w:t>
      </w:r>
      <w:proofErr w:type="spellStart"/>
      <w:r w:rsidR="00782948">
        <w:t>Matošeca</w:t>
      </w:r>
      <w:proofErr w:type="spellEnd"/>
      <w:r w:rsidR="00782948">
        <w:t xml:space="preserve"> 5, </w:t>
      </w:r>
      <w:proofErr w:type="spellStart"/>
      <w:r w:rsidR="00782948">
        <w:t>OIB</w:t>
      </w:r>
      <w:proofErr w:type="spellEnd"/>
      <w:r w:rsidR="00782948">
        <w:t xml:space="preserve">: </w:t>
      </w:r>
      <w:r w:rsidR="00782948" w:rsidRPr="00782948">
        <w:t>16982886938</w:t>
      </w:r>
      <w:r w:rsidR="00782948">
        <w:t xml:space="preserve">, </w:t>
      </w:r>
      <w:proofErr w:type="spellStart"/>
      <w:r w:rsidR="00782948">
        <w:t>MBS</w:t>
      </w:r>
      <w:proofErr w:type="spellEnd"/>
      <w:r w:rsidR="00782948">
        <w:t xml:space="preserve">: </w:t>
      </w:r>
      <w:r w:rsidR="007A7EB8" w:rsidRPr="007A7EB8">
        <w:t>080993619</w:t>
      </w:r>
      <w:r w:rsidR="007A7EB8">
        <w:t xml:space="preserve">, </w:t>
      </w:r>
      <w:r w:rsidR="00BD2DBD">
        <w:t xml:space="preserve"> </w:t>
      </w:r>
      <w:r>
        <w:t>temeljem članka 430. Stečajnog zakona (Narodne novine 71/15), dana</w:t>
      </w:r>
      <w:r w:rsidR="00A01A70">
        <w:t xml:space="preserve"> 2.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04EC">
        <w:rPr>
          <w:bCs/>
        </w:rPr>
        <w:t xml:space="preserve"> </w:t>
      </w:r>
      <w:r w:rsidR="007A7EB8" w:rsidRPr="00782948">
        <w:t>BIJELE NOĆI jednostavno društvo s ograničenom odgovornošću za trgovinu i usluge</w:t>
      </w:r>
      <w:r w:rsidR="007A7EB8">
        <w:t xml:space="preserve"> Zagreb, Milivoja </w:t>
      </w:r>
      <w:proofErr w:type="spellStart"/>
      <w:r w:rsidR="007A7EB8">
        <w:t>Matošeca</w:t>
      </w:r>
      <w:proofErr w:type="spellEnd"/>
      <w:r w:rsidR="007A7EB8">
        <w:t xml:space="preserve"> 5, </w:t>
      </w:r>
      <w:proofErr w:type="spellStart"/>
      <w:r w:rsidR="007A7EB8">
        <w:t>OIB</w:t>
      </w:r>
      <w:proofErr w:type="spellEnd"/>
      <w:r w:rsidR="007A7EB8">
        <w:t xml:space="preserve">: </w:t>
      </w:r>
      <w:r w:rsidR="007A7EB8" w:rsidRPr="00782948">
        <w:t>16982886938</w:t>
      </w:r>
      <w:r w:rsidR="007A7EB8">
        <w:t xml:space="preserve">, </w:t>
      </w:r>
      <w:proofErr w:type="spellStart"/>
      <w:r w:rsidR="007A7EB8">
        <w:t>MBS</w:t>
      </w:r>
      <w:proofErr w:type="spellEnd"/>
      <w:r w:rsidR="007A7EB8">
        <w:t xml:space="preserve">: </w:t>
      </w:r>
      <w:r w:rsidR="007A7EB8" w:rsidRPr="007A7EB8">
        <w:t>080993619</w:t>
      </w:r>
      <w:r w:rsidR="007A7EB8">
        <w:t>, iznosi 18.380,00 kn.</w:t>
      </w:r>
      <w:r w:rsidR="00A01A70">
        <w:t xml:space="preserve"> </w:t>
      </w:r>
      <w:r w:rsidR="006B5B02">
        <w:t xml:space="preserve"> </w:t>
      </w:r>
      <w:r w:rsidR="009704EC">
        <w:t xml:space="preserve"> </w:t>
      </w:r>
      <w:r w:rsidR="00977899" w:rsidRPr="00977899">
        <w:t xml:space="preserve"> 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01A70">
        <w:t xml:space="preserve"> </w:t>
      </w:r>
      <w:r w:rsidR="007A7EB8">
        <w:t xml:space="preserve">Krunoslav </w:t>
      </w:r>
      <w:proofErr w:type="spellStart"/>
      <w:r w:rsidR="007A7EB8">
        <w:t>Konjević</w:t>
      </w:r>
      <w:proofErr w:type="spellEnd"/>
      <w:r w:rsidR="007A7EB8">
        <w:t xml:space="preserve"> iz Zaprešića</w:t>
      </w:r>
      <w:r w:rsidR="00D46A0F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46A0F">
        <w:t>3</w:t>
      </w:r>
      <w:r w:rsidR="007A7EB8">
        <w:t>27</w:t>
      </w:r>
      <w:r w:rsidR="00D46A0F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01A70">
        <w:t>2.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7741F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B7F6C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211E"/>
    <w:rsid w:val="009E06EE"/>
    <w:rsid w:val="009E1AB4"/>
    <w:rsid w:val="00A01A70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7741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7741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41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41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7741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7741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41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41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St-324/2018</izvorni_sadrzaj>
    <derivirana_varijabla naziv="DomainObject.Predmet.OznakaBroj_1">St-324/2018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BIJELE NOĆI jednostavno društvo s ograničenom odgovornošću za trgovinu i usluge</izvorni_sadrzaj>
    <derivirana_varijabla naziv="DomainObject.Predmet.ProtustrankaFormated_1">  BIJELE NOĆI jednostavno društvo s ograničenom odgovornošću za trgovinu i usluge</derivirana_varijabla>
  </DomainObject.Predmet.ProtustrankaFormated>
  <DomainObject.Predmet.ProtustrankaFormatedOIB>
    <izvorni_sadrzaj>  BIJELE NOĆI jednostavno društvo s ograničenom odgovornošću za trgovinu i usluge, OIB 16982886938</izvorni_sadrzaj>
    <derivirana_varijabla naziv="DomainObject.Predmet.ProtustrankaFormatedOIB_1">  BIJELE NOĆI jednostavno društvo s ograničenom odgovornošću za trgovinu i usluge, OIB 16982886938</derivirana_varijabla>
  </DomainObject.Predmet.ProtustrankaFormatedOIB>
  <DomainObject.Predmet.ProtustrankaFormatedWithAdress>
    <izvorni_sadrzaj> BIJELE NOĆI jednostavno društvo s ograničenom odgovornošću za trgovinu i usluge, Milivoja Matošeca 5 , 10000 Zagreb</izvorni_sadrzaj>
    <derivirana_varijabla naziv="DomainObject.Predmet.ProtustrankaFormatedWithAdress_1"> BIJELE NOĆI jednostavno društvo s ograničenom odgovornošću za trgovinu i usluge, Milivoja Matošeca 5 , 10000 Zagreb</derivirana_varijabla>
  </DomainObject.Predmet.ProtustrankaFormatedWithAdress>
  <DomainObject.Predmet.ProtustrankaFormatedWithAdressOIB>
    <izvorni_sadrzaj> BIJELE NOĆI jednostavno društvo s ograničenom odgovornošću za trgovinu i usluge, OIB 16982886938, Milivoja Matošeca 5 , 10000 Zagreb</izvorni_sadrzaj>
    <derivirana_varijabla naziv="DomainObject.Predmet.ProtustrankaFormatedWithAdressOIB_1"> BIJELE NOĆI jednostavno društvo s ograničenom odgovornošću za trgovinu i usluge, OIB 16982886938, Milivoja Matošeca 5 , 10000 Zagreb</derivirana_varijabla>
  </DomainObject.Predmet.ProtustrankaFormatedWithAdressOIB>
  <DomainObject.Predmet.ProtustrankaWithAdress>
    <izvorni_sadrzaj>BIJELE NOĆI jednostavno društvo s ograničenom odgovornošću za trgovinu i usluge Milivoja Matošeca 5 , 10000 Zagreb</izvorni_sadrzaj>
    <derivirana_varijabla naziv="DomainObject.Predmet.ProtustrankaWithAdress_1">BIJELE NOĆI jednostavno društvo s ograničenom odgovornošću za trgovinu i usluge Milivoja Matošeca 5 , 10000 Zagreb</derivirana_varijabla>
  </DomainObject.Predmet.ProtustrankaWithAdress>
  <DomainObject.Predmet.ProtustrankaWithAdressOIB>
    <izvorni_sadrzaj>BIJELE NOĆI jednostavno društvo s ograničenom odgovornošću za trgovinu i usluge, OIB 16982886938, Milivoja Matošeca 5 , 10000 Zagreb</izvorni_sadrzaj>
    <derivirana_varijabla naziv="DomainObject.Predmet.ProtustrankaWithAdressOIB_1">BIJELE NOĆI jednostavno društvo s ograničenom odgovornošću za trgovinu i usluge, OIB 16982886938, Milivoja Matošeca 5 , 10000 Zagreb</derivirana_varijabla>
  </DomainObject.Predmet.ProtustrankaWithAdressOIB>
  <DomainObject.Predmet.ProtustrankaNazivFormated>
    <izvorni_sadrzaj>BIJELE NOĆI jednostavno društvo s ograničenom odgovornošću za trgovinu i usluge</izvorni_sadrzaj>
    <derivirana_varijabla naziv="DomainObject.Predmet.ProtustrankaNazivFormated_1">BIJELE NOĆI jednostavno društvo s ograničenom odgovornošću za trgovinu i usluge</derivirana_varijabla>
  </DomainObject.Predmet.ProtustrankaNazivFormated>
  <DomainObject.Predmet.ProtustrankaNazivFormatedOIB>
    <izvorni_sadrzaj>BIJELE NOĆI jednostavno društvo s ograničenom odgovornošću za trgovinu i usluge, OIB 16982886938</izvorni_sadrzaj>
    <derivirana_varijabla naziv="DomainObject.Predmet.ProtustrankaNazivFormatedOIB_1">BIJELE NOĆI jednostavno društvo s ograničenom odgovornošću za trgovinu i usluge, OIB 16982886938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BIJELE NOĆI jednostavno društvo s ograničenom odgovornošću za trgovinu i usluge</item>
    </izvorni_sadrzaj>
    <derivirana_varijabla naziv="DomainObject.Predmet.ProtuStrankaListFormated_1">
      <item>BIJELE NOĆI jednostavno društvo s ograničenom odgovornošću za trgovinu i usluge</item>
    </derivirana_varijabla>
  </DomainObject.Predmet.ProtuStrankaListFormated>
  <DomainObject.Predmet.ProtuStrankaListFormatedOIB>
    <izvorni_sadrzaj>
      <item>BIJELE NOĆI jednostavno društvo s ograničenom odgovornošću za trgovinu i usluge, OIB 16982886938</item>
    </izvorni_sadrzaj>
    <derivirana_varijabla naziv="DomainObject.Predmet.ProtuStrankaListFormatedOIB_1">
      <item>BIJELE NOĆI jednostavno društvo s ograničenom odgovornošću za trgovinu i usluge, OIB 16982886938</item>
    </derivirana_varijabla>
  </DomainObject.Predmet.ProtuStrankaListFormatedOIB>
  <DomainObject.Predmet.ProtuStrankaListFormatedWithAdress>
    <izvorni_sadrzaj>
      <item>BIJELE NOĆI jednostavno društvo s ograničenom odgovornošću za trgovinu i usluge, Milivoja Matošeca 5 , 10000 Zagreb</item>
    </izvorni_sadrzaj>
    <derivirana_varijabla naziv="DomainObject.Predmet.ProtuStrankaListFormatedWithAdress_1">
      <item>BIJELE NOĆI jednostavno društvo s ograničenom odgovornošću za trgovinu i usluge, Milivoja Matošeca 5 , 10000 Zagreb</item>
    </derivirana_varijabla>
  </DomainObject.Predmet.ProtuStrankaListFormatedWithAdress>
  <DomainObject.Predmet.ProtuStrankaListFormatedWithAdressOIB>
    <izvorni_sadrzaj>
      <item>BIJELE NOĆI jednostavno društvo s ograničenom odgovornošću za trgovinu i usluge, OIB 16982886938, Milivoja Matošeca 5 , 10000 Zagreb</item>
    </izvorni_sadrzaj>
    <derivirana_varijabla naziv="DomainObject.Predmet.ProtuStrankaListFormatedWithAdressOIB_1">
      <item>BIJELE NOĆI jednostavno društvo s ograničenom odgovornošću za trgovinu i usluge, OIB 16982886938, Milivoja Matošeca 5 , 10000 Zagreb</item>
    </derivirana_varijabla>
  </DomainObject.Predmet.ProtuStrankaListFormatedWithAdressOIB>
  <DomainObject.Predmet.ProtuStrankaListNazivFormated>
    <izvorni_sadrzaj>
      <item>BIJELE NOĆI jednostavno društvo s ograničenom odgovornošću za trgovinu i usluge</item>
    </izvorni_sadrzaj>
    <derivirana_varijabla naziv="DomainObject.Predmet.ProtuStrankaListNazivFormated_1">
      <item>BIJELE NOĆI jednostavno društvo s ograničenom odgovornošću za trgovinu i usluge</item>
    </derivirana_varijabla>
  </DomainObject.Predmet.ProtuStrankaListNazivFormated>
  <DomainObject.Predmet.ProtuStrankaListNazivFormatedOIB>
    <izvorni_sadrzaj>
      <item>BIJELE NOĆI jednostavno društvo s ograničenom odgovornošću za trgovinu i usluge, OIB 16982886938</item>
    </izvorni_sadrzaj>
    <derivirana_varijabla naziv="DomainObject.Predmet.ProtuStrankaListNazivFormatedOIB_1">
      <item>BIJELE NOĆI jednostavno društvo s ograničenom odgovornošću za trgovinu i usluge, OIB 16982886938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BIJELE NOĆI jednostavno društvo s ograničenom odgovornošću za trgovinu i usluge</izvorni_sadrzaj>
    <derivirana_varijabla naziv="DomainObject.Predmet.ProtustrankaIDrugi_1">BIJELE NOĆI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BIJELE NOĆI jednostavno društvo s ograničenom odgovornošću za trgovinu i usluge, OIB 16982886938, Milivoja Matošeca 5 , 10000 Zagreb</izvorni_sadrzaj>
    <derivirana_varijabla naziv="DomainObject.Predmet.ProtustrankaIDrugiAdressOIB_1">BIJELE NOĆI jednostavno društvo s ograničenom odgovornošću za trgovinu i usluge, OIB 16982886938, Milivoja Matošeca 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BIJELE NOĆI jednostavno društvo s ograničenom odgovornošću za trgovinu i usluge</item>
      <item>FINA Regionalni centar Zagreb</item>
    </izvorni_sadrzaj>
    <derivirana_varijabla naziv="DomainObject.Predmet.SudioniciListNaziv_1">
      <item>BIJELE NOĆI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BIJELE NOĆI jednostavno društvo s ograničenom odgovornošću za trgovinu i usluge, OIB 16982886938, Milivoja Matošeca 5 ,10000 Zagreb</item>
      <item>FINA Regionalni centar Zagreb, OIB 85821130368, Trg svibanjskih žrtava 1995. br. 1,10000 Zagreb</item>
    </izvorni_sadrzaj>
    <derivirana_varijabla naziv="DomainObject.Predmet.SudioniciListAdressOIB_1">
      <item>BIJELE NOĆI jednostavno društvo s ograničenom odgovornošću za trgovinu i usluge, OIB 16982886938, Milivoja Matošeca 5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16982886938</item>
      <item>, OIB 85821130368</item>
    </izvorni_sadrzaj>
    <derivirana_varijabla naziv="DomainObject.Predmet.SudioniciListNazivOIB_1">
      <item>, OIB 16982886938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2027</properties:Characters>
  <properties:Lines>47</properties:Lines>
  <properties:Paragraphs>15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2018-05-02T06:18:00Z</cp:lastPrinted>
  <dcterms:modified xmlns:xsi="http://www.w3.org/2001/XMLSchema-instance" xsi:type="dcterms:W3CDTF">2018-05-02T06:20:00Z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