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d99dc" w14:paraId="3ad99dc" w:rsidRDefault="004B3DA6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B3DA6" w:rsidP="004B3DA6" w:rsidR="004B3DA6">
      <w:pPr>
        <w:pStyle w:val="Bezproreda"/>
      </w:pPr>
    </w:p>
    <w:p w:rsidRDefault="004B3DA6" w:rsidP="004B3DA6" w:rsidR="004B3DA6">
      <w:pPr>
        <w:pStyle w:val="Bezproreda"/>
      </w:pPr>
    </w:p>
    <w:p w:rsidRDefault="004B3DA6" w:rsidP="004B3DA6" w:rsidR="00AE649C">
      <w:pPr>
        <w:pStyle w:val="Bezproreda"/>
      </w:pPr>
      <w:r>
        <w:t xml:space="preserve">    Republika Hrvatska</w:t>
      </w:r>
    </w:p>
    <w:p w:rsidRDefault="004B3DA6" w:rsidP="004B3DA6" w:rsidR="004B3DA6">
      <w:pPr>
        <w:pStyle w:val="Bezproreda"/>
      </w:pPr>
      <w:r>
        <w:t>Trgovački sud u Bjelovaru</w:t>
      </w:r>
    </w:p>
    <w:p w:rsidRDefault="004B3DA6" w:rsidP="004B3DA6" w:rsidR="004B3DA6">
      <w:pPr>
        <w:pStyle w:val="Bezproreda"/>
      </w:pPr>
      <w:r>
        <w:t>Bjelovar, Dr. I. Lebovića 42.</w:t>
      </w:r>
    </w:p>
    <w:p w:rsidRDefault="004B3DA6" w:rsidP="004B3DA6" w:rsidR="004B3DA6">
      <w:pPr>
        <w:pStyle w:val="Bezproreda"/>
      </w:pPr>
    </w:p>
    <w:p w:rsidRDefault="004B3DA6" w:rsidP="004B3DA6" w:rsidR="004B3DA6">
      <w:pPr>
        <w:pStyle w:val="Bezproreda"/>
        <w:ind w:firstLine="708" w:left="4248"/>
      </w:pPr>
      <w:r>
        <w:t>Poslovni broj: 1 St-757/2017-20</w:t>
      </w:r>
    </w:p>
    <w:p w:rsidRDefault="004B3DA6" w:rsidP="004B3DA6" w:rsidR="004B3DA6">
      <w:pPr>
        <w:pStyle w:val="Bezproreda"/>
      </w:pPr>
    </w:p>
    <w:p w:rsidRDefault="004B3DA6" w:rsidP="004B3DA6" w:rsidR="004B3DA6">
      <w:pPr>
        <w:pStyle w:val="Bezproreda"/>
        <w:jc w:val="center"/>
      </w:pPr>
      <w:r>
        <w:t>R E P U B L I K A    H R V A T S K A</w:t>
      </w:r>
    </w:p>
    <w:p w:rsidRDefault="004B3DA6" w:rsidP="004B3DA6" w:rsidR="004B3DA6">
      <w:pPr>
        <w:pStyle w:val="Bezproreda"/>
        <w:jc w:val="center"/>
      </w:pPr>
    </w:p>
    <w:p w:rsidRDefault="004B3DA6" w:rsidP="004B3DA6" w:rsidR="004B3DA6">
      <w:pPr>
        <w:pStyle w:val="Bezproreda"/>
        <w:jc w:val="center"/>
      </w:pPr>
      <w:r>
        <w:t>R J E Š E N J E</w:t>
      </w:r>
    </w:p>
    <w:p w:rsidRDefault="004B3DA6" w:rsidP="004B3DA6" w:rsidR="004B3DA6">
      <w:pPr>
        <w:pStyle w:val="Bezproreda"/>
      </w:pPr>
    </w:p>
    <w:p w:rsidRDefault="004B3DA6" w:rsidP="004B3DA6" w:rsidR="004B3DA6">
      <w:pPr>
        <w:pStyle w:val="Bezproreda"/>
        <w:ind w:firstLine="708"/>
        <w:jc w:val="both"/>
      </w:pPr>
      <w:r>
        <w:t xml:space="preserve">Trgovački sud u Bjelovaru, po sucu Branki Pleskalt, u postupku radi naknadne diobe stečajne mase stečajnog dužnika VED DOM j.d.o.o. za graditeljstvo i usluge u stečaju, Bjelovar, Prilaz Andrije Hebranga 10, OIB: 79690687614, odlučujući po službenoj dužnosti o određivanju upisa stečajne mase u sudski registar, 14.  ožujka  2018. </w:t>
      </w:r>
    </w:p>
    <w:p w:rsidRDefault="004B3DA6" w:rsidP="004B3DA6" w:rsidR="004B3DA6">
      <w:pPr>
        <w:pStyle w:val="Bezproreda"/>
        <w:jc w:val="center"/>
      </w:pPr>
      <w:r>
        <w:t>r i j e š i o    j e</w:t>
      </w:r>
    </w:p>
    <w:p w:rsidRDefault="004B3DA6" w:rsidP="004B3DA6" w:rsidR="004B3DA6">
      <w:pPr>
        <w:pStyle w:val="Bezproreda"/>
        <w:jc w:val="both"/>
      </w:pPr>
    </w:p>
    <w:p w:rsidRDefault="004B3DA6" w:rsidP="004B3DA6" w:rsidR="004B3DA6">
      <w:pPr>
        <w:pStyle w:val="Bezproreda"/>
        <w:ind w:firstLine="708"/>
        <w:jc w:val="both"/>
      </w:pPr>
      <w:r>
        <w:t>1. Određuje se nastavak stečajnog postupka nad Stečajnom masom iza stečajnog dužnika VED DOM j.d.o.o. za graditeljstvo i usluge u stečaju, Bjelovar, Prilaz Andrije Hebranga 10, OIB: 79690687614, radi naknadne diobe.</w:t>
      </w:r>
    </w:p>
    <w:p w:rsidRDefault="004B3DA6" w:rsidP="004B3DA6" w:rsidR="004B3DA6">
      <w:pPr>
        <w:pStyle w:val="Bezproreda"/>
        <w:jc w:val="both"/>
      </w:pPr>
      <w:r>
        <w:t xml:space="preserve"> </w:t>
      </w:r>
    </w:p>
    <w:p w:rsidRDefault="004B3DA6" w:rsidP="004B3DA6" w:rsidR="004B3DA6">
      <w:pPr>
        <w:pStyle w:val="Bezproreda"/>
        <w:ind w:firstLine="708"/>
        <w:jc w:val="both"/>
      </w:pPr>
      <w:r>
        <w:t>2. Određuje se po službenoj dužnosti upis u sudski registar Stečajne mase brisanog dužnika VED DOM j.d.o.o. za graditeljstvo i usluge u stečaju, Bjelovar, Prilaz Andrije Hebranga 10, OIB: 79690687614, sa sjedištem stečajnog upravitelja Ivane Kalkan iz Osijeka, Županijska 2, OIB: 47574637103.</w:t>
      </w:r>
    </w:p>
    <w:p w:rsidRDefault="004B3DA6" w:rsidP="004B3DA6" w:rsidR="004B3DA6">
      <w:pPr>
        <w:pStyle w:val="Bezproreda"/>
        <w:ind w:firstLine="708"/>
        <w:jc w:val="both"/>
      </w:pPr>
    </w:p>
    <w:p w:rsidRDefault="004B3DA6" w:rsidP="004B3DA6" w:rsidR="004B3DA6">
      <w:pPr>
        <w:pStyle w:val="Bezproreda"/>
        <w:ind w:firstLine="708"/>
        <w:jc w:val="both"/>
      </w:pPr>
      <w:r>
        <w:t>3. U sudski registar pored stečajne mase određuje se i upis stečajnog upravitelja Ivane Kalkan iz Osijeka, Županijska 2, OIB: 47574637103.</w:t>
      </w:r>
    </w:p>
    <w:p w:rsidRDefault="004B3DA6" w:rsidP="004B3DA6" w:rsidR="004B3DA6">
      <w:pPr>
        <w:pStyle w:val="Bezproreda"/>
        <w:ind w:firstLine="708"/>
        <w:jc w:val="both"/>
      </w:pPr>
    </w:p>
    <w:p w:rsidRDefault="004B3DA6" w:rsidP="004B3DA6" w:rsidR="004B3DA6">
      <w:pPr>
        <w:pStyle w:val="Bezproreda"/>
        <w:jc w:val="both"/>
      </w:pPr>
    </w:p>
    <w:p w:rsidRDefault="004B3DA6" w:rsidP="004B3DA6" w:rsidR="004B3DA6">
      <w:pPr>
        <w:pStyle w:val="Bezproreda"/>
        <w:jc w:val="center"/>
      </w:pPr>
      <w:r>
        <w:t>Obrazloženje</w:t>
      </w:r>
    </w:p>
    <w:p w:rsidRDefault="004B3DA6" w:rsidP="004B3DA6" w:rsidR="004B3DA6">
      <w:pPr>
        <w:pStyle w:val="Bezproreda"/>
        <w:jc w:val="center"/>
      </w:pPr>
    </w:p>
    <w:p w:rsidRDefault="004B3DA6" w:rsidP="004B3DA6" w:rsidR="004B3DA6">
      <w:pPr>
        <w:pStyle w:val="Bezproreda"/>
        <w:ind w:firstLine="708"/>
        <w:jc w:val="both"/>
      </w:pPr>
      <w:r>
        <w:t xml:space="preserve">Rješenjem Trgovačkog suda u Bjelovaru posl. br. 1 St-757/2017-6  od 18. listopada 2017. godine otvoren je i istovremeno zaključen je stečajni postupak nad dužnikom VED DOM j.d.o.o. za graditeljstvo i usluge u stečaju, Bjelovar, Prilaz Andrije Hebranga 10, OIB: 79690687614,  te je  nakon pravomoćnosti rješenja stečajni dužnik brisan  iz sudskog registra,  pa isti više ne postoji kao pravna osoba. </w:t>
      </w:r>
    </w:p>
    <w:p w:rsidRDefault="004B3DA6" w:rsidP="004B3DA6" w:rsidR="004B3DA6">
      <w:pPr>
        <w:pStyle w:val="Bezproreda"/>
        <w:ind w:firstLine="708"/>
        <w:jc w:val="both"/>
      </w:pPr>
      <w:r>
        <w:t>Podneskom od 13. ožujka 2018. godine stečajni upravitelj  predložio je  da sudac donese rješenje o nastavku postupka u odnosu na stečajnu masu te  odredi upis stečajne mase iza stečajnog dužnika VED DOM j.d.o.o. za graditeljstvo i usluge u stečaju, Bjelovar, Prilaz Andrije Hebranga 10, OIB: 79690687614, radi nastavka postupka i naknadne diobe, budući stečajni dužnik ima imovine koja nije zanemarive vrijednosti i to naplata potraživanja prema kupcima.</w:t>
      </w:r>
    </w:p>
    <w:p w:rsidRDefault="004B3DA6" w:rsidP="004B3DA6" w:rsidR="004B3DA6">
      <w:pPr>
        <w:pStyle w:val="Bezproreda"/>
        <w:jc w:val="both"/>
      </w:pPr>
    </w:p>
    <w:p w:rsidRDefault="004B3DA6" w:rsidP="004B3DA6" w:rsidR="004B3DA6">
      <w:pPr>
        <w:pStyle w:val="Bezproreda"/>
        <w:ind w:firstLine="708"/>
        <w:jc w:val="both"/>
      </w:pPr>
      <w:r>
        <w:t xml:space="preserve">Postupak je nastavljen zbog toga što dužnik raspolaže gore navedenom imovinom  te nakon unovčenja iste bi se provela naknadna dioba te tim sredstvima namirile tražbine vjerovnika. </w:t>
      </w:r>
    </w:p>
    <w:p w:rsidRDefault="004B3DA6" w:rsidP="004B3DA6" w:rsidR="004B3DA6">
      <w:pPr>
        <w:pStyle w:val="Bezproreda"/>
        <w:jc w:val="both"/>
      </w:pPr>
    </w:p>
    <w:p w:rsidRDefault="004B3DA6" w:rsidP="004B3DA6" w:rsidR="004B3DA6">
      <w:pPr>
        <w:pStyle w:val="Bezproreda"/>
        <w:ind w:firstLine="708"/>
        <w:jc w:val="both"/>
      </w:pPr>
      <w:r>
        <w:t>Iz tih razloga ostvarene su pretpostavke upisa stečajne mase u sudski registar, pa je odlučeno kao u izreci ovog rješenja na temelju odredbe čl. 289. st. 5. i čl. 438. Stečajnog zakona (NN br. 71/15), koje odredbe se primjenjuju retroaktivno i na ovaj postupak temeljem čl. 441. st. 2. istog Zakona.</w:t>
      </w:r>
    </w:p>
    <w:p w:rsidRDefault="004B3DA6" w:rsidP="004B3DA6" w:rsidR="004B3DA6">
      <w:pPr>
        <w:pStyle w:val="Bezproreda"/>
        <w:jc w:val="both"/>
      </w:pPr>
    </w:p>
    <w:p w:rsidRDefault="004B3DA6" w:rsidP="004B3DA6" w:rsidR="004B3DA6">
      <w:pPr>
        <w:pStyle w:val="Bezproreda"/>
        <w:ind w:firstLine="708"/>
      </w:pPr>
      <w:r>
        <w:t>U Bjelovaru  14. ožujka  2018.</w:t>
      </w:r>
    </w:p>
    <w:p w:rsidRDefault="004B3DA6" w:rsidP="004B3DA6" w:rsidR="004B3DA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4B3DA6" w:rsidP="004B3DA6" w:rsidR="004B3DA6">
      <w:pPr>
        <w:pStyle w:val="Bezproreda"/>
      </w:pPr>
    </w:p>
    <w:p w:rsidRDefault="004B3DA6" w:rsidP="004B3DA6" w:rsidR="004B3DA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 v.r.</w:t>
      </w:r>
    </w:p>
    <w:p w:rsidRDefault="004B3DA6" w:rsidP="004B3DA6" w:rsidR="004B3DA6">
      <w:pPr>
        <w:pStyle w:val="Bezproreda"/>
      </w:pPr>
    </w:p>
    <w:p w:rsidRDefault="004B3DA6" w:rsidP="004B3DA6" w:rsidR="004B3DA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Za točnost otpravka-ovlašteni službenik</w:t>
      </w:r>
    </w:p>
    <w:p w:rsidRDefault="004B3DA6" w:rsidP="004B3DA6" w:rsidR="004B3DA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4B3DA6" w:rsidP="004B3DA6" w:rsidR="004B3DA6">
      <w:pPr>
        <w:pStyle w:val="Bezproreda"/>
      </w:pPr>
    </w:p>
    <w:p w:rsidRDefault="004B3DA6" w:rsidP="004B3DA6" w:rsidR="004B3DA6">
      <w:pPr>
        <w:pStyle w:val="Bezproreda"/>
        <w:ind w:firstLine="708"/>
      </w:pPr>
      <w:r>
        <w:t>Pouka o pravnom lijeku:  protiv ovog rješenja pristoji pravo žalbe u roku od 8 dana od dana dostave rješenja, s tim da se dostava smatra obavljenom istekom osmog dana od dana objave rješenja na mrežnoj stranici e-oglasne ploče sudova.</w:t>
      </w:r>
    </w:p>
    <w:p w:rsidRDefault="004B3DA6" w:rsidP="004B3DA6" w:rsidR="004B3DA6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4B3DA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11681013"/>
      <w:docPartObj>
        <w:docPartGallery w:val="Page Numbers (Top of Page)"/>
        <w:docPartUnique/>
      </w:docPartObj>
    </w:sdtPr>
    <w:sdtEndPr/>
    <w:sdtContent>
      <w:p w:rsidRDefault="004B3DA6" w:rsidR="004B3DA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39F6">
          <w:t>2</w:t>
        </w:r>
        <w:r>
          <w:fldChar w:fldCharType="end"/>
        </w:r>
      </w:p>
    </w:sdtContent>
  </w:sdt>
  <w:p w:rsidRDefault="004B3DA6" w:rsidR="008333A9">
    <w:pPr>
      <w:pStyle w:val="Zaglavlje"/>
    </w:pPr>
    <w:r>
      <w:t>Poslovni broj: 1 St-757/2017-20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3DA6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39F6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0873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St-757/2017-20</izvorni_sadrzaj>
    <derivirana_varijabla naziv="DomainObject.Oznaka_1">St-757/2017-20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</izvorni_sadrzaj>
    <derivirana_varijabla naziv="DomainObject.Predmet.Broj_1">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2017.</izvorni_sadrzaj>
    <derivirana_varijabla naziv="DomainObject.Predmet.DatumOsnivanja_1">16.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listopada 2017.</izvorni_sadrzaj>
    <derivirana_varijabla naziv="DomainObject.Predmet.DatumRjesavanja_1">23.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St-757/2017</izvorni_sadrzaj>
    <derivirana_varijabla naziv="DomainObject.Predmet.OznakaBroj_1">St-757/2017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VED DOM jednostavno društvo s ograničenom odgovornošću za graditeljstvo i usluge zastupanog po punomoćniku IVANKA JAVOR</izvorni_sadrzaj>
    <derivirana_varijabla naziv="DomainObject.Predmet.ProtustrankaFormated_1">  VED DOM jednostavno društvo s ograničenom odgovornošću za graditeljstvo i usluge zastupanog po punomoćniku IVANKA JAVOR</derivirana_varijabla>
  </DomainObject.Predmet.ProtustrankaFormated>
  <DomainObject.Predmet.ProtustrankaFormatedOIB>
    <izvorni_sadrzaj>  VED DOM jednostavno društvo s ograničenom odgovornošću za graditeljstvo i usluge, OIB 79690687614 zastupanog po punomoćniku IVANKA JAVOR</izvorni_sadrzaj>
    <derivirana_varijabla naziv="DomainObject.Predmet.ProtustrankaFormatedOIB_1">  VED DOM jednostavno društvo s ograničenom odgovornošću za graditeljstvo i usluge, OIB 79690687614 zastupanog po punomoćniku IVANKA JAVOR</derivirana_varijabla>
  </DomainObject.Predmet.ProtustrankaFormatedOIB>
  <DomainObject.Predmet.ProtustrankaFormatedWithAdress>
    <izvorni_sadrzaj> VED DOM jednostavno društvo s ograničenom odgovornošću za graditeljstvo i usluge, Prilaz Andrije Hebranga 10, 43000 Bjelovar zastupanog po punomoćniku IVANKA JAVOR</izvorni_sadrzaj>
    <derivirana_varijabla naziv="DomainObject.Predmet.ProtustrankaFormatedWithAdress_1"> VED DOM jednostavno društvo s ograničenom odgovornošću za graditeljstvo i usluge, Prilaz Andrije Hebranga 10, 43000 Bjelovar zastupanog po punomoćniku IVANKA JAVOR</derivirana_varijabla>
  </DomainObject.Predmet.ProtustrankaFormatedWithAdress>
  <DomainObject.Predmet.ProtustrankaFormatedWithAdressOIB>
    <izvorni_sadrzaj> VED DOM jednostavno društvo s ograničenom odgovornošću za graditeljstvo i usluge, OIB 79690687614, Prilaz Andrije Hebranga 10, 43000 Bjelovar zastupanog po punomoćniku IVANKA JAVOR</izvorni_sadrzaj>
    <derivirana_varijabla naziv="DomainObject.Predmet.ProtustrankaFormatedWithAdressOIB_1"> VED DOM jednostavno društvo s ograničenom odgovornošću za graditeljstvo i usluge, OIB 79690687614, Prilaz Andrije Hebranga 10, 43000 Bjelovar zastupanog po punomoćniku IVANKA JAVOR</derivirana_varijabla>
  </DomainObject.Predmet.ProtustrankaFormatedWithAdressOIB>
  <DomainObject.Predmet.ProtustrankaWithAdress>
    <izvorni_sadrzaj>VED DOM jednostavno društvo s ograničenom odgovornošću za graditeljstvo i usluge Prilaz Andrije Hebranga 10, 43000 Bjelovar</izvorni_sadrzaj>
    <derivirana_varijabla naziv="DomainObject.Predmet.ProtustrankaWithAdress_1">VED DOM jednostavno društvo s ograničenom odgovornošću za graditeljstvo i usluge Prilaz Andrije Hebranga 10, 43000 Bjelovar</derivirana_varijabla>
  </DomainObject.Predmet.ProtustrankaWithAdress>
  <DomainObject.Predmet.ProtustrankaWithAdressOIB>
    <izvorni_sadrzaj>VED DOM jednostavno društvo s ograničenom odgovornošću za graditeljstvo i usluge, OIB 79690687614, Prilaz Andrije Hebranga 10, 43000 Bjelovar</izvorni_sadrzaj>
    <derivirana_varijabla naziv="DomainObject.Predmet.ProtustrankaWithAdressOIB_1">VED DOM jednostavno društvo s ograničenom odgovornošću za graditeljstvo i usluge, OIB 79690687614, Prilaz Andrije Hebranga 10, 43000 Bjelovar</derivirana_varijabla>
  </DomainObject.Predmet.ProtustrankaWithAdressOIB>
  <DomainObject.Predmet.ProtustrankaNazivFormated>
    <izvorni_sadrzaj>VED DOM jednostavno društvo s ograničenom odgovornošću za graditeljstvo i usluge</izvorni_sadrzaj>
    <derivirana_varijabla naziv="DomainObject.Predmet.ProtustrankaNazivFormated_1">VED DOM jednostavno društvo s ograničenom odgovornošću za graditeljstvo i usluge</derivirana_varijabla>
  </DomainObject.Predmet.ProtustrankaNazivFormated>
  <DomainObject.Predmet.ProtustrankaNazivFormatedOIB>
    <izvorni_sadrzaj>VED DOM jednostavno društvo s ograničenom odgovornošću za graditeljstvo i usluge, OIB 79690687614</izvorni_sadrzaj>
    <derivirana_varijabla naziv="DomainObject.Predmet.ProtustrankaNazivFormatedOIB_1">VED DOM jednostavno društvo s ograničenom odgovornošću za graditeljstvo i usluge, OIB 79690687614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VED DOM jednostavno društvo s ograničenom odgovornošću za graditeljstvo i usluge zastupanog po punomoćniku IVANKA JAVOR</item>
    </izvorni_sadrzaj>
    <derivirana_varijabla naziv="DomainObject.Predmet.ProtuStrankaListFormated_1">
      <item>VED DOM jednostavno društvo s ograničenom odgovornošću za graditeljstvo i usluge zastupanog po punomoćniku IVANKA JAVOR</item>
    </derivirana_varijabla>
  </DomainObject.Predmet.ProtuStrankaListFormated>
  <DomainObject.Predmet.ProtuStrankaListFormatedOIB>
    <izvorni_sadrzaj>
      <item>VED DOM jednostavno društvo s ograničenom odgovornošću za graditeljstvo i usluge, OIB 79690687614 zastupanog po punomoćniku IVANKA JAVOR</item>
    </izvorni_sadrzaj>
    <derivirana_varijabla naziv="DomainObject.Predmet.ProtuStrankaListFormatedOIB_1">
      <item>VED DOM jednostavno društvo s ograničenom odgovornošću za graditeljstvo i usluge, OIB 79690687614 zastupanog po punomoćniku IVANKA JAVOR</item>
    </derivirana_varijabla>
  </DomainObject.Predmet.ProtuStrankaListFormatedOIB>
  <DomainObject.Predmet.ProtuStrankaListFormatedWithAdress>
    <izvorni_sadrzaj>
      <item>VED DOM jednostavno društvo s ograničenom odgovornošću za graditeljstvo i usluge, Prilaz Andrije Hebranga 10, 43000 Bjelovar zastupanog po punomoćniku IVANKA JAVOR</item>
    </izvorni_sadrzaj>
    <derivirana_varijabla naziv="DomainObject.Predmet.ProtuStrankaListFormatedWithAdress_1">
      <item>VED DOM jednostavno društvo s ograničenom odgovornošću za graditeljstvo i usluge, Prilaz Andrije Hebranga 10, 43000 Bjelovar zastupanog po punomoćniku IVANKA JAVOR</item>
    </derivirana_varijabla>
  </DomainObject.Predmet.ProtuStrankaListFormatedWithAdress>
  <DomainObject.Predmet.ProtuStrankaListFormatedWithAdressOIB>
    <izvorni_sadrzaj>
      <item>VED DOM jednostavno društvo s ograničenom odgovornošću za graditeljstvo i usluge, OIB 79690687614, Prilaz Andrije Hebranga 10, 43000 Bjelovar zastupanog po punomoćniku IVANKA JAVOR</item>
    </izvorni_sadrzaj>
    <derivirana_varijabla naziv="DomainObject.Predmet.ProtuStrankaListFormatedWithAdressOIB_1">
      <item>VED DOM jednostavno društvo s ograničenom odgovornošću za graditeljstvo i usluge, OIB 79690687614, Prilaz Andrije Hebranga 10, 43000 Bjelovar zastupanog po punomoćniku IVANKA JAVOR</item>
    </derivirana_varijabla>
  </DomainObject.Predmet.ProtuStrankaListFormatedWithAdressOIB>
  <DomainObject.Predmet.ProtuStrankaListNazivFormated>
    <izvorni_sadrzaj>
      <item>VED DOM jednostavno društvo s ograničenom odgovornošću za graditeljstvo i usluge</item>
    </izvorni_sadrzaj>
    <derivirana_varijabla naziv="DomainObject.Predmet.ProtuStrankaListNazivFormated_1">
      <item>VED DOM jednostavno društvo s ograničenom odgovornošću za graditeljstvo i usluge</item>
    </derivirana_varijabla>
  </DomainObject.Predmet.ProtuStrankaListNazivFormated>
  <DomainObject.Predmet.ProtuStrankaListNazivFormatedOIB>
    <izvorni_sadrzaj>
      <item>VED DOM jednostavno društvo s ograničenom odgovornošću za graditeljstvo i usluge, OIB 79690687614</item>
    </izvorni_sadrzaj>
    <derivirana_varijabla naziv="DomainObject.Predmet.ProtuStrankaListNazivFormatedOIB_1">
      <item>VED DOM jednostavno društvo s ograničenom odgovornošću za graditeljstvo i usluge, OIB 79690687614</item>
    </derivirana_varijabla>
  </DomainObject.Predmet.ProtuStrankaListNazivFormatedOIB>
  <DomainObject.Predmet.OstaliListFormated>
    <izvorni_sadrzaj>
      <item>Draženka Ćuruvija</item>
      <item>ŽDO U BJELOVARU</item>
      <item>Visoki trgovački sud RH u Zagrebu</item>
      <item>IVANKA JAVOR punomoćnik sudionika u postupku VED DOM jednostavno društvo s ograničenom odgovornošću za graditeljstvo i usluge</item>
    </izvorni_sadrzaj>
    <derivirana_varijabla naziv="DomainObject.Predmet.OstaliListFormated_1">
      <item>Draženka Ćuruvija</item>
      <item>ŽDO U BJELOVARU</item>
      <item>Visoki trgovački sud RH u Zagrebu</item>
      <item>IVANKA JAVOR punomoćnik sudionika u postupku VED DOM jednostavno društvo s ograničenom odgovornošću za graditeljstvo i usluge</item>
    </derivirana_varijabla>
  </DomainObject.Predmet.OstaliListFormated>
  <DomainObject.Predmet.OstaliListFormatedOIB>
    <izvorni_sadrzaj>
      <item>Draženka Ćuruvija, OIB 02285205031</item>
      <item>ŽDO U BJELOVARU, OIB 86821435474</item>
      <item>Visoki trgovački sud RH u Zagrebu</item>
      <item>IVANKA JAVOR, OIB 07273291590 punomoćnik sudionika u postupku VED DOM jednostavno društvo s ograničenom odgovornošću za graditeljstvo i usluge</item>
    </izvorni_sadrzaj>
    <derivirana_varijabla naziv="DomainObject.Predmet.OstaliListFormatedOIB_1">
      <item>Draženka Ćuruvija, OIB 02285205031</item>
      <item>ŽDO U BJELOVARU, OIB 86821435474</item>
      <item>Visoki trgovački sud RH u Zagrebu</item>
      <item>IVANKA JAVOR, OIB 07273291590 punomoćnik sudionika u postupku VED DOM jednostavno društvo s ograničenom odgovornošću za graditeljstvo i usluge</item>
    </derivirana_varijabla>
  </DomainObject.Predmet.OstaliListFormatedOIB>
  <DomainObject.Predmet.OstaliListFormatedWithAdress>
    <izvorni_sadrzaj>
      <item>Draženka Ćuruvija, Prilaz A. Hebranga 10., 43000 Bjelovar</item>
      <item>ŽDO U BJELOVARU</item>
      <item>Visoki trgovački sud RH u Zagrebu</item>
      <item>IVANKA JAVOR, J. J. Strossmayera 2a, 43000 Bjelovar punomoćnik sudionika u postupku VED DOM jednostavno društvo s ograničenom odgovornošću za graditeljstvo i usluge</item>
    </izvorni_sadrzaj>
    <derivirana_varijabla naziv="DomainObject.Predmet.OstaliListFormatedWithAdress_1">
      <item>Draženka Ćuruvija, Prilaz A. Hebranga 10., 43000 Bjelovar</item>
      <item>ŽDO U BJELOVARU</item>
      <item>Visoki trgovački sud RH u Zagrebu</item>
      <item>IVANKA JAVOR, J. J. Strossmayera 2a, 43000 Bjelovar punomoćnik sudionika u postupku VED DOM jednostavno društvo s ograničenom odgovornošću za graditeljstvo i usluge</item>
    </derivirana_varijabla>
  </DomainObject.Predmet.OstaliListFormatedWithAdress>
  <DomainObject.Predmet.OstaliListFormatedWithAdressOIB>
    <izvorni_sadrzaj>
      <item>Draženka Ćuruvija, OIB 02285205031, Prilaz A. Hebranga 10., 43000 Bjelovar</item>
      <item>ŽDO U BJELOVARU, OIB 86821435474</item>
      <item>Visoki trgovački sud RH u Zagrebu</item>
      <item>IVANKA JAVOR, OIB 07273291590, J. J. Strossmayera 2a, 43000 Bjelovar punomoćnik sudionika u postupku VED DOM jednostavno društvo s ograničenom odgovornošću za graditeljstvo i usluge</item>
    </izvorni_sadrzaj>
    <derivirana_varijabla naziv="DomainObject.Predmet.OstaliListFormatedWithAdressOIB_1">
      <item>Draženka Ćuruvija, OIB 02285205031, Prilaz A. Hebranga 10., 43000 Bjelovar</item>
      <item>ŽDO U BJELOVARU, OIB 86821435474</item>
      <item>Visoki trgovački sud RH u Zagrebu</item>
      <item>IVANKA JAVOR, OIB 07273291590, J. J. Strossmayera 2a, 43000 Bjelovar punomoćnik sudionika u postupku VED DOM jednostavno društvo s ograničenom odgovornošću za graditeljstvo i usluge</item>
    </derivirana_varijabla>
  </DomainObject.Predmet.OstaliListFormatedWithAdressOIB>
  <DomainObject.Predmet.OstaliListNazivFormated>
    <izvorni_sadrzaj>
      <item>Draženka Ćuruvija</item>
      <item>ŽDO U BJELOVARU</item>
      <item>Visoki trgovački sud RH u Zagrebu</item>
      <item>IVANKA JAVOR</item>
    </izvorni_sadrzaj>
    <derivirana_varijabla naziv="DomainObject.Predmet.OstaliListNazivFormated_1">
      <item>Draženka Ćuruvija</item>
      <item>ŽDO U BJELOVARU</item>
      <item>Visoki trgovački sud RH u Zagrebu</item>
      <item>IVANKA JAVOR</item>
    </derivirana_varijabla>
  </DomainObject.Predmet.OstaliListNazivFormated>
  <DomainObject.Predmet.OstaliListNazivFormatedOIB>
    <izvorni_sadrzaj>
      <item>Draženka Ćuruvija, OIB 02285205031</item>
      <item>ŽDO U BJELOVARU, OIB 86821435474</item>
      <item>Visoki trgovački sud RH u Zagrebu</item>
      <item>IVANKA JAVOR, OIB 07273291590</item>
    </izvorni_sadrzaj>
    <derivirana_varijabla naziv="DomainObject.Predmet.OstaliListNazivFormatedOIB_1">
      <item>Draženka Ćuruvija, OIB 02285205031</item>
      <item>ŽDO U BJELOVARU, OIB 86821435474</item>
      <item>Visoki trgovački sud RH u Zagrebu</item>
      <item>IVANKA JAVOR, OIB 07273291590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>St-757/2017-20</izvorni_sadrzaj>
    <derivirana_varijabla naziv="DomainObject.PoslovniBrojDokumenta_1">St-757/2017-20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VED DOM jednostavno društvo s ograničenom odgovornošću za graditeljstvo i usluge</izvorni_sadrzaj>
    <derivirana_varijabla naziv="DomainObject.Predmet.ProtustrankaIDrugi_1">VED DOM jednostavno društvo s ograničenom odgovornošću za graditeljstvo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VED DOM jednostavno društvo s ograničenom odgovornošću za graditeljstvo i usluge, OIB 79690687614, Prilaz Andrije Hebranga 10, 43000 Bjelovar</izvorni_sadrzaj>
    <derivirana_varijabla naziv="DomainObject.Predmet.ProtustrankaIDrugiAdressOIB_1">VED DOM jednostavno društvo s ograničenom odgovornošću za graditeljstvo i usluge, OIB 79690687614, Prilaz Andrije Hebranga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listopada 2017.</izvorni_sadrzaj>
    <derivirana_varijabla naziv="DomainObject.Predmet.OdlukaRjesenje.DatumDonosenjaOdluke_1">18. listopada 2017.</derivirana_varijabla>
  </DomainObject.Predmet.OdlukaRjesenje.DatumDonosenjaOdluke>
  <DomainObject.Predmet.OdlukaRjesenje.DatumPravomocnosti>
    <izvorni_sadrzaj>12. prosinca 2017.</izvorni_sadrzaj>
    <derivirana_varijabla naziv="DomainObject.Predmet.OdlukaRjesenje.DatumPravomocnosti_1">12. prosinca 2017.</derivirana_varijabla>
  </DomainObject.Predmet.OdlukaRjesenje.DatumPravomocnosti>
  <DomainObject.Predmet.OdlukaRjesenje.Oznaka>
    <izvorni_sadrzaj>St-757/2017-6</izvorni_sadrzaj>
    <derivirana_varijabla naziv="DomainObject.Predmet.OdlukaRjesenje.Oznaka_1">St-757/2017-6</derivirana_varijabla>
  </DomainObject.Predmet.OdlukaRjesenje.Oznaka>
  <DomainObject.Predmet.SudioniciListNaziv>
    <izvorni_sadrzaj>
      <item>FINANCIJSKA AGENCIJA, RC ZAGREB, Podružnica Bjelovar</item>
      <item>VED DOM jednostavno društvo s ograničenom odgovornošću za graditeljstvo i usluge</item>
      <item>Draženka Ćuruvija</item>
      <item>ŽDO U BJELOVARU</item>
      <item>Visoki trgovački sud RH u Zagrebu</item>
      <item>IVANKA JAVOR</item>
    </izvorni_sadrzaj>
    <derivirana_varijabla naziv="DomainObject.Predmet.SudioniciListNaziv_1">
      <item>FINANCIJSKA AGENCIJA, RC ZAGREB, Podružnica Bjelovar</item>
      <item>VED DOM jednostavno društvo s ograničenom odgovornošću za graditeljstvo i usluge</item>
      <item>Draženka Ćuruvija</item>
      <item>ŽDO U BJELOVARU</item>
      <item>Visoki trgovački sud RH u Zagrebu</item>
      <item>IVANKA JAVOR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VED DOM jednostavno društvo s ograničenom odgovornošću za graditeljstvo i usluge, OIB 79690687614, Prilaz Andrije Hebranga 10,43000 Bjelovar</item>
      <item>Draženka Ćuruvija, OIB 02285205031, Prilaz A. Hebranga 10.,43000 Bjelovar</item>
      <item>ŽDO U BJELOVARU, OIB 86821435474</item>
      <item>Visoki trgovački sud RH u Zagrebu</item>
      <item>IVANKA JAVOR, OIB 07273291590, J. J. Strossmayera 2a,43000 Bjelovar</item>
    </izvorni_sadrzaj>
    <derivirana_varijabla naziv="DomainObject.Predmet.SudioniciListAdressOIB_1">
      <item>FINANCIJSKA AGENCIJA, RC ZAGREB, Podružnica Bjelovar, OIB 85821130368, F. Supila 4,43000 Bjelovar</item>
      <item>VED DOM jednostavno društvo s ograničenom odgovornošću za graditeljstvo i usluge, OIB 79690687614, Prilaz Andrije Hebranga 10,43000 Bjelovar</item>
      <item>Draženka Ćuruvija, OIB 02285205031, Prilaz A. Hebranga 10.,43000 Bjelovar</item>
      <item>ŽDO U BJELOVARU, OIB 86821435474</item>
      <item>Visoki trgovački sud RH u Zagrebu</item>
      <item>IVANKA JAVOR, OIB 07273291590, J. J. Strossmayera 2a,43000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847B40-E018-422A-803D-5FD2B800CA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2385</properties:Characters>
  <properties:Lines>67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2018-03-14T07:25:00Z</cp:lastPrinted>
  <dcterms:modified xmlns:xsi="http://www.w3.org/2001/XMLSchema-instance" xsi:type="dcterms:W3CDTF">2018-03-14T07:25:00Z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St-757/2017-20 / Odluka - Rješenje - nastavak postupka zbog naknadne diobe (odluka_St-757_2017-20.docx)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