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F851F6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427BC0">
              <w:rPr>
                <w:noProof/>
                <w:sz w:val="24"/>
              </w:rPr>
              <w:t>1072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f9bd94b" w14:paraId="f9bd94b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396087">
        <w:t xml:space="preserve">dužnikom </w:t>
      </w:r>
      <w:r w:rsidR="00427BC0">
        <w:t>UDRUGA ZA ZAŠTITU HRVATSKE NACIONALNE I KULTURNE BAŠTINE URBS, SPLIT, OIB: 48841094210, Split, Bana Jelačića 4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427BC0" w:rsidRPr="00427BC0">
        <w:t>UDRUGA ZA ZAŠTITU HRVATSKE NACIONALNE I KULTURNE BAŠTINE URBS, SPLIT, OIB: 48841094210, Split, Bana Jelačića 4</w:t>
      </w:r>
      <w:r w:rsidR="00427BC0">
        <w:t xml:space="preserve">, </w:t>
      </w:r>
      <w:r>
        <w:t xml:space="preserve">na </w:t>
      </w:r>
      <w:r w:rsidR="00427BC0">
        <w:t>dan 17</w:t>
      </w:r>
      <w:r w:rsidR="00FF0364">
        <w:t xml:space="preserve">. </w:t>
      </w:r>
      <w:r w:rsidR="00737985">
        <w:t>studenog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 w:rsidR="000006E3">
        <w:t xml:space="preserve">od </w:t>
      </w:r>
      <w:r w:rsidR="00427BC0">
        <w:t>5.637,38</w:t>
      </w:r>
      <w:r w:rsidR="00977805">
        <w:t xml:space="preserve"> </w:t>
      </w:r>
      <w:r>
        <w:t>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90FE3"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562435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006E3"/>
    <w:rsid w:val="00066650"/>
    <w:rsid w:val="00067753"/>
    <w:rsid w:val="00076623"/>
    <w:rsid w:val="00085E7C"/>
    <w:rsid w:val="000B4D96"/>
    <w:rsid w:val="000D5416"/>
    <w:rsid w:val="000E6D83"/>
    <w:rsid w:val="000F6403"/>
    <w:rsid w:val="001700A0"/>
    <w:rsid w:val="00196215"/>
    <w:rsid w:val="001D3E5A"/>
    <w:rsid w:val="00221F64"/>
    <w:rsid w:val="00222F09"/>
    <w:rsid w:val="0028585D"/>
    <w:rsid w:val="002C251D"/>
    <w:rsid w:val="00364774"/>
    <w:rsid w:val="00396087"/>
    <w:rsid w:val="003C2F22"/>
    <w:rsid w:val="0040302B"/>
    <w:rsid w:val="00417EA6"/>
    <w:rsid w:val="004225AC"/>
    <w:rsid w:val="00427BC0"/>
    <w:rsid w:val="00562435"/>
    <w:rsid w:val="0057365F"/>
    <w:rsid w:val="0060211C"/>
    <w:rsid w:val="00681EDC"/>
    <w:rsid w:val="006B0410"/>
    <w:rsid w:val="006C728D"/>
    <w:rsid w:val="0071519E"/>
    <w:rsid w:val="00737985"/>
    <w:rsid w:val="00751BA8"/>
    <w:rsid w:val="00786117"/>
    <w:rsid w:val="007A6838"/>
    <w:rsid w:val="007F7A84"/>
    <w:rsid w:val="00814EDB"/>
    <w:rsid w:val="00815142"/>
    <w:rsid w:val="00853B3E"/>
    <w:rsid w:val="00873D25"/>
    <w:rsid w:val="00876B06"/>
    <w:rsid w:val="008A23A4"/>
    <w:rsid w:val="00907247"/>
    <w:rsid w:val="00977805"/>
    <w:rsid w:val="00981D37"/>
    <w:rsid w:val="00987BA3"/>
    <w:rsid w:val="00A51DE9"/>
    <w:rsid w:val="00A54697"/>
    <w:rsid w:val="00A701BA"/>
    <w:rsid w:val="00AC1D87"/>
    <w:rsid w:val="00B46C21"/>
    <w:rsid w:val="00B7506F"/>
    <w:rsid w:val="00B772A2"/>
    <w:rsid w:val="00BC3309"/>
    <w:rsid w:val="00CA6E0F"/>
    <w:rsid w:val="00CF0D26"/>
    <w:rsid w:val="00CF42D6"/>
    <w:rsid w:val="00D5186A"/>
    <w:rsid w:val="00D8632A"/>
    <w:rsid w:val="00D90FE3"/>
    <w:rsid w:val="00DC527E"/>
    <w:rsid w:val="00DD0D50"/>
    <w:rsid w:val="00E4349A"/>
    <w:rsid w:val="00E45FE0"/>
    <w:rsid w:val="00E601FB"/>
    <w:rsid w:val="00EB1F31"/>
    <w:rsid w:val="00EB6A52"/>
    <w:rsid w:val="00ED1322"/>
    <w:rsid w:val="00ED6473"/>
    <w:rsid w:val="00F0334D"/>
    <w:rsid w:val="00F2599E"/>
    <w:rsid w:val="00F73D4A"/>
    <w:rsid w:val="00F851F6"/>
    <w:rsid w:val="00F96C3C"/>
    <w:rsid w:val="00FB4331"/>
    <w:rsid w:val="00FC1F7E"/>
    <w:rsid w:val="00F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2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4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435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43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43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2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4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435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43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43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St-1072/2017</izvorni_sadrzaj>
    <derivirana_varijabla naziv="DomainObject.Predmet.OznakaBroj_1">St-1072/2017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ZAŠTITU HRVATSKE NACIONALNE I KULTURNE BAŠTINE URBS, SPLIT</izvorni_sadrzaj>
    <derivirana_varijabla naziv="DomainObject.Predmet.ProtustrankaFormated_1">  UDRUGA ZA ZAŠTITU HRVATSKE NACIONALNE I KULTURNE BAŠTINE URBS, SPLIT</derivirana_varijabla>
  </DomainObject.Predmet.ProtustrankaFormated>
  <DomainObject.Predmet.ProtustrankaFormatedOIB>
    <izvorni_sadrzaj>  UDRUGA ZA ZAŠTITU HRVATSKE NACIONALNE I KULTURNE BAŠTINE URBS, SPLIT, OIB 48841094210</izvorni_sadrzaj>
    <derivirana_varijabla naziv="DomainObject.Predmet.ProtustrankaFormatedOIB_1">  UDRUGA ZA ZAŠTITU HRVATSKE NACIONALNE I KULTURNE BAŠTINE URBS, SPLIT, OIB 48841094210</derivirana_varijabla>
  </DomainObject.Predmet.ProtustrankaFormatedOIB>
  <DomainObject.Predmet.ProtustrankaFormatedWithAdress>
    <izvorni_sadrzaj> UDRUGA ZA ZAŠTITU HRVATSKE NACIONALNE I KULTURNE BAŠTINE URBS, SPLIT, Bana Jelačića 4, 21000 Split</izvorni_sadrzaj>
    <derivirana_varijabla naziv="DomainObject.Predmet.ProtustrankaFormatedWithAdress_1"> UDRUGA ZA ZAŠTITU HRVATSKE NACIONALNE I KULTURNE BAŠTINE URBS, SPLIT, Bana Jelačića 4, 21000 Split</derivirana_varijabla>
  </DomainObject.Predmet.ProtustrankaFormatedWithAdress>
  <DomainObject.Predmet.ProtustrankaFormatedWithAdressOIB>
    <izvorni_sadrzaj> UDRUGA ZA ZAŠTITU HRVATSKE NACIONALNE I KULTURNE BAŠTINE URBS, SPLIT, OIB 48841094210, Bana Jelačića 4, 21000 Split</izvorni_sadrzaj>
    <derivirana_varijabla naziv="DomainObject.Predmet.ProtustrankaFormatedWithAdressOIB_1"> UDRUGA ZA ZAŠTITU HRVATSKE NACIONALNE I KULTURNE BAŠTINE URBS, SPLIT, OIB 48841094210, Bana Jelačića 4, 21000 Split</derivirana_varijabla>
  </DomainObject.Predmet.ProtustrankaFormatedWithAdressOIB>
  <DomainObject.Predmet.ProtustrankaWithAdress>
    <izvorni_sadrzaj>UDRUGA ZA ZAŠTITU HRVATSKE NACIONALNE I KULTURNE BAŠTINE URBS, SPLIT Bana Jelačića 4, 21000 Split</izvorni_sadrzaj>
    <derivirana_varijabla naziv="DomainObject.Predmet.ProtustrankaWithAdress_1">UDRUGA ZA ZAŠTITU HRVATSKE NACIONALNE I KULTURNE BAŠTINE URBS, SPLIT Bana Jelačića 4, 21000 Split</derivirana_varijabla>
  </DomainObject.Predmet.ProtustrankaWithAdress>
  <DomainObject.Predmet.ProtustrankaWithAdressOIB>
    <izvorni_sadrzaj>UDRUGA ZA ZAŠTITU HRVATSKE NACIONALNE I KULTURNE BAŠTINE URBS, SPLIT, OIB 48841094210, Bana Jelačića 4, 21000 Split</izvorni_sadrzaj>
    <derivirana_varijabla naziv="DomainObject.Predmet.ProtustrankaWithAdressOIB_1">UDRUGA ZA ZAŠTITU HRVATSKE NACIONALNE I KULTURNE BAŠTINE URBS, SPLIT, OIB 48841094210, Bana Jelačića 4, 21000 Split</derivirana_varijabla>
  </DomainObject.Predmet.ProtustrankaWithAdressOIB>
  <DomainObject.Predmet.ProtustrankaNazivFormated>
    <izvorni_sadrzaj>UDRUGA ZA ZAŠTITU HRVATSKE NACIONALNE I KULTURNE BAŠTINE URBS, SPLIT</izvorni_sadrzaj>
    <derivirana_varijabla naziv="DomainObject.Predmet.ProtustrankaNazivFormated_1">UDRUGA ZA ZAŠTITU HRVATSKE NACIONALNE I KULTURNE BAŠTINE URBS, SPLIT</derivirana_varijabla>
  </DomainObject.Predmet.ProtustrankaNazivFormated>
  <DomainObject.Predmet.ProtustrankaNazivFormatedOIB>
    <izvorni_sadrzaj>UDRUGA ZA ZAŠTITU HRVATSKE NACIONALNE I KULTURNE BAŠTINE URBS, SPLIT, OIB 48841094210</izvorni_sadrzaj>
    <derivirana_varijabla naziv="DomainObject.Predmet.ProtustrankaNazivFormatedOIB_1">UDRUGA ZA ZAŠTITU HRVATSKE NACIONALNE I KULTURNE BAŠTINE URBS, SPLIT, OIB 48841094210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5637.38</izvorni_sadrzaj>
    <derivirana_varijabla naziv="DomainObject.Predmet.TrenutnaVrijednost_1">5637.38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ZA ZAŠTITU HRVATSKE NACIONALNE I KULTURNE BAŠTINE URBS, SPLIT</item>
    </izvorni_sadrzaj>
    <derivirana_varijabla naziv="DomainObject.Predmet.ProtuStrankaListFormated_1">
      <item>UDRUGA ZA ZAŠTITU HRVATSKE NACIONALNE I KULTURNE BAŠTINE URBS, SPLIT</item>
    </derivirana_varijabla>
  </DomainObject.Predmet.ProtuStrankaListFormated>
  <DomainObject.Predmet.ProtuStrankaListFormatedOIB>
    <izvorni_sadrzaj>
      <item>UDRUGA ZA ZAŠTITU HRVATSKE NACIONALNE I KULTURNE BAŠTINE URBS, SPLIT, OIB 48841094210</item>
    </izvorni_sadrzaj>
    <derivirana_varijabla naziv="DomainObject.Predmet.ProtuStrankaListFormatedOIB_1">
      <item>UDRUGA ZA ZAŠTITU HRVATSKE NACIONALNE I KULTURNE BAŠTINE URBS, SPLIT, OIB 48841094210</item>
    </derivirana_varijabla>
  </DomainObject.Predmet.ProtuStrankaListFormatedOIB>
  <DomainObject.Predmet.ProtuStrankaListFormatedWithAdress>
    <izvorni_sadrzaj>
      <item>UDRUGA ZA ZAŠTITU HRVATSKE NACIONALNE I KULTURNE BAŠTINE URBS, SPLIT, Bana Jelačića 4, 21000 Split</item>
    </izvorni_sadrzaj>
    <derivirana_varijabla naziv="DomainObject.Predmet.ProtuStrankaListFormatedWithAdress_1">
      <item>UDRUGA ZA ZAŠTITU HRVATSKE NACIONALNE I KULTURNE BAŠTINE URBS, SPLIT, Bana Jelačića 4, 21000 Split</item>
    </derivirana_varijabla>
  </DomainObject.Predmet.ProtuStrankaListFormatedWithAdress>
  <DomainObject.Predmet.ProtuStrankaListFormatedWithAdressOIB>
    <izvorni_sadrzaj>
      <item>UDRUGA ZA ZAŠTITU HRVATSKE NACIONALNE I KULTURNE BAŠTINE URBS, SPLIT, OIB 48841094210, Bana Jelačića 4, 21000 Split</item>
    </izvorni_sadrzaj>
    <derivirana_varijabla naziv="DomainObject.Predmet.ProtuStrankaListFormatedWithAdressOIB_1">
      <item>UDRUGA ZA ZAŠTITU HRVATSKE NACIONALNE I KULTURNE BAŠTINE URBS, SPLIT, OIB 48841094210, Bana Jelačića 4, 21000 Split</item>
    </derivirana_varijabla>
  </DomainObject.Predmet.ProtuStrankaListFormatedWithAdressOIB>
  <DomainObject.Predmet.ProtuStrankaListNazivFormated>
    <izvorni_sadrzaj>
      <item>UDRUGA ZA ZAŠTITU HRVATSKE NACIONALNE I KULTURNE BAŠTINE URBS, SPLIT</item>
    </izvorni_sadrzaj>
    <derivirana_varijabla naziv="DomainObject.Predmet.ProtuStrankaListNazivFormated_1">
      <item>UDRUGA ZA ZAŠTITU HRVATSKE NACIONALNE I KULTURNE BAŠTINE URBS, SPLIT</item>
    </derivirana_varijabla>
  </DomainObject.Predmet.ProtuStrankaListNazivFormated>
  <DomainObject.Predmet.ProtuStrankaListNazivFormatedOIB>
    <izvorni_sadrzaj>
      <item>UDRUGA ZA ZAŠTITU HRVATSKE NACIONALNE I KULTURNE BAŠTINE URBS, SPLIT, OIB 48841094210</item>
    </izvorni_sadrzaj>
    <derivirana_varijabla naziv="DomainObject.Predmet.ProtuStrankaListNazivFormatedOIB_1">
      <item>UDRUGA ZA ZAŠTITU HRVATSKE NACIONALNE I KULTURNE BAŠTINE URBS, SPLIT, OIB 48841094210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ZA ZAŠTITU HRVATSKE NACIONALNE I KULTURNE BAŠTINE URBS, SPLIT</izvorni_sadrzaj>
    <derivirana_varijabla naziv="DomainObject.Predmet.ProtustrankaIDrugi_1">UDRUGA ZA ZAŠTITU HRVATSKE NACIONALNE I KULTURNE BAŠTINE URBS,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ZA ZAŠTITU HRVATSKE NACIONALNE I KULTURNE BAŠTINE URBS, SPLIT, OIB 48841094210, Bana Jelačića 4, 21000 Split</izvorni_sadrzaj>
    <derivirana_varijabla naziv="DomainObject.Predmet.ProtustrankaIDrugiAdressOIB_1">UDRUGA ZA ZAŠTITU HRVATSKE NACIONALNE I KULTURNE BAŠTINE URBS, SPLIT, OIB 48841094210, Bana Jelačića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ZAŠTITU HRVATSKE NACIONALNE I KULTURNE BAŠTINE URBS, SPLIT</item>
      <item>FINANCIJSKA AGENCIJA, RC SPLIT</item>
    </izvorni_sadrzaj>
    <derivirana_varijabla naziv="DomainObject.Predmet.SudioniciListNaziv_1">
      <item>UDRUGA ZA ZAŠTITU HRVATSKE NACIONALNE I KULTURNE BAŠTINE URBS, SPLIT</item>
      <item>FINANCIJSKA AGENCIJA, RC SPLIT</item>
    </derivirana_varijabla>
  </DomainObject.Predmet.SudioniciListNaziv>
  <DomainObject.Predmet.SudioniciListAdressOIB>
    <izvorni_sadrzaj>
      <item>UDRUGA ZA ZAŠTITU HRVATSKE NACIONALNE I KULTURNE BAŠTINE URBS, SPLIT, OIB 48841094210, Bana Jelačića 4,21000 Split</item>
      <item>FINANCIJSKA AGENCIJA, RC SPLIT, OIB 85821130368, Mažuranićevo šetalište 24 b,21000 Split</item>
    </izvorni_sadrzaj>
    <derivirana_varijabla naziv="DomainObject.Predmet.SudioniciListAdressOIB_1">
      <item>UDRUGA ZA ZAŠTITU HRVATSKE NACIONALNE I KULTURNE BAŠTINE URBS, SPLIT, OIB 48841094210, Bana Jelačića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48841094210</item>
      <item>, OIB 85821130368</item>
    </izvorni_sadrzaj>
    <derivirana_varijabla naziv="DomainObject.Predmet.SudioniciListNazivOIB_1">
      <item>, OIB 48841094210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1907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2017-12-22T09:11:00Z</dcterms:created>
  <dc:creator>Katarina Mikulić</dc:creator>
  <cp:lastModifiedBy>Ana Golub Gruić</cp:lastModifiedBy>
  <cp:lastPrinted>2017-12-22T09:13:00Z</cp:lastPrinted>
  <dcterms:modified xmlns:xsi="http://www.w3.org/2001/XMLSchema-instance" xsi:type="dcterms:W3CDTF">2017-12-22T09:33:00Z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