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3f29" w14:paraId="0543f29" w:rsidRDefault="009A3118" w:rsidP="00710D9A" w:rsidR="001725C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3C91">
        <w:rPr>
          <w:rFonts w:hAnsi="Times New Roman" w:ascii="Times New Roman"/>
          <w:noProof/>
          <w:lang w:eastAsia="hr-HR"/>
        </w:rPr>
        <w:t xml:space="preserve">   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74528F">
        <w:rPr>
          <w:rFonts w:hAnsi="Times New Roman" w:ascii="Times New Roman"/>
        </w:rPr>
        <w:t>6359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710D9A" w:rsidP="00710D9A" w:rsidR="00710D9A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710D9A" w:rsidP="00710D9A" w:rsidR="00710D9A" w:rsidRPr="00302B69">
      <w:pPr>
        <w:rPr>
          <w:rFonts w:hAnsi="Times New Roman" w:ascii="Times New Roman"/>
        </w:rPr>
      </w:pPr>
      <w:r w:rsidRPr="00302B69">
        <w:rPr>
          <w:rFonts w:hAnsi="Times New Roman" w:ascii="Times New Roman"/>
        </w:rPr>
        <w:t xml:space="preserve">  Trgovački sud u Zagrebu</w:t>
      </w:r>
    </w:p>
    <w:p w:rsidRDefault="00710D9A" w:rsidP="00710D9A" w:rsidR="00710D9A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302B69">
        <w:rPr>
          <w:rFonts w:hAnsi="Times New Roman" w:ascii="Times New Roman"/>
        </w:rPr>
        <w:t>Zagreb, Amruševa 2/II</w:t>
      </w:r>
      <w:r>
        <w:rPr>
          <w:rFonts w:hAnsi="Times New Roman" w:ascii="Times New Roman"/>
        </w:rPr>
        <w:t>I</w:t>
      </w:r>
      <w:r w:rsidRPr="00302B69">
        <w:rPr>
          <w:rFonts w:hAnsi="Times New Roman" w:ascii="Times New Roman"/>
        </w:rPr>
        <w:t xml:space="preserve">                                                                           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313C91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74528F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TOUT VA BIEN ! j.d.o.o. za filmsku produkciju i audiovizualnu djelatnost, iz Zagreba, Hvarska 8, OIB: 06871095901, MBS:  080879273,  dana 20. ožujka 2017.</w:t>
      </w:r>
    </w:p>
    <w:p w:rsidRDefault="00313C91" w:rsidP="0074528F" w:rsidR="00313C91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4528F" w:rsidRPr="0074528F">
        <w:rPr>
          <w:rFonts w:hAnsi="Times New Roman" w:ascii="Times New Roman"/>
        </w:rPr>
        <w:t>TOUT VA BIEN ! j.d.o.o. za filmsku produkciju i audiovizualnu djelatnost, iz Zagreba, Hvarska 8, OIB: 06871095901, MBS:  080879273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4528F">
        <w:rPr>
          <w:rFonts w:hAnsi="Times New Roman" w:ascii="Times New Roman"/>
        </w:rPr>
        <w:t>6359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ožujka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4528F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313C91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2B" w:rsidP="00A83AC6" w:rsidR="0014372B">
      <w:r>
        <w:separator/>
      </w:r>
    </w:p>
  </w:endnote>
  <w:endnote w:id="0" w:type="continuationSeparator">
    <w:p w:rsidRDefault="0014372B" w:rsidP="00A83AC6" w:rsidR="00143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2B" w:rsidP="00A83AC6" w:rsidR="0014372B">
      <w:r>
        <w:separator/>
      </w:r>
    </w:p>
  </w:footnote>
  <w:footnote w:id="0" w:type="continuationSeparator">
    <w:p w:rsidRDefault="0014372B" w:rsidP="00A83AC6" w:rsidR="00143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580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6359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4372B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13C91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7035B4"/>
    <w:rsid w:val="00710D9A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4758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60A55"/>
    <w:rsid w:val="00D83115"/>
    <w:rsid w:val="00DB60EB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6359</izvorni_sadrzaj>
    <derivirana_varijabla naziv="DomainObject.Predmet.Broj_1">6359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St-6359/2016</izvorni_sadrzaj>
    <derivirana_varijabla naziv="DomainObject.Predmet.OznakaBroj_1">St-6359/2016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TOUT VA BIEN ! j.d.o.o. za filmsku produkciju i audiovizualnu djelatnost zastupanog po punomoćniku NIVES ZEMBA</izvorni_sadrzaj>
    <derivirana_varijabla naziv="DomainObject.Predmet.ProtustrankaFormated_1">  TOUT VA BIEN ! j.d.o.o. za filmsku produkciju i audiovizualnu djelatnost zastupanog po punomoćniku NIVES ZEMBA</derivirana_varijabla>
  </DomainObject.Predmet.ProtustrankaFormated>
  <DomainObject.Predmet.ProtustrankaFormatedOIB>
    <izvorni_sadrzaj>  TOUT VA BIEN ! j.d.o.o. za filmsku produkciju i audiovizualnu djelatnost, OIB 06871095901 zastupanog po punomoćniku NIVES ZEMBA</izvorni_sadrzaj>
    <derivirana_varijabla naziv="DomainObject.Predmet.ProtustrankaFormatedOIB_1">  TOUT VA BIEN ! j.d.o.o. za filmsku produkciju i audiovizualnu djelatnost, OIB 06871095901 zastupanog po punomoćniku NIVES ZEMBA</derivirana_varijabla>
  </DomainObject.Predmet.ProtustrankaFormatedOIB>
  <DomainObject.Predmet.ProtustrankaFormatedWithAdress>
    <izvorni_sadrzaj> TOUT VA BIEN ! j.d.o.o. za filmsku produkciju i audiovizualnu djelatnost, Hvarska 8, 10000 Zagreb zastupanog po punomoćniku NIVES ZEMBA</izvorni_sadrzaj>
    <derivirana_varijabla naziv="DomainObject.Predmet.ProtustrankaFormatedWithAdress_1"> TOUT VA BIEN ! j.d.o.o. za filmsku produkciju i audiovizualnu djelatnost, Hvarska 8, 10000 Zagreb zastupanog po punomoćniku NIVES ZEMBA</derivirana_varijabla>
  </DomainObject.Predmet.ProtustrankaFormatedWithAdress>
  <DomainObject.Predmet.ProtustrankaFormatedWithAdressOIB>
    <izvorni_sadrzaj> TOUT VA BIEN ! j.d.o.o. za filmsku produkciju i audiovizualnu djelatnost, OIB 06871095901, Hvarska 8, 10000 Zagreb zastupanog po punomoćniku NIVES ZEMBA</izvorni_sadrzaj>
    <derivirana_varijabla naziv="DomainObject.Predmet.ProtustrankaFormatedWithAdressOIB_1"> TOUT VA BIEN ! j.d.o.o. za filmsku produkciju i audiovizualnu djelatnost, OIB 06871095901, Hvarska 8, 10000 Zagreb zastupanog po punomoćniku NIVES ZEMBA</derivirana_varijabla>
  </DomainObject.Predmet.ProtustrankaFormatedWithAdressOIB>
  <DomainObject.Predmet.ProtustrankaWithAdress>
    <izvorni_sadrzaj>TOUT VA BIEN ! j.d.o.o. za filmsku produkciju i audiovizualnu djelatnost Hvarska 8, 10000 Zagreb</izvorni_sadrzaj>
    <derivirana_varijabla naziv="DomainObject.Predmet.ProtustrankaWithAdress_1">TOUT VA BIEN ! j.d.o.o. za filmsku produkciju i audiovizualnu djelatnost Hvarska 8, 10000 Zagreb</derivirana_varijabla>
  </DomainObject.Predmet.ProtustrankaWithAdress>
  <DomainObject.Predmet.ProtustrankaWithAdressOIB>
    <izvorni_sadrzaj>TOUT VA BIEN ! j.d.o.o. za filmsku produkciju i audiovizualnu djelatnost, OIB 06871095901, Hvarska 8, 10000 Zagreb</izvorni_sadrzaj>
    <derivirana_varijabla naziv="DomainObject.Predmet.ProtustrankaWithAdressOIB_1">TOUT VA BIEN ! j.d.o.o. za filmsku produkciju i audiovizualnu djelatnost, OIB 06871095901, Hvarska 8, 10000 Zagreb</derivirana_varijabla>
  </DomainObject.Predmet.ProtustrankaWithAdressOIB>
  <DomainObject.Predmet.ProtustrankaNazivFormated>
    <izvorni_sadrzaj>TOUT VA BIEN ! j.d.o.o. za filmsku produkciju i audiovizualnu djelatnost</izvorni_sadrzaj>
    <derivirana_varijabla naziv="DomainObject.Predmet.ProtustrankaNazivFormated_1">TOUT VA BIEN ! j.d.o.o. za filmsku produkciju i audiovizualnu djelatnost</derivirana_varijabla>
  </DomainObject.Predmet.ProtustrankaNazivFormated>
  <DomainObject.Predmet.ProtustrankaNazivFormatedOIB>
    <izvorni_sadrzaj>TOUT VA BIEN ! j.d.o.o. za filmsku produkciju i audiovizualnu djelatnost, OIB 06871095901</izvorni_sadrzaj>
    <derivirana_varijabla naziv="DomainObject.Predmet.ProtustrankaNazivFormatedOIB_1">TOUT VA BIEN ! j.d.o.o. za filmsku produkciju i audiovizualnu djelatnost, OIB 06871095901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TOUT VA BIEN ! j.d.o.o. za filmsku produkciju i audiovizualnu djelatnost zastupanog po punomoćniku NIVES ZEMBA</item>
    </izvorni_sadrzaj>
    <derivirana_varijabla naziv="DomainObject.Predmet.ProtuStrankaListFormated_1">
      <item>TOUT VA BIEN ! j.d.o.o. za filmsku produkciju i audiovizualnu djelatnost zastupanog po punomoćniku NIVES ZEMBA</item>
    </derivirana_varijabla>
  </DomainObject.Predmet.ProtuStrankaListFormated>
  <DomainObject.Predmet.ProtuStrankaListFormatedOIB>
    <izvorni_sadrzaj>
      <item>TOUT VA BIEN ! j.d.o.o. za filmsku produkciju i audiovizualnu djelatnost, OIB 06871095901 zastupanog po punomoćniku NIVES ZEMBA</item>
    </izvorni_sadrzaj>
    <derivirana_varijabla naziv="DomainObject.Predmet.ProtuStrankaListFormatedOIB_1">
      <item>TOUT VA BIEN ! j.d.o.o. za filmsku produkciju i audiovizualnu djelatnost, OIB 06871095901 zastupanog po punomoćniku NIVES ZEMBA</item>
    </derivirana_varijabla>
  </DomainObject.Predmet.ProtuStrankaListFormatedOIB>
  <DomainObject.Predmet.ProtuStrankaListFormatedWithAdress>
    <izvorni_sadrzaj>
      <item>TOUT VA BIEN ! j.d.o.o. za filmsku produkciju i audiovizualnu djelatnost, Hvarska 8, 10000 Zagreb zastupanog po punomoćniku NIVES ZEMBA</item>
    </izvorni_sadrzaj>
    <derivirana_varijabla naziv="DomainObject.Predmet.ProtuStrankaListFormatedWithAdress_1">
      <item>TOUT VA BIEN ! j.d.o.o. za filmsku produkciju i audiovizualnu djelatnost, Hvarska 8, 10000 Zagreb zastupanog po punomoćniku NIVES ZEMBA</item>
    </derivirana_varijabla>
  </DomainObject.Predmet.ProtuStrankaListFormatedWithAdress>
  <DomainObject.Predmet.ProtuStrankaListFormatedWithAdressOIB>
    <izvorni_sadrzaj>
      <item>TOUT VA BIEN ! j.d.o.o. za filmsku produkciju i audiovizualnu djelatnost, OIB 06871095901, Hvarska 8, 10000 Zagreb zastupanog po punomoćniku NIVES ZEMBA</item>
    </izvorni_sadrzaj>
    <derivirana_varijabla naziv="DomainObject.Predmet.ProtuStrankaListFormatedWithAdressOIB_1">
      <item>TOUT VA BIEN ! j.d.o.o. za filmsku produkciju i audiovizualnu djelatnost, OIB 06871095901, Hvarska 8, 10000 Zagreb zastupanog po punomoćniku NIVES ZEMBA</item>
    </derivirana_varijabla>
  </DomainObject.Predmet.ProtuStrankaListFormatedWithAdressOIB>
  <DomainObject.Predmet.ProtuStrankaListNazivFormated>
    <izvorni_sadrzaj>
      <item>TOUT VA BIEN ! j.d.o.o. za filmsku produkciju i audiovizualnu djelatnost</item>
    </izvorni_sadrzaj>
    <derivirana_varijabla naziv="DomainObject.Predmet.ProtuStrankaListNazivFormated_1">
      <item>TOUT VA BIEN ! j.d.o.o. za filmsku produkciju i audiovizualnu djelatnost</item>
    </derivirana_varijabla>
  </DomainObject.Predmet.ProtuStrankaListNazivFormated>
  <DomainObject.Predmet.ProtuStrankaListNazivFormatedOIB>
    <izvorni_sadrzaj>
      <item>TOUT VA BIEN ! j.d.o.o. za filmsku produkciju i audiovizualnu djelatnost, OIB 06871095901</item>
    </izvorni_sadrzaj>
    <derivirana_varijabla naziv="DomainObject.Predmet.ProtuStrankaListNazivFormatedOIB_1">
      <item>TOUT VA BIEN ! j.d.o.o. za filmsku produkciju i audiovizualnu djelatnost, OIB 06871095901</item>
    </derivirana_varijabla>
  </DomainObject.Predmet.ProtuStrankaListNazivFormatedOIB>
  <DomainObject.Predmet.OstaliListFormated>
    <izvorni_sadrzaj>
      <item>NIVES ZEMBA punomoćnik sudionika u postupku TOUT VA BIEN ! j.d.o.o. za filmsku produkciju i audiovizualnu djelatnost</item>
    </izvorni_sadrzaj>
    <derivirana_varijabla naziv="DomainObject.Predmet.OstaliListFormated_1">
      <item>NIVES ZEMBA punomoćnik sudionika u postupku TOUT VA BIEN ! j.d.o.o. za filmsku produkciju i audiovizualnu djelatnost</item>
    </derivirana_varijabla>
  </DomainObject.Predmet.OstaliListFormated>
  <DomainObject.Predmet.OstaliListFormatedOIB>
    <izvorni_sadrzaj>
      <item>NIVES ZEMBA, OIB 59582304208 punomoćnik sudionika u postupku TOUT VA BIEN ! j.d.o.o. za filmsku produkciju i audiovizualnu djelatnost</item>
    </izvorni_sadrzaj>
    <derivirana_varijabla naziv="DomainObject.Predmet.OstaliListFormatedOIB_1">
      <item>NIVES ZEMBA, OIB 59582304208 punomoćnik sudionika u postupku TOUT VA BIEN ! j.d.o.o. za filmsku produkciju i audiovizualnu djelatnost</item>
    </derivirana_varijabla>
  </DomainObject.Predmet.OstaliListFormatedOIB>
  <DomainObject.Predmet.OstaliListFormatedWithAdress>
    <izvorni_sadrzaj>
      <item>NIVES ZEMBA, Side Košutić 2, 10000 Zagreb punomoćnik sudionika u postupku TOUT VA BIEN ! j.d.o.o. za filmsku produkciju i audiovizualnu djelatnost</item>
    </izvorni_sadrzaj>
    <derivirana_varijabla naziv="DomainObject.Predmet.OstaliListFormatedWithAdress_1">
      <item>NIVES ZEMBA, Side Košutić 2, 10000 Zagreb punomoćnik sudionika u postupku TOUT VA BIEN ! j.d.o.o. za filmsku produkciju i audiovizualnu djelatnost</item>
    </derivirana_varijabla>
  </DomainObject.Predmet.OstaliListFormatedWithAdress>
  <DomainObject.Predmet.OstaliListFormatedWithAdressOIB>
    <izvorni_sadrzaj>
      <item>NIVES ZEMBA, OIB 59582304208, Side Košutić 2, 10000 Zagreb punomoćnik sudionika u postupku TOUT VA BIEN ! j.d.o.o. za filmsku produkciju i audiovizualnu djelatnost</item>
    </izvorni_sadrzaj>
    <derivirana_varijabla naziv="DomainObject.Predmet.OstaliListFormatedWithAdressOIB_1">
      <item>NIVES ZEMBA, OIB 59582304208, Side Košutić 2, 10000 Zagreb punomoćnik sudionika u postupku TOUT VA BIEN ! j.d.o.o. za filmsku produkciju i audiovizualnu djelatnost</item>
    </derivirana_varijabla>
  </DomainObject.Predmet.OstaliListFormatedWithAdressOIB>
  <DomainObject.Predmet.OstaliListNazivFormated>
    <izvorni_sadrzaj>
      <item>NIVES ZEMBA</item>
    </izvorni_sadrzaj>
    <derivirana_varijabla naziv="DomainObject.Predmet.OstaliListNazivFormated_1">
      <item>NIVES ZEMBA</item>
    </derivirana_varijabla>
  </DomainObject.Predmet.OstaliListNazivFormated>
  <DomainObject.Predmet.OstaliListNazivFormatedOIB>
    <izvorni_sadrzaj>
      <item>NIVES ZEMBA, OIB 59582304208</item>
    </izvorni_sadrzaj>
    <derivirana_varijabla naziv="DomainObject.Predmet.OstaliListNazivFormatedOIB_1">
      <item>NIVES ZEMBA, OIB 59582304208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TOUT VA BIEN ! j.d.o.o. za filmsku produkciju i audiovizualnu djelatnost</izvorni_sadrzaj>
    <derivirana_varijabla naziv="DomainObject.Predmet.ProtustrankaIDrugi_1">TOUT VA BIEN ! j.d.o.o. za filmsku produkciju i audiovizualnu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TOUT VA BIEN ! j.d.o.o. za filmsku produkciju i audiovizualnu djelatnost, OIB 06871095901, Hvarska 8, 10000 Zagreb</izvorni_sadrzaj>
    <derivirana_varijabla naziv="DomainObject.Predmet.ProtustrankaIDrugiAdressOIB_1">TOUT VA BIEN ! j.d.o.o. za filmsku produkciju i audiovizualnu djelatnost, OIB 06871095901, Hvarska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TOUT VA BIEN ! j.d.o.o. za filmsku produkciju i audiovizualnu djelatnost</item>
      <item>NIVES ZEMBA</item>
    </izvorni_sadrzaj>
    <derivirana_varijabla naziv="DomainObject.Predmet.SudioniciListNaziv_1">
      <item>FINA Regionalni centar Zagreb</item>
      <item>TOUT VA BIEN ! j.d.o.o. za filmsku produkciju i audiovizualnu djelatnost</item>
      <item>NIVES ZEMBA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izvorni_sadrzaj>
    <derivirana_varijabla naziv="DomainObject.Predmet.SudioniciListAdressOIB_1"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06871095901</item>
      <item>, OIB 59582304208</item>
    </izvorni_sadrzaj>
    <derivirana_varijabla naziv="DomainObject.Predmet.SudioniciListNazivOIB_1">
      <item>, OIB 85821130368</item>
      <item>, OIB 06871095901</item>
      <item>, OIB 59582304208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A428C-35DF-401B-9479-D8ACD3F6D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1921</properties:Characters>
  <properties:Lines>52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2017-03-21T10:56:00Z</dcterms:created>
  <dc:creator>Vesna Fundurulić Perišin</dc:creator>
  <cp:lastModifiedBy>Zlatka Plivelić</cp:lastModifiedBy>
  <cp:lastPrinted>2017-03-21T12:42:00Z</cp:lastPrinted>
  <dcterms:modified xmlns:xsi="http://www.w3.org/2001/XMLSchema-instance" xsi:type="dcterms:W3CDTF">2017-03-21T12:44:00Z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