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21d3" w14:paraId="ee221d3"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426E7F"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E71B8">
      <w:pPr>
        <w:pStyle w:val="Bezproreda"/>
        <w:rPr>
          <w:color w:val="FF0000"/>
        </w:rPr>
      </w:pPr>
      <w:r>
        <w:t>TRGOVAČKI SUD U VARAŽDINU</w:t>
      </w:r>
      <w:r>
        <w:tab/>
      </w:r>
      <w:r>
        <w:tab/>
      </w:r>
      <w:r>
        <w:tab/>
        <w:t xml:space="preserve">Poslovni broj: </w:t>
      </w:r>
      <w:r w:rsidR="00E728AB">
        <w:t xml:space="preserve">2 </w:t>
      </w:r>
      <w:r>
        <w:t>St-</w:t>
      </w:r>
      <w:r w:rsidR="000E1E11">
        <w:t>66</w:t>
      </w:r>
      <w:r w:rsidR="00D07524">
        <w:t>/1</w:t>
      </w:r>
      <w:r w:rsidR="000E1E11">
        <w:t>7</w:t>
      </w:r>
      <w:r w:rsidR="00D07524">
        <w:t>-</w:t>
      </w:r>
      <w:r w:rsidR="000E1E11">
        <w:t>8</w:t>
      </w:r>
    </w:p>
    <w:p w:rsidRDefault="00FE71B8" w:rsidR="00FE71B8">
      <w:pPr>
        <w:pStyle w:val="Bezproreda"/>
        <w:rPr>
          <w:b/>
        </w:rPr>
      </w:pPr>
      <w:r>
        <w:t>42000 Varaždin, Ul. braće Radić 2</w:t>
      </w: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Financijske agencije Regionalni centar Zagreb, OIB: 85821130368, Podružnica Varaždin, Augusta Cesarca 2, Varaždin, za otvaranje stečajnog postupka nad dužnikom </w:t>
      </w:r>
      <w:r w:rsidR="000E1E11">
        <w:t xml:space="preserve">STUDIO IVANA d.o.o., OIB: 93830311566, </w:t>
      </w:r>
      <w:proofErr w:type="spellStart"/>
      <w:r w:rsidR="000E1E11">
        <w:t>Zasadbreg</w:t>
      </w:r>
      <w:proofErr w:type="spellEnd"/>
      <w:r w:rsidR="000E1E11">
        <w:t xml:space="preserve"> 223/a (Općina Sveti Juraj Na </w:t>
      </w:r>
      <w:proofErr w:type="spellStart"/>
      <w:r w:rsidR="000E1E11">
        <w:t>Bregu</w:t>
      </w:r>
      <w:proofErr w:type="spellEnd"/>
      <w:r w:rsidR="000E1E11">
        <w:t>)</w:t>
      </w:r>
      <w:r>
        <w:t xml:space="preserve">, </w:t>
      </w:r>
      <w:r w:rsidR="00FE71B8">
        <w:t xml:space="preserve">dana </w:t>
      </w:r>
      <w:r>
        <w:t>20. travnja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0E1E11">
        <w:t xml:space="preserve">STUDIO IVANA d.o.o., OIB: 93830311566, </w:t>
      </w:r>
      <w:proofErr w:type="spellStart"/>
      <w:r w:rsidR="000E1E11">
        <w:t>Zasadbreg</w:t>
      </w:r>
      <w:proofErr w:type="spellEnd"/>
      <w:r w:rsidR="000E1E11">
        <w:t xml:space="preserve"> 223/a, </w:t>
      </w:r>
      <w:r>
        <w:t xml:space="preserve">s danom </w:t>
      </w:r>
      <w:r w:rsidR="00D07524">
        <w:t>20. travnja 2017.</w:t>
      </w:r>
      <w:r>
        <w:t xml:space="preserve"> u </w:t>
      </w:r>
      <w:r w:rsidR="00D07524">
        <w:t>13,30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0E1E11">
        <w:t xml:space="preserve">Snježana </w:t>
      </w:r>
      <w:proofErr w:type="spellStart"/>
      <w:r w:rsidR="000E1E11">
        <w:t>Drenški</w:t>
      </w:r>
      <w:proofErr w:type="spellEnd"/>
      <w:r w:rsidR="000E1E11">
        <w:t>, OIB: 91456479037, Sunčani put 8, Samobor</w:t>
      </w:r>
      <w:r>
        <w:t>.</w:t>
      </w:r>
    </w:p>
    <w:p w:rsidRDefault="00FE71B8" w:rsidR="00FE71B8">
      <w:pPr>
        <w:spacing w:after="0"/>
        <w:jc w:val="both"/>
      </w:pPr>
    </w:p>
    <w:p w:rsidRDefault="00FE71B8" w:rsidR="00FE71B8">
      <w:pPr>
        <w:spacing w:after="0"/>
        <w:jc w:val="both"/>
      </w:pPr>
      <w:r>
        <w:tab/>
        <w:t>III. Zaključuje se stečajni postupak nad stečajnim dužnikom</w:t>
      </w:r>
      <w:r w:rsidR="000E1E11">
        <w:t xml:space="preserve"> STUDIO IVANA d.o.o., OIB: 93830311566, </w:t>
      </w:r>
      <w:proofErr w:type="spellStart"/>
      <w:r w:rsidR="000E1E11">
        <w:t>Zasadbreg</w:t>
      </w:r>
      <w:proofErr w:type="spellEnd"/>
      <w:r w:rsidR="000E1E11">
        <w:t xml:space="preserve"> 223/a</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0E1E11">
        <w:t xml:space="preserve"> STUDIO IVANA d.o.o., OIB: 93830311566, </w:t>
      </w:r>
      <w:proofErr w:type="spellStart"/>
      <w:r w:rsidR="000E1E11">
        <w:t>Zasadbreg</w:t>
      </w:r>
      <w:proofErr w:type="spellEnd"/>
      <w:r w:rsidR="000E1E11">
        <w:t xml:space="preserve"> 223/a</w:t>
      </w:r>
      <w:r>
        <w:t>, bit će brisan iz sudskog registra.</w:t>
      </w:r>
    </w:p>
    <w:p w:rsidRDefault="00FE71B8" w:rsidR="00FE71B8">
      <w:pPr>
        <w:spacing w:after="0"/>
        <w:jc w:val="both"/>
      </w:pPr>
    </w:p>
    <w:p w:rsidRDefault="00877768" w:rsidR="00877768">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0E1E11">
        <w:t>6. veljače</w:t>
      </w:r>
      <w:r w:rsidR="004F46AB">
        <w:t xml:space="preserve"> 201</w:t>
      </w:r>
      <w:r w:rsidR="000E1E11">
        <w:t>7</w:t>
      </w:r>
      <w:r w:rsidR="004F46AB">
        <w:t>.</w:t>
      </w:r>
      <w:r>
        <w:t xml:space="preserve"> podnio ovome sudu prijedlog za otvaranje stečajnog postupka nad dužnikom, navodeći da dužnik ima evidentirane neizvršene osnove za plaćanje u neprekinutom razdoblju od </w:t>
      </w:r>
      <w:r w:rsidR="004F46AB">
        <w:t>1</w:t>
      </w:r>
      <w:r w:rsidR="000E1E11">
        <w:t>20</w:t>
      </w:r>
      <w:r w:rsidRPr="00FE71B8">
        <w:rPr>
          <w:color w:val="FF0000"/>
        </w:rPr>
        <w:t xml:space="preserve"> </w:t>
      </w:r>
      <w:r>
        <w:t xml:space="preserve">dana, u ukupnom iznosu od </w:t>
      </w:r>
      <w:r w:rsidR="000E1E11">
        <w:t>11.292,40</w:t>
      </w:r>
      <w:r>
        <w:t xml:space="preserve"> kn i ima </w:t>
      </w:r>
      <w:r w:rsidR="000E1E11">
        <w:t>jednu</w:t>
      </w:r>
      <w:r>
        <w:t xml:space="preserve"> zaposlen</w:t>
      </w:r>
      <w:r w:rsidR="000E1E11">
        <w:t>u</w:t>
      </w:r>
      <w:r>
        <w:t xml:space="preserve"> osob</w:t>
      </w:r>
      <w:r w:rsidR="000E1E11">
        <w:t>u</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877768">
        <w:t>6</w:t>
      </w:r>
      <w:r w:rsidR="004F46AB">
        <w:t>6/1</w:t>
      </w:r>
      <w:r w:rsidR="00877768">
        <w:t>7-7</w:t>
      </w:r>
      <w:r>
        <w:t xml:space="preserve"> od </w:t>
      </w:r>
      <w:r w:rsidR="004F46AB">
        <w:t>1</w:t>
      </w:r>
      <w:r w:rsidR="00877768">
        <w:t>4</w:t>
      </w:r>
      <w:r w:rsidR="004F46AB">
        <w:t>.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xml:space="preserve">; dalje </w:t>
      </w:r>
      <w:r w:rsidR="00F13738">
        <w:lastRenderedPageBreak/>
        <w:t>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877768" w:rsidR="00877768">
      <w:pPr>
        <w:spacing w:after="0"/>
        <w:jc w:val="both"/>
      </w:pPr>
    </w:p>
    <w:p w:rsidRDefault="00FE71B8" w:rsidR="00FE71B8">
      <w:pPr>
        <w:spacing w:after="0"/>
        <w:jc w:val="center"/>
      </w:pPr>
      <w:r>
        <w:t xml:space="preserve">U Varaždinu </w:t>
      </w:r>
      <w:r w:rsidR="004F46AB">
        <w:t>20. travnja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33337B">
        <w:t>, v. r.</w:t>
      </w:r>
    </w:p>
    <w:p w:rsidRDefault="0033337B" w:rsidR="0033337B">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877768">
        <w:t xml:space="preserve">STUDIO IVANA d.o.o., </w:t>
      </w:r>
      <w:proofErr w:type="spellStart"/>
      <w:r w:rsidR="00877768">
        <w:t>Zasadbreg</w:t>
      </w:r>
      <w:proofErr w:type="spellEnd"/>
      <w:r w:rsidR="00877768">
        <w:t xml:space="preserve"> 223/a, 40311 </w:t>
      </w:r>
      <w:proofErr w:type="spellStart"/>
      <w:r w:rsidR="00877768">
        <w:t>Lopatinec</w:t>
      </w:r>
      <w:proofErr w:type="spellEnd"/>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877768">
        <w:t xml:space="preserve">Ivana </w:t>
      </w:r>
      <w:proofErr w:type="spellStart"/>
      <w:r w:rsidR="00877768">
        <w:t>Vugrin</w:t>
      </w:r>
      <w:proofErr w:type="spellEnd"/>
      <w:r w:rsidR="00877768">
        <w:t xml:space="preserve">, </w:t>
      </w:r>
      <w:proofErr w:type="spellStart"/>
      <w:r w:rsidR="00877768">
        <w:t>Zasadbreg</w:t>
      </w:r>
      <w:proofErr w:type="spellEnd"/>
      <w:r w:rsidR="00877768">
        <w:t xml:space="preserve"> 223/a, 40311 </w:t>
      </w:r>
      <w:proofErr w:type="spellStart"/>
      <w:r w:rsidR="00877768">
        <w:t>Lopatinec</w:t>
      </w:r>
      <w:proofErr w:type="spellEnd"/>
      <w:r w:rsidR="00877768">
        <w:t xml:space="preserve">      </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877768">
        <w:t xml:space="preserve">Snježana </w:t>
      </w:r>
      <w:proofErr w:type="spellStart"/>
      <w:r w:rsidR="00877768">
        <w:t>Drenški</w:t>
      </w:r>
      <w:proofErr w:type="spellEnd"/>
      <w:r w:rsidR="00877768">
        <w:t>, Sunčani put 8, 10430 Samobor</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877768">
        <w:t xml:space="preserve">Čakovec, Ul. </w:t>
      </w:r>
      <w:proofErr w:type="spellStart"/>
      <w:r w:rsidR="00877768">
        <w:t>Otokara</w:t>
      </w:r>
      <w:proofErr w:type="spellEnd"/>
      <w:r w:rsidR="00877768">
        <w:t xml:space="preserve"> </w:t>
      </w:r>
      <w:proofErr w:type="spellStart"/>
      <w:r w:rsidR="00877768">
        <w:t>Keršovanija</w:t>
      </w:r>
      <w:proofErr w:type="spellEnd"/>
      <w:r w:rsidR="00877768">
        <w:t xml:space="preserve"> 11, 40000 Čakovec</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4F46AB" w:rsidP="0033337B" w:rsidR="004F46AB">
      <w:pPr>
        <w:pStyle w:val="Bezproreda"/>
        <w:ind w:left="360"/>
      </w:pPr>
    </w:p>
    <w:p w:rsidRDefault="00FE71B8" w:rsidR="00FE71B8">
      <w:pPr>
        <w:pStyle w:val="Bezproreda"/>
        <w:ind w:left="360"/>
      </w:pPr>
    </w:p>
    <w:p w:rsidRDefault="00FE71B8" w:rsidR="00FE71B8"/>
    <w:p w:rsidRDefault="0074739E" w:rsidR="0074739E"/>
    <w:sectPr w:rsidSect="0033337B"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3F69" w:rsidP="00FE71B8" w:rsidR="009F3F69">
      <w:pPr>
        <w:spacing w:after="0"/>
      </w:pPr>
      <w:r>
        <w:separator/>
      </w:r>
    </w:p>
  </w:endnote>
  <w:endnote w:id="0" w:type="continuationSeparator">
    <w:p w:rsidRDefault="009F3F69" w:rsidP="00FE71B8" w:rsidR="009F3F6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3F69" w:rsidP="00FE71B8" w:rsidR="009F3F69">
      <w:pPr>
        <w:spacing w:after="0"/>
      </w:pPr>
      <w:r>
        <w:separator/>
      </w:r>
    </w:p>
  </w:footnote>
  <w:footnote w:id="0" w:type="continuationSeparator">
    <w:p w:rsidRDefault="009F3F69" w:rsidP="00FE71B8" w:rsidR="009F3F6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426E7F">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0E1E11">
          <w:t>66</w:t>
        </w:r>
        <w:r w:rsidR="004F46AB">
          <w:t>/1</w:t>
        </w:r>
        <w:r w:rsidR="000E1E11">
          <w:t>7</w:t>
        </w:r>
        <w:r w:rsidR="004F46AB">
          <w:t>-</w:t>
        </w:r>
        <w:r w:rsidR="000E1E11">
          <w:t>8</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1E11"/>
    <w:rsid w:val="000E4266"/>
    <w:rsid w:val="00176F7B"/>
    <w:rsid w:val="001B7B20"/>
    <w:rsid w:val="0033337B"/>
    <w:rsid w:val="003C4F36"/>
    <w:rsid w:val="00426E7F"/>
    <w:rsid w:val="004E51A0"/>
    <w:rsid w:val="004F46AB"/>
    <w:rsid w:val="00531044"/>
    <w:rsid w:val="005E108C"/>
    <w:rsid w:val="0074739E"/>
    <w:rsid w:val="00877768"/>
    <w:rsid w:val="009F3F69"/>
    <w:rsid w:val="00A74036"/>
    <w:rsid w:val="00C5010F"/>
    <w:rsid w:val="00C51686"/>
    <w:rsid w:val="00D07524"/>
    <w:rsid w:val="00E728A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4E51A0"/>
    <w:rPr>
      <w:color w:val="808080"/>
      <w:bdr w:space="0" w:sz="0" w:color="auto" w:val="none"/>
      <w:shd w:fill="CCFFFF" w:color="auto" w:val="clear"/>
    </w:rPr>
  </w:style>
  <w:style w:customStyle="true" w:styleId="eSPISCCParagraphDefaultFont" w:type="character">
    <w:name w:val="eSPIS_CC_Paragraph Default Font"/>
    <w:basedOn w:val="Zadanifontodlomka"/>
    <w:rsid w:val="004E51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1A0"/>
    <w:rPr>
      <w:bdr w:space="0" w:sz="0" w:color="auto" w:val="none"/>
      <w:shd w:fill="FFFFCC" w:color="auto" w:val="clear"/>
      <w:lang w:val="hr-HR"/>
    </w:rPr>
  </w:style>
  <w:style w:customStyle="true" w:styleId="PozadinaSvijetloCrvena" w:type="character">
    <w:name w:val="Pozadina_SvijetloCrvena"/>
    <w:basedOn w:val="eSPISCCParagraphDefaultFont"/>
    <w:rsid w:val="004E51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1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4E51A0"/>
    <w:rPr>
      <w:color w:val="808080"/>
      <w:bdr w:color="auto" w:space="0" w:sz="0" w:val="none"/>
      <w:shd w:color="auto" w:fill="CCFFFF" w:val="clear"/>
    </w:rPr>
  </w:style>
  <w:style w:customStyle="1" w:styleId="eSPISCCParagraphDefaultFont" w:type="character">
    <w:name w:val="eSPIS_CC_Paragraph Default Font"/>
    <w:basedOn w:val="Zadanifontodlomka"/>
    <w:rsid w:val="004E51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1A0"/>
    <w:rPr>
      <w:bdr w:color="auto" w:space="0" w:sz="0" w:val="none"/>
      <w:shd w:color="auto" w:fill="FFFFCC" w:val="clear"/>
      <w:lang w:val="hr-HR"/>
    </w:rPr>
  </w:style>
  <w:style w:customStyle="1" w:styleId="PozadinaSvijetloCrvena" w:type="character">
    <w:name w:val="Pozadina_SvijetloCrvena"/>
    <w:basedOn w:val="eSPISCCParagraphDefaultFont"/>
    <w:rsid w:val="004E51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1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St-66/2017-8</izvorni_sadrzaj>
    <derivirana_varijabla naziv="DomainObject.Oznaka_1">St-66/2017-8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St-66/2017</izvorni_sadrzaj>
    <derivirana_varijabla naziv="DomainObject.Predmet.OznakaBroj_1">St-66/2017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IVANA društvo s ograničenom odgovornošću za usluge, trgovinu i ugostiteljstvo zastupanog po punomoćniku Ivana Vugrin</izvorni_sadrzaj>
    <derivirana_varijabla naziv="DomainObject.Predmet.ProtustrankaFormated_1">  STUDIO IVANA društvo s ograničenom odgovornošću za usluge, trgovinu i ugostiteljstvo zastupanog po punomoćniku Ivana Vugrin</derivirana_varijabla>
  </DomainObject.Predmet.ProtustrankaFormated>
  <DomainObject.Predmet.ProtustrankaFormatedOIB>
    <izvorni_sadrzaj>  STUDIO IVANA društvo s ograničenom odgovornošću za usluge, trgovinu i ugostiteljstvo, OIB 93830311566 zastupanog po punomoćniku Ivana Vugrin</izvorni_sadrzaj>
    <derivirana_varijabla naziv="DomainObject.Predmet.ProtustrankaFormatedOIB_1">  STUDIO IVANA društvo s ograničenom odgovornošću za usluge, trgovinu i ugostiteljstvo, OIB 93830311566 zastupanog po punomoćniku Ivana Vugrin</derivirana_varijabla>
  </DomainObject.Predmet.ProtustrankaFormatedOIB>
  <DomainObject.Predmet.ProtustrankaFormatedWithAdress>
    <izvorni_sadrzaj> STUDIO IVANA društvo s ograničenom odgovornošću za usluge, trgovinu i ugostiteljstvo,  223/a, 40000 Zasadbreg zastupanog po punomoćniku Ivana Vugrin</izvorni_sadrzaj>
    <derivirana_varijabla naziv="DomainObject.Predmet.ProtustrankaFormatedWithAdress_1"> STUDIO IVANA društvo s ograničenom odgovornošću za usluge, trgovinu i ugostiteljstvo,  223/a, 40000 Zasadbreg zastupanog po punomoćniku Ivana Vugrin</derivirana_varijabla>
  </DomainObject.Predmet.ProtustrankaFormatedWithAdress>
  <DomainObject.Predmet.ProtustrankaFormatedWithAdressOIB>
    <izvorni_sadrzaj> STUDIO IVANA društvo s ograničenom odgovornošću za usluge, trgovinu i ugostiteljstvo, OIB 93830311566,  223/a, 40000 Zasadbreg zastupanog po punomoćniku Ivana Vugrin</izvorni_sadrzaj>
    <derivirana_varijabla naziv="DomainObject.Predmet.ProtustrankaFormatedWithAdressOIB_1"> STUDIO IVANA društvo s ograničenom odgovornošću za usluge, trgovinu i ugostiteljstvo, OIB 93830311566,  223/a, 40000 Zasadbreg zastupanog po punomoćniku Ivana Vugrin</derivirana_varijabla>
  </DomainObject.Predmet.ProtustrankaFormatedWithAdressOIB>
  <DomainObject.Predmet.ProtustrankaWithAdress>
    <izvorni_sadrzaj>STUDIO IVANA društvo s ograničenom odgovornošću za usluge, trgovinu i ugostiteljstvo  223/a, 40000 Zasadbreg</izvorni_sadrzaj>
    <derivirana_varijabla naziv="DomainObject.Predmet.ProtustrankaWithAdress_1">STUDIO IVANA društvo s ograničenom odgovornošću za usluge, trgovinu i ugostiteljstvo  223/a, 40000 Zasadbreg</derivirana_varijabla>
  </DomainObject.Predmet.ProtustrankaWithAdress>
  <DomainObject.Predmet.ProtustrankaWithAdressOIB>
    <izvorni_sadrzaj>STUDIO IVANA društvo s ograničenom odgovornošću za usluge, trgovinu i ugostiteljstvo, OIB 93830311566,  223/a, 40000 Zasadbreg</izvorni_sadrzaj>
    <derivirana_varijabla naziv="DomainObject.Predmet.ProtustrankaWithAdressOIB_1">STUDIO IVANA društvo s ograničenom odgovornošću za usluge, trgovinu i ugostiteljstvo, OIB 93830311566,  223/a, 40000 Zasadbreg</derivirana_varijabla>
  </DomainObject.Predmet.ProtustrankaWithAdressOIB>
  <DomainObject.Predmet.ProtustrankaNazivFormated>
    <izvorni_sadrzaj>STUDIO IVANA društvo s ograničenom odgovornošću za usluge, trgovinu i ugostiteljstvo</izvorni_sadrzaj>
    <derivirana_varijabla naziv="DomainObject.Predmet.ProtustrankaNazivFormated_1">STUDIO IVANA društvo s ograničenom odgovornošću za usluge, trgovinu i ugostiteljstvo</derivirana_varijabla>
  </DomainObject.Predmet.ProtustrankaNazivFormated>
  <DomainObject.Predmet.ProtustrankaNazivFormatedOIB>
    <izvorni_sadrzaj>STUDIO IVANA društvo s ograničenom odgovornošću za usluge, trgovinu i ugostiteljstvo, OIB 93830311566</izvorni_sadrzaj>
    <derivirana_varijabla naziv="DomainObject.Predmet.ProtustrankaNazivFormatedOIB_1">STUDIO IVANA društvo s ograničenom odgovornošću za usluge, trgovinu i ugostiteljstvo, OIB 93830311566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Varaždin</izvorni_sadrzaj>
    <derivirana_varijabla naziv="DomainObject.Predmet.StrankaFormated_1">  Financijska agencija, Podružnica Varaždin</derivirana_varijabla>
  </DomainObject.Predmet.StrankaFormated>
  <DomainObject.Predmet.StrankaFormatedOIB>
    <izvorni_sadrzaj>  Financijska agencija, Podružnica Varaždin, OIB 85821130368</izvorni_sadrzaj>
    <derivirana_varijabla naziv="DomainObject.Predmet.StrankaFormatedOIB_1">  Financijska agencija, Podružnica Varaždin, OIB 85821130368</derivirana_varijabla>
  </DomainObject.Predmet.StrankaFormatedOIB>
  <DomainObject.Predmet.StrankaFormatedWithAdress>
    <izvorni_sadrzaj> Financijska agencija, Podružnica Varaždin, Ul. Augusta Cesarca 2, 42000 Varaždin</izvorni_sadrzaj>
    <derivirana_varijabla naziv="DomainObject.Predmet.StrankaFormatedWithAdress_1"> Financijska agencija, Podružnica Varaždin, Ul. Augusta Cesarca 2, 42000 Varaždin</derivirana_varijabla>
  </DomainObject.Predmet.StrankaFormatedWithAdress>
  <DomainObject.Predmet.StrankaFormatedWithAdressOIB>
    <izvorni_sadrzaj> Financijska agencija, Podružnica Varaždin, OIB 85821130368, Ul. Augusta Cesarca 2, 42000 Varaždin</izvorni_sadrzaj>
    <derivirana_varijabla naziv="DomainObject.Predmet.StrankaFormatedWithAdressOIB_1"> Financijska agencija, Podružnica Varaždin, OIB 85821130368, Ul. Augusta Cesarca 2, 42000 Varaždin</derivirana_varijabla>
  </DomainObject.Predmet.StrankaFormatedWithAdressOIB>
  <DomainObject.Predmet.StrankaWithAdress>
    <izvorni_sadrzaj>Financijska agencija, Podružnica Varaždin Ul. Augusta Cesarca 2,42000 Varaždin</izvorni_sadrzaj>
    <derivirana_varijabla naziv="DomainObject.Predmet.StrankaWithAdress_1">Financijska agencija, Podružnica Varaždin Ul. Augusta Cesarca 2,42000 Varaždin</derivirana_varijabla>
  </DomainObject.Predmet.StrankaWithAdress>
  <DomainObject.Predmet.StrankaWithAdressOIB>
    <izvorni_sadrzaj>Financijska agencija, Podružnica Varaždin, OIB 85821130368, Ul. Augusta Cesarca 2,42000 Varaždin</izvorni_sadrzaj>
    <derivirana_varijabla naziv="DomainObject.Predmet.StrankaWithAdressOIB_1">Financijska agencija, Podružnica Varaždin, OIB 85821130368, Ul. Augusta Cesarca 2,42000 Varaždin</derivirana_varijabla>
  </DomainObject.Predmet.StrankaWithAdressOIB>
  <DomainObject.Predmet.StrankaNazivFormated>
    <izvorni_sadrzaj>Financijska agencija, Podružnica Varaždin</izvorni_sadrzaj>
    <derivirana_varijabla naziv="DomainObject.Predmet.StrankaNazivFormated_1">Financijska agencija, Podružnica Varaždin</derivirana_varijabla>
  </DomainObject.Predmet.StrankaNazivFormated>
  <DomainObject.Predmet.StrankaNazivFormatedOIB>
    <izvorni_sadrzaj>Financijska agencija, Podružnica Varaždin, OIB 85821130368</izvorni_sadrzaj>
    <derivirana_varijabla naziv="DomainObject.Predmet.StrankaNazivFormatedOIB_1">Financijska agencija,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11292.40</izvorni_sadrzaj>
    <derivirana_varijabla naziv="DomainObject.Predmet.TrenutnaVrijednost_1">11292.40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Podružnica Varaždin</item>
    </izvorni_sadrzaj>
    <derivirana_varijabla naziv="DomainObject.Predmet.StrankaListFormated_1">
      <item>Financijska agencija, Podružnica Varaždin</item>
    </derivirana_varijabla>
  </DomainObject.Predmet.StrankaListFormated>
  <DomainObject.Predmet.StrankaListFormatedOIB>
    <izvorni_sadrzaj>
      <item>Financijska agencija, Podružnica Varaždin, OIB 85821130368</item>
    </izvorni_sadrzaj>
    <derivirana_varijabla naziv="DomainObject.Predmet.StrankaListFormatedOIB_1">
      <item>Financijska agencija, Podružnica Varaždin, OIB 85821130368</item>
    </derivirana_varijabla>
  </DomainObject.Predmet.StrankaListFormatedOIB>
  <DomainObject.Predmet.StrankaListFormatedWithAdress>
    <izvorni_sadrzaj>
      <item>Financijska agencija, Podružnica Varaždin, Ul. Augusta Cesarca 2, 42000 Varaždin</item>
    </izvorni_sadrzaj>
    <derivirana_varijabla naziv="DomainObject.Predmet.StrankaListFormatedWithAdress_1">
      <item>Financijska agencija, Podružnica Varaždin, Ul. Augusta Cesarca 2, 42000 Varaždin</item>
    </derivirana_varijabla>
  </DomainObject.Predmet.StrankaListFormatedWithAdress>
  <DomainObject.Predmet.StrankaListFormatedWithAdressOIB>
    <izvorni_sadrzaj>
      <item>Financijska agencija, Podružnica Varaždin, OIB 85821130368, Ul. Augusta Cesarca 2, 42000 Varaždin</item>
    </izvorni_sadrzaj>
    <derivirana_varijabla naziv="DomainObject.Predmet.StrankaListFormatedWithAdressOIB_1">
      <item>Financijska agencija, Podružnica Varaždin, OIB 85821130368, Ul. Augusta Cesarca 2, 42000 Varaždin</item>
    </derivirana_varijabla>
  </DomainObject.Predmet.StrankaListFormatedWithAdressOIB>
  <DomainObject.Predmet.StrankaListNazivFormated>
    <izvorni_sadrzaj>
      <item>Financijska agencija, Podružnica Varaždin</item>
    </izvorni_sadrzaj>
    <derivirana_varijabla naziv="DomainObject.Predmet.StrankaListNazivFormated_1">
      <item>Financijska agencija, Podružnica Varaždin</item>
    </derivirana_varijabla>
  </DomainObject.Predmet.StrankaListNazivFormated>
  <DomainObject.Predmet.StrankaListNazivFormatedOIB>
    <izvorni_sadrzaj>
      <item>Financijska agencija, Podružnica Varaždin, OIB 85821130368</item>
    </izvorni_sadrzaj>
    <derivirana_varijabla naziv="DomainObject.Predmet.StrankaListNazivFormatedOIB_1">
      <item>Financijska agencija, Podružnica Varaždin, OIB 85821130368</item>
    </derivirana_varijabla>
  </DomainObject.Predmet.StrankaListNazivFormatedOIB>
  <DomainObject.Predmet.ProtuStrankaListFormated>
    <izvorni_sadrzaj>
      <item>STUDIO IVANA društvo s ograničenom odgovornošću za usluge, trgovinu i ugostiteljstvo zastupanog po punomoćniku Ivana Vugrin</item>
    </izvorni_sadrzaj>
    <derivirana_varijabla naziv="DomainObject.Predmet.ProtuStrankaListFormated_1">
      <item>STUDIO IVANA društvo s ograničenom odgovornošću za usluge, trgovinu i ugostiteljstvo zastupanog po punomoćniku Ivana Vugrin</item>
    </derivirana_varijabla>
  </DomainObject.Predmet.ProtuStrankaListFormated>
  <DomainObject.Predmet.ProtuStrankaListFormatedOIB>
    <izvorni_sadrzaj>
      <item>STUDIO IVANA društvo s ograničenom odgovornošću za usluge, trgovinu i ugostiteljstvo, OIB 93830311566 zastupanog po punomoćniku Ivana Vugrin</item>
    </izvorni_sadrzaj>
    <derivirana_varijabla naziv="DomainObject.Predmet.ProtuStrankaListFormatedOIB_1">
      <item>STUDIO IVANA društvo s ograničenom odgovornošću za usluge, trgovinu i ugostiteljstvo, OIB 93830311566 zastupanog po punomoćniku Ivana Vugrin</item>
    </derivirana_varijabla>
  </DomainObject.Predmet.ProtuStrankaListFormatedOIB>
  <DomainObject.Predmet.ProtuStrankaListFormatedWithAdress>
    <izvorni_sadrzaj>
      <item>STUDIO IVANA društvo s ograničenom odgovornošću za usluge, trgovinu i ugostiteljstvo,  223/a, 40000 Zasadbreg zastupanog po punomoćniku Ivana Vugrin</item>
    </izvorni_sadrzaj>
    <derivirana_varijabla naziv="DomainObject.Predmet.ProtuStrankaListFormatedWithAdress_1">
      <item>STUDIO IVANA društvo s ograničenom odgovornošću za usluge, trgovinu i ugostiteljstvo,  223/a, 40000 Zasadbreg zastupanog po punomoćniku Ivana Vugrin</item>
    </derivirana_varijabla>
  </DomainObject.Predmet.ProtuStrankaListFormatedWithAdress>
  <DomainObject.Predmet.ProtuStrankaListFormatedWithAdressOIB>
    <izvorni_sadrzaj>
      <item>STUDIO IVANA društvo s ograničenom odgovornošću za usluge, trgovinu i ugostiteljstvo, OIB 93830311566,  223/a, 40000 Zasadbreg zastupanog po punomoćniku Ivana Vugrin</item>
    </izvorni_sadrzaj>
    <derivirana_varijabla naziv="DomainObject.Predmet.ProtuStrankaListFormatedWithAdressOIB_1">
      <item>STUDIO IVANA društvo s ograničenom odgovornošću za usluge, trgovinu i ugostiteljstvo, OIB 93830311566,  223/a, 40000 Zasadbreg zastupanog po punomoćniku Ivana Vugrin</item>
    </derivirana_varijabla>
  </DomainObject.Predmet.ProtuStrankaListFormatedWithAdressOIB>
  <DomainObject.Predmet.ProtuStrankaListNazivFormated>
    <izvorni_sadrzaj>
      <item>STUDIO IVANA društvo s ograničenom odgovornošću za usluge, trgovinu i ugostiteljstvo</item>
    </izvorni_sadrzaj>
    <derivirana_varijabla naziv="DomainObject.Predmet.ProtuStrankaListNazivFormated_1">
      <item>STUDIO IVANA društvo s ograničenom odgovornošću za usluge, trgovinu i ugostiteljstvo</item>
    </derivirana_varijabla>
  </DomainObject.Predmet.ProtuStrankaListNazivFormated>
  <DomainObject.Predmet.ProtuStrankaListNazivFormatedOIB>
    <izvorni_sadrzaj>
      <item>STUDIO IVANA društvo s ograničenom odgovornošću za usluge, trgovinu i ugostiteljstvo, OIB 93830311566</item>
    </izvorni_sadrzaj>
    <derivirana_varijabla naziv="DomainObject.Predmet.ProtuStrankaListNazivFormatedOIB_1">
      <item>STUDIO IVANA društvo s ograničenom odgovornošću za usluge, trgovinu i ugostiteljstvo, OIB 93830311566</item>
    </derivirana_varijabla>
  </DomainObject.Predmet.ProtuStrankaListNazivFormatedOIB>
  <DomainObject.Predmet.OstaliListFormated>
    <izvorni_sadrzaj>
      <item>Sudski registar TS u Varaždinu</item>
      <item>e-oglasna ploča</item>
      <item>Ivana Vugrin punomoćnik sudionika u postupku STUDIO IVANA društvo s ograničenom odgovornošću za usluge, trgovinu i ugostiteljstvo</item>
      <item>Županijsko državno odvjetništvo u Varaždinu, Građansko-upravni odjel</item>
      <item>Porezna uprava, Područni ured sjeverna Hrvatska, Ispostava Čakovec</item>
    </izvorni_sadrzaj>
    <derivirana_varijabla naziv="DomainObject.Predmet.OstaliListFormated_1">
      <item>Sudski registar TS u Varaždinu</item>
      <item>e-oglasna ploča</item>
      <item>Ivana Vugrin punomoćnik sudionika u postupku STUDIO IVANA društvo s ograničenom odgovornošću za usluge, trgovinu i ugostiteljstvo</item>
      <item>Županijsko državno odvjetništvo u Varaždinu, Građansko-upravni odjel</item>
      <item>Porezna uprava, Područni ured sjeverna Hrvatska, Ispostava Čakovec</item>
    </derivirana_varijabla>
  </DomainObject.Predmet.OstaliListFormated>
  <DomainObject.Predmet.OstaliListFormatedOIB>
    <izvorni_sadrzaj>
      <item>Sudski registar TS u Varaždinu</item>
      <item>e-oglasna ploča</item>
      <item>Ivana Vugrin, OIB 19184492602 punomoćnik sudionika u postupku STUDIO IVANA društvo s ograničenom odgovornošću za usluge, trgovinu i ugostiteljstvo</item>
      <item>Županijsko državno odvjetništvo u Varaždinu, Građansko-upravni odjel</item>
      <item>Porezna uprava, Područni ured sjeverna Hrvatska, Ispostava Čakovec</item>
    </izvorni_sadrzaj>
    <derivirana_varijabla naziv="DomainObject.Predmet.OstaliListFormatedOIB_1">
      <item>Sudski registar TS u Varaždinu</item>
      <item>e-oglasna ploča</item>
      <item>Ivana Vugrin, OIB 19184492602 punomoćnik sudionika u postupku STUDIO IVANA društvo s ograničenom odgovornošću za usluge, trgovinu i ugostiteljstvo</item>
      <item>Županijsko državno odvjetništvo u Varaždinu, Građansko-upravni odjel</item>
      <item>Porezna uprava, Područni ured sjeverna Hrvatska, Ispostava Čakovec</item>
    </derivirana_varijabla>
  </DomainObject.Predmet.OstaliListFormatedOIB>
  <DomainObject.Predmet.OstaliListFormatedWithAdress>
    <izvorni_sadrzaj>
      <item>Sudski registar TS u Varaždinu, Ul. braće Radić 2, 42000 Varaždin</item>
      <item>e-oglasna ploča</item>
      <item>Ivana Vugrin, Zasadbreg 244, 40000 Zasadbreg punomoćnik sudionika u postupku STUDIO IVANA društvo s ograničenom odgovornošću za usluge, trgovinu i ugostiteljstvo</item>
      <item>Županijsko državno odvjetništvo u Varaždinu, Građansko-upravni odjel, Ul. braće Radić 2, 42000 Varaždin</item>
      <item>Porezna uprava, Područni ured sjeverna Hrvatska, Ispostava Čakovec, Ul. Otokara Keršovanija 11, 40000 Čakovec</item>
    </izvorni_sadrzaj>
    <derivirana_varijabla naziv="DomainObject.Predmet.OstaliListFormatedWithAdress_1">
      <item>Sudski registar TS u Varaždinu, Ul. braće Radić 2, 42000 Varaždin</item>
      <item>e-oglasna ploča</item>
      <item>Ivana Vugrin, Zasadbreg 244, 40000 Zasadbreg punomoćnik sudionika u postupku STUDIO IVANA društvo s ograničenom odgovornošću za usluge, trgovinu i ugostiteljstvo</item>
      <item>Županijsko državno odvjetništvo u Varaždinu, Građansko-upravni odjel, Ul. braće Radić 2, 42000 Varaždin</item>
      <item>Porezna uprava, Područni ured sjeverna Hrvatska, Ispostava Čakovec, Ul. Otokara Keršovanija 11, 40000 Čakovec</item>
    </derivirana_varijabla>
  </DomainObject.Predmet.OstaliListFormatedWithAdress>
  <DomainObject.Predmet.OstaliListFormatedWithAdressOIB>
    <izvorni_sadrzaj>
      <item>Sudski registar TS u Varaždinu, Ul. braće Radić 2, 42000 Varaždin</item>
      <item>e-oglasna ploča</item>
      <item>Ivana Vugrin, OIB 19184492602, Zasadbreg 244, 40000 Zasadbreg punomoćnik sudionika u postupku STUDIO IVANA društvo s ograničenom odgovornošću za usluge, trgovinu i ugostiteljstvo</item>
      <item>Županijsko državno odvjetništvo u Varaždinu, Građansko-upravni odjel, Ul. braće Radić 2, 42000 Varaždin</item>
      <item>Porezna uprava, Područni ured sjeverna Hrvatska, Ispostava Čakovec, Ul. Otokara Keršovanija 11, 40000 Čakovec</item>
    </izvorni_sadrzaj>
    <derivirana_varijabla naziv="DomainObject.Predmet.OstaliListFormatedWithAdressOIB_1">
      <item>Sudski registar TS u Varaždinu, Ul. braće Radić 2, 42000 Varaždin</item>
      <item>e-oglasna ploča</item>
      <item>Ivana Vugrin, OIB 19184492602, Zasadbreg 244, 40000 Zasadbreg punomoćnik sudionika u postupku STUDIO IVANA društvo s ograničenom odgovornošću za usluge, trgovinu i ugostiteljstvo</item>
      <item>Županijsko državno odvjetništvo u Varaždinu, Građansko-upravni odjel, Ul. braće Radić 2, 42000 Varaždin</item>
      <item>Porezna uprava, Područni ured sjeverna Hrvatska, Ispostava Čakovec, Ul. Otokara Keršovanija 11, 40000 Čakovec</item>
    </derivirana_varijabla>
  </DomainObject.Predmet.OstaliListFormatedWithAdressOIB>
  <DomainObject.Predmet.OstaliListNazivFormated>
    <izvorni_sadrzaj>
      <item>Sudski registar TS u Varaždinu</item>
      <item>e-oglasna ploča</item>
      <item>Ivana Vugrin</item>
      <item>Županijsko državno odvjetništvo u Varaždinu, Građansko-upravni odjel</item>
      <item>Porezna uprava, Područni ured sjeverna Hrvatska, Ispostava Čakovec</item>
    </izvorni_sadrzaj>
    <derivirana_varijabla naziv="DomainObject.Predmet.OstaliListNazivFormated_1">
      <item>Sudski registar TS u Varaždinu</item>
      <item>e-oglasna ploča</item>
      <item>Ivana Vugrin</item>
      <item>Županijsko državno odvjetništvo u Varaždinu, Građansko-upravni odjel</item>
      <item>Porezna uprava, Područni ured sjeverna Hrvatska, Ispostava Čakovec</item>
    </derivirana_varijabla>
  </DomainObject.Predmet.OstaliListNazivFormated>
  <DomainObject.Predmet.OstaliListNazivFormatedOIB>
    <izvorni_sadrzaj>
      <item>Sudski registar TS u Varaždinu</item>
      <item>e-oglasna ploča</item>
      <item>Ivana Vugrin, OIB 19184492602</item>
      <item>Županijsko državno odvjetništvo u Varaždinu, Građansko-upravni odjel</item>
      <item>Porezna uprava, Područni ured sjeverna Hrvatska, Ispostava Čakovec</item>
    </izvorni_sadrzaj>
    <derivirana_varijabla naziv="DomainObject.Predmet.OstaliListNazivFormatedOIB_1">
      <item>Sudski registar TS u Varaždinu</item>
      <item>e-oglasna ploča</item>
      <item>Ivana Vugrin, OIB 19184492602</item>
      <item>Županijsko državno odvjetništvo u Varaždinu, Građansko-upravni odjel</item>
      <item>Porezna uprava, Područni ured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St-66/2017-8</izvorni_sadrzaj>
    <derivirana_varijabla naziv="DomainObject.PoslovniBrojDokumenta_1">St-66/2017-8</derivirana_varijabla>
  </DomainObject.PoslovniBrojDokumenta>
  <DomainObject.Predmet.StrankaIDrugi>
    <izvorni_sadrzaj>Financijska agencija, Podružnica Varaždin</izvorni_sadrzaj>
    <derivirana_varijabla naziv="DomainObject.Predmet.StrankaIDrugi_1">Financijska agencija, Podružnica Varaždin</derivirana_varijabla>
  </DomainObject.Predmet.StrankaIDrugi>
  <DomainObject.Predmet.ProtustrankaIDrugi>
    <izvorni_sadrzaj>STUDIO IVANA društvo s ograničenom odgovornošću za usluge, trgovinu i ugostiteljstvo</izvorni_sadrzaj>
    <derivirana_varijabla naziv="DomainObject.Predmet.ProtustrankaIDrugi_1">STUDIO IVANA društvo s ograničenom odgovornošću za usluge, trgovinu i ugostiteljstvo</derivirana_varijabla>
  </DomainObject.Predmet.ProtustrankaIDrugi>
  <DomainObject.Predmet.StrankaIDrugiAdressOIB>
    <izvorni_sadrzaj>Financijska agencija, Podružnica Varaždin, OIB 85821130368, Ul. Augusta Cesarca 2, 42000 Varaždin</izvorni_sadrzaj>
    <derivirana_varijabla naziv="DomainObject.Predmet.StrankaIDrugiAdressOIB_1">Financijska agencija, Podružnica Varaždin, OIB 85821130368, Ul. Augusta Cesarca 2, 42000 Varaždin</derivirana_varijabla>
  </DomainObject.Predmet.StrankaIDrugiAdressOIB>
  <DomainObject.Predmet.ProtustrankaIDrugiAdressOIB>
    <izvorni_sadrzaj>STUDIO IVANA društvo s ograničenom odgovornošću za usluge, trgovinu i ugostiteljstvo, OIB 93830311566,  223/a, 40000 Zasadbreg</izvorni_sadrzaj>
    <derivirana_varijabla naziv="DomainObject.Predmet.ProtustrankaIDrugiAdressOIB_1">STUDIO IVANA društvo s ograničenom odgovornošću za usluge, trgovinu i ugostiteljstvo, OIB 93830311566,  223/a, 40000 Zasadbreg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Varaždin</item>
      <item>STUDIO IVANA društvo s ograničenom odgovornošću za usluge, trgovinu i ugostiteljstvo</item>
      <item>Sudski registar TS u Varaždinu</item>
      <item>e-oglasna ploča</item>
      <item>Ivana Vugrin</item>
      <item>Županijsko državno odvjetništvo u Varaždinu, Građansko-upravni odjel</item>
      <item>Porezna uprava, Područni ured sjeverna Hrvatska, Ispostava Čakovec</item>
    </izvorni_sadrzaj>
    <derivirana_varijabla naziv="DomainObject.Predmet.SudioniciListNaziv_1">
      <item>Financijska agencija, Podružnica Varaždin</item>
      <item>STUDIO IVANA društvo s ograničenom odgovornošću za usluge, trgovinu i ugostiteljstvo</item>
      <item>Sudski registar TS u Varaždinu</item>
      <item>e-oglasna ploča</item>
      <item>Ivana Vugrin</item>
      <item>Županijsko državno odvjetništvo u Varaždinu, Građansko-upravni odjel</item>
      <item>Porezna uprava, Područni ured sjeverna Hrvatska, Ispostava Čakovec</item>
    </derivirana_varijabla>
  </DomainObject.Predmet.SudioniciListNaziv>
  <DomainObject.Predmet.SudioniciListAdressOIB>
    <izvorni_sadrzaj>
      <item>Financijska agencija, Podružnica Varaždin, OIB 85821130368, Ul. Augusta Cesarca 2,42000 Varaždin</item>
      <item>STUDIO IVANA društvo s ograničenom odgovornošću za usluge, trgovinu i ugostiteljstvo, OIB 93830311566,  223/a,40000 Zasadbreg</item>
      <item>Sudski registar TS u Varaždinu, Ul. braće Radić 2,42000 Varaždin</item>
      <item>e-oglasna ploča</item>
      <item>Ivana Vugrin, OIB 19184492602, Zasadbreg 244,40000 Zasadbreg</item>
      <item>Županijsko državno odvjetništvo u Varaždinu, Građansko-upravni odjel, Ul. braće Radić 2,42000 Varaždin</item>
      <item>Porezna uprava, Područni ured sjeverna Hrvatska, Ispostava Čakovec, Ul. Otokara Keršovanija 11,40000 Čakovec</item>
    </izvorni_sadrzaj>
    <derivirana_varijabla naziv="DomainObject.Predmet.SudioniciListAdressOIB_1">
      <item>Financijska agencija, Podružnica Varaždin, OIB 85821130368, Ul. Augusta Cesarca 2,42000 Varaždin</item>
      <item>STUDIO IVANA društvo s ograničenom odgovornošću za usluge, trgovinu i ugostiteljstvo, OIB 93830311566,  223/a,40000 Zasadbreg</item>
      <item>Sudski registar TS u Varaždinu, Ul. braće Radić 2,42000 Varaždin</item>
      <item>e-oglasna ploča</item>
      <item>Ivana Vugrin, OIB 19184492602, Zasadbreg 244,40000 Zasadbreg</item>
      <item>Županijsko državno odvjetništvo u Varaždinu, Građansko-upravni odjel, Ul. braće Radić 2,42000 Varaždin</item>
      <item>Porezna uprava, Područni ured sjeverna Hrvatska, Ispostava Čakovec, Ul.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93830311566</item>
      <item>, OIB null</item>
      <item>, OIB null</item>
      <item>, OIB 19184492602</item>
      <item>, OIB null</item>
      <item>, OIB null</item>
    </izvorni_sadrzaj>
    <derivirana_varijabla naziv="DomainObject.Predmet.SudioniciListNazivOIB_1">
      <item>, OIB 85821130368</item>
      <item>, OIB 93830311566</item>
      <item>, OIB null</item>
      <item>, OIB null</item>
      <item>, OIB 19184492602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3342</properties:Characters>
  <properties:Lines>93</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2017-04-19T08:29:00Z</dcterms:created>
  <dc:creator>Ljubica Makovec</dc:creator>
  <cp:lastModifiedBy>Ljubica Makovec</cp:lastModifiedBy>
  <cp:lastPrinted>2017-04-20T08:07:00Z</cp:lastPrinted>
  <dcterms:modified xmlns:xsi="http://www.w3.org/2001/XMLSchema-instance" xsi:type="dcterms:W3CDTF">2017-04-20T11:29:00Z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St-66/2017-8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