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6e698" w14:paraId="836e698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C74B49" w:rsidR="00C4630D">
      <w:pPr>
        <w:jc w:val="right"/>
      </w:pPr>
      <w:r w:rsidRPr="00DA15C9">
        <w:tab/>
      </w:r>
    </w:p>
    <w:p w:rsidRDefault="00C4630D" w:rsidP="00C74B49" w:rsidR="00C4630D">
      <w:pPr>
        <w:jc w:val="right"/>
      </w:pPr>
    </w:p>
    <w:p w:rsidRDefault="00745F6A" w:rsidP="00C74B49" w:rsidR="00745F6A">
      <w:pPr>
        <w:jc w:val="right"/>
      </w:pPr>
    </w:p>
    <w:p w:rsidRDefault="00C74B49" w:rsidP="00C74B49" w:rsidR="005E3EB7">
      <w:pPr>
        <w:jc w:val="right"/>
      </w:pPr>
      <w:r w:rsidRPr="00C74B49">
        <w:t>Posl. broj: 4 St-</w:t>
      </w:r>
      <w:r w:rsidR="00C33517">
        <w:t>126/2019-4</w:t>
      </w:r>
    </w:p>
    <w:p w:rsidRDefault="00C74B49" w:rsidP="00C74B49" w:rsidR="00C74B49">
      <w:pPr>
        <w:jc w:val="right"/>
      </w:pPr>
    </w:p>
    <w:p w:rsidRDefault="00134676" w:rsidP="00134676" w:rsidR="00C4630D">
      <w:pPr>
        <w:ind w:right="512"/>
        <w:jc w:val="center"/>
      </w:pPr>
      <w:r>
        <w:t xml:space="preserve">       </w:t>
      </w:r>
    </w:p>
    <w:p w:rsidRDefault="00CA0CBB" w:rsidP="00745F6A" w:rsidR="00CA0CBB">
      <w:pPr>
        <w:ind w:right="512"/>
        <w:jc w:val="center"/>
      </w:pPr>
      <w:r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745F6A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7D7A8F">
      <w:pPr>
        <w:jc w:val="both"/>
      </w:pPr>
      <w:r w:rsidRPr="00DA15C9">
        <w:tab/>
      </w:r>
      <w:r w:rsidR="00061F4D" w:rsidRPr="00DA15C9">
        <w:t xml:space="preserve">Trgovački sud u Pazinu, po </w:t>
      </w:r>
      <w:r w:rsidR="00061F4D">
        <w:t>stečajnoj sutkinji Tijani Licul</w:t>
      </w:r>
      <w:r w:rsidR="00061F4D" w:rsidRPr="00DA15C9">
        <w:t xml:space="preserve">, </w:t>
      </w:r>
      <w:r w:rsidR="00061F4D">
        <w:t>po</w:t>
      </w:r>
      <w:r w:rsidR="00061F4D" w:rsidRPr="00DA15C9">
        <w:t xml:space="preserve"> prijedlogu </w:t>
      </w:r>
      <w:r w:rsidR="00061F4D" w:rsidRPr="00F15138">
        <w:t xml:space="preserve">predlagatelja </w:t>
      </w:r>
      <w:r w:rsidR="00061F4D">
        <w:t>Financijske agencije, OIB: 85821130368, Regionalni centar Rijeka, Podružnica Pula, Giardini 5</w:t>
      </w:r>
      <w:r w:rsidR="00061F4D" w:rsidRPr="00F15138">
        <w:t xml:space="preserve">, </w:t>
      </w:r>
      <w:r w:rsidR="00061F4D">
        <w:t>radi otvaranja</w:t>
      </w:r>
      <w:r w:rsidR="00061F4D" w:rsidRPr="00F15138">
        <w:t xml:space="preserve"> stečajnog postupka nad </w:t>
      </w:r>
      <w:r w:rsidR="00061F4D">
        <w:t xml:space="preserve">dužnikom </w:t>
      </w:r>
      <w:r w:rsidR="00C33517">
        <w:t>STAR 2005</w:t>
      </w:r>
      <w:r w:rsidR="00441102">
        <w:t xml:space="preserve"> </w:t>
      </w:r>
      <w:r w:rsidR="00061F4D">
        <w:t xml:space="preserve">d.o.o. </w:t>
      </w:r>
      <w:r w:rsidR="00C33517">
        <w:t>Rovinj</w:t>
      </w:r>
      <w:r w:rsidR="00061F4D">
        <w:t xml:space="preserve">, </w:t>
      </w:r>
      <w:r w:rsidR="00C33517">
        <w:t>Carera 5</w:t>
      </w:r>
      <w:r w:rsidR="00061F4D">
        <w:t xml:space="preserve">, OIB: </w:t>
      </w:r>
      <w:r w:rsidR="00C33517" w:rsidRPr="00C33517">
        <w:t>96318567493</w:t>
      </w:r>
      <w:r w:rsidRPr="00F15138">
        <w:t xml:space="preserve">, </w:t>
      </w: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7D61B5">
      <w:pPr>
        <w:jc w:val="both"/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7D61B5">
        <w:rPr>
          <w:lang w:val="pl-PL"/>
        </w:rPr>
        <w:t>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C33517">
        <w:t xml:space="preserve">STAR 2005 d.o.o. Rovinj, Carera 5, OIB: </w:t>
      </w:r>
      <w:r w:rsidR="00C33517" w:rsidRPr="00C33517">
        <w:t>96318567493</w:t>
      </w:r>
      <w:r w:rsidR="007D61B5">
        <w:t>.</w:t>
      </w:r>
    </w:p>
    <w:p w:rsidRDefault="007D61B5" w:rsidP="00FB0B18" w:rsidR="007D61B5">
      <w:pPr>
        <w:jc w:val="both"/>
        <w:rPr>
          <w:lang w:val="pl-PL"/>
        </w:rPr>
      </w:pPr>
    </w:p>
    <w:p w:rsidRDefault="007D61B5" w:rsidP="007D61B5" w:rsidR="007D61B5">
      <w:pPr>
        <w:ind w:firstLine="708"/>
        <w:jc w:val="both"/>
        <w:rPr>
          <w:lang w:val="pl-PL"/>
        </w:rPr>
      </w:pPr>
      <w:r>
        <w:t>II. Zakazuje se ročište radi očitovanja o prijedlogu za otvaranje stečajnog postupka i</w:t>
      </w:r>
      <w:r w:rsidRPr="00500581">
        <w:t xml:space="preserve"> </w:t>
      </w:r>
      <w:r w:rsidRPr="00F3532E">
        <w:t xml:space="preserve">ročište </w:t>
      </w:r>
      <w:r w:rsidRPr="00500581">
        <w:t>radi rasprave o pretpostavkama z</w:t>
      </w:r>
      <w:r>
        <w:t>a otvaranje stečajnoga postupka, ta se ročišta spajaju, te se na njih pozivaju osobe ovlaštene za zastupanje dužnika po</w:t>
      </w:r>
      <w:r w:rsidR="00C4630D">
        <w:t xml:space="preserve"> zakonu, podnositelj prijedloga i</w:t>
      </w:r>
      <w:r>
        <w:t xml:space="preserve"> pravne osobe koje za dužnika obavljaju poslove platnoga prometa za dan</w:t>
      </w:r>
    </w:p>
    <w:p w:rsidRDefault="007D61B5" w:rsidP="00FB0B18" w:rsidR="007D61B5">
      <w:pPr>
        <w:jc w:val="both"/>
        <w:rPr>
          <w:lang w:val="pl-PL"/>
        </w:rPr>
      </w:pPr>
    </w:p>
    <w:p w:rsidRDefault="00061F4D" w:rsidP="007D61B5" w:rsidR="007D61B5">
      <w:pPr>
        <w:jc w:val="center"/>
        <w:rPr>
          <w:b/>
          <w:lang w:val="pl-PL"/>
        </w:rPr>
      </w:pPr>
      <w:r>
        <w:rPr>
          <w:b/>
          <w:lang w:val="pl-PL"/>
        </w:rPr>
        <w:t>24</w:t>
      </w:r>
      <w:r w:rsidR="00B17BB5">
        <w:rPr>
          <w:b/>
          <w:lang w:val="pl-PL"/>
        </w:rPr>
        <w:t xml:space="preserve">. </w:t>
      </w:r>
      <w:r w:rsidR="00C74B49">
        <w:rPr>
          <w:b/>
          <w:lang w:val="pl-PL"/>
        </w:rPr>
        <w:t>svibnja</w:t>
      </w:r>
      <w:r w:rsidR="00B17BB5">
        <w:rPr>
          <w:b/>
          <w:lang w:val="pl-PL"/>
        </w:rPr>
        <w:t xml:space="preserve"> 201</w:t>
      </w:r>
      <w:r w:rsidR="00C74B49">
        <w:rPr>
          <w:b/>
          <w:lang w:val="pl-PL"/>
        </w:rPr>
        <w:t>9</w:t>
      </w:r>
      <w:r w:rsidR="00B17BB5">
        <w:rPr>
          <w:b/>
          <w:lang w:val="pl-PL"/>
        </w:rPr>
        <w:t xml:space="preserve">. godine </w:t>
      </w:r>
      <w:r w:rsidR="005E3EB7" w:rsidRPr="00FB0B18">
        <w:rPr>
          <w:b/>
          <w:lang w:val="pl-PL"/>
        </w:rPr>
        <w:t xml:space="preserve">u </w:t>
      </w:r>
      <w:r w:rsidR="00C33517">
        <w:rPr>
          <w:b/>
          <w:lang w:val="pl-PL"/>
        </w:rPr>
        <w:t>09</w:t>
      </w:r>
      <w:r w:rsidR="004A07E9">
        <w:rPr>
          <w:b/>
          <w:lang w:val="pl-PL"/>
        </w:rPr>
        <w:t>:</w:t>
      </w:r>
      <w:r w:rsidR="00C33517">
        <w:rPr>
          <w:b/>
          <w:lang w:val="pl-PL"/>
        </w:rPr>
        <w:t>10</w:t>
      </w:r>
      <w:r w:rsidR="004A07E9">
        <w:rPr>
          <w:b/>
          <w:lang w:val="pl-PL"/>
        </w:rPr>
        <w:t xml:space="preserve"> </w:t>
      </w:r>
      <w:r w:rsidR="005E3EB7" w:rsidRPr="00FB0B18">
        <w:rPr>
          <w:b/>
          <w:lang w:val="pl-PL"/>
        </w:rPr>
        <w:t>sati,</w:t>
      </w:r>
    </w:p>
    <w:p w:rsidRDefault="00814FDD" w:rsidP="007D61B5" w:rsidR="007D61B5">
      <w:pPr>
        <w:jc w:val="center"/>
        <w:rPr>
          <w:b/>
        </w:rPr>
      </w:pPr>
      <w:r w:rsidRPr="00FB0B18">
        <w:rPr>
          <w:b/>
          <w:lang w:val="pl-PL"/>
        </w:rPr>
        <w:t>u</w:t>
      </w:r>
      <w:r w:rsidRPr="00FB0B18">
        <w:rPr>
          <w:b/>
        </w:rPr>
        <w:t xml:space="preserve"> Trgovačkom sudu u Pazinu, Dršćevka 1,</w:t>
      </w:r>
    </w:p>
    <w:p w:rsidRDefault="00814FDD" w:rsidP="007D61B5" w:rsidR="007D61B5">
      <w:pPr>
        <w:jc w:val="center"/>
        <w:rPr>
          <w:b/>
        </w:rPr>
      </w:pPr>
      <w:r w:rsidRPr="00FB0B18">
        <w:rPr>
          <w:b/>
        </w:rPr>
        <w:t xml:space="preserve">sudnica </w:t>
      </w:r>
      <w:r w:rsidR="00B17BB5">
        <w:rPr>
          <w:b/>
        </w:rPr>
        <w:t>6</w:t>
      </w:r>
      <w:r w:rsidR="00FF7CCA">
        <w:rPr>
          <w:b/>
        </w:rPr>
        <w:t>.</w:t>
      </w:r>
    </w:p>
    <w:p w:rsidRDefault="007D61B5" w:rsidP="005E3EB7" w:rsidR="007D61B5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</w:r>
      <w:r w:rsidR="007D61B5">
        <w:t>II</w:t>
      </w:r>
      <w:r>
        <w:t>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C33517">
        <w:rPr>
          <w:lang w:val="sv-SE"/>
        </w:rPr>
        <w:t>Paolo Markulin</w:t>
      </w:r>
      <w:r w:rsidR="007D61B5">
        <w:rPr>
          <w:lang w:val="sv-SE"/>
        </w:rPr>
        <w:t xml:space="preserve"> d</w:t>
      </w:r>
      <w:r w:rsidR="00B17BB5">
        <w:rPr>
          <w:lang w:val="sv-SE"/>
        </w:rPr>
        <w:t xml:space="preserve">a </w:t>
      </w:r>
      <w:r>
        <w:rPr>
          <w:lang w:val="sv-SE"/>
        </w:rPr>
        <w:t>pristup</w:t>
      </w:r>
      <w:r w:rsidR="007D61B5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>I</w:t>
      </w:r>
      <w:r w:rsidR="00C4630D">
        <w:rPr>
          <w:lang w:val="sv-SE"/>
        </w:rPr>
        <w:t>V</w:t>
      </w:r>
      <w:r>
        <w:rPr>
          <w:lang w:val="sv-SE"/>
        </w:rPr>
        <w:t xml:space="preserve">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7D61B5">
        <w:rPr>
          <w:lang w:val="sv-SE"/>
        </w:rPr>
        <w:t xml:space="preserve">om zastupniku dužnika </w:t>
      </w:r>
      <w:r w:rsidR="00C33517">
        <w:rPr>
          <w:lang w:val="sv-SE"/>
        </w:rPr>
        <w:t>Paolu Markulinu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</w:t>
      </w:r>
      <w:r w:rsidR="00D1744A">
        <w:rPr>
          <w:lang w:val="sv-SE"/>
        </w:rPr>
        <w:t>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lastRenderedPageBreak/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 w:rsidR="007D61B5">
        <w:rPr>
          <w:lang w:val="sv-SE"/>
        </w:rPr>
        <w:t xml:space="preserve">stanici za tehnički pregled, prema mjestu sjedišta dužnika, </w:t>
      </w:r>
      <w:r>
        <w:rPr>
          <w:lang w:val="sv-SE"/>
        </w:rPr>
        <w:t>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</w:t>
      </w:r>
      <w:r w:rsidR="00C4630D">
        <w:rPr>
          <w:lang w:val="sv-SE"/>
        </w:rPr>
        <w:t>I</w:t>
      </w:r>
      <w:r>
        <w:rPr>
          <w:lang w:val="sv-SE"/>
        </w:rPr>
        <w:t>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V</w:t>
      </w:r>
      <w:r w:rsidR="00D1744A">
        <w:rPr>
          <w:lang w:val="sv-SE"/>
        </w:rPr>
        <w:t>I</w:t>
      </w:r>
      <w:r>
        <w:rPr>
          <w:lang w:val="sv-SE"/>
        </w:rPr>
        <w:t xml:space="preserve">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441102">
        <w:t>17</w:t>
      </w:r>
      <w:r w:rsidR="003E00AF">
        <w:t xml:space="preserve">. </w:t>
      </w:r>
      <w:r w:rsidR="00061F4D">
        <w:t>travnja</w:t>
      </w:r>
      <w:r w:rsidR="00401D59">
        <w:t xml:space="preserve"> 2019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C4630D" w:rsidP="005E3EB7" w:rsidR="00C4630D">
      <w:pPr>
        <w:jc w:val="both"/>
      </w:pPr>
    </w:p>
    <w:p w:rsidRDefault="00C4630D" w:rsidP="005E3EB7" w:rsidR="00C4630D">
      <w:pPr>
        <w:jc w:val="both"/>
      </w:pPr>
    </w:p>
    <w:p w:rsidRDefault="00C4630D" w:rsidP="00C4630D" w:rsidR="00C4630D" w:rsidRPr="00DA15C9">
      <w:pPr>
        <w:jc w:val="both"/>
      </w:pPr>
      <w:r>
        <w:t>U</w:t>
      </w:r>
      <w:r w:rsidRPr="00DA15C9">
        <w:t>PUTA O PRAVNOM LIJEKU:</w:t>
      </w:r>
    </w:p>
    <w:p w:rsidRDefault="00C4630D" w:rsidP="00C4630D" w:rsidR="00C4630D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>
        <w:t xml:space="preserve">115. st. </w:t>
      </w:r>
      <w:r w:rsidRPr="00DA15C9">
        <w:t>1. S</w:t>
      </w:r>
      <w:r>
        <w:t>Z-a</w:t>
      </w:r>
      <w:r w:rsidRPr="00DA15C9">
        <w:t>).</w:t>
      </w:r>
    </w:p>
    <w:p w:rsidRDefault="00C4630D" w:rsidP="00C4630D" w:rsidR="00C4630D" w:rsidRPr="00DA15C9">
      <w:pPr>
        <w:jc w:val="both"/>
      </w:pPr>
    </w:p>
    <w:p w:rsidRDefault="00C4630D" w:rsidP="00C4630D" w:rsidR="00C4630D" w:rsidRPr="00695572">
      <w:pPr>
        <w:jc w:val="both"/>
      </w:pPr>
      <w:r w:rsidRPr="00695572">
        <w:t>DNA:</w:t>
      </w:r>
    </w:p>
    <w:p w:rsidRDefault="00C4630D" w:rsidP="00C4630D" w:rsidR="00C4630D" w:rsidRPr="00695572">
      <w:pPr>
        <w:ind w:firstLine="708"/>
        <w:jc w:val="both"/>
      </w:pPr>
      <w:r>
        <w:t>- e-Oglasna ploča sudova, osam</w:t>
      </w:r>
      <w:r w:rsidRPr="00695572">
        <w:t xml:space="preserve"> dana (čl. 12. SZ-a),</w:t>
      </w:r>
    </w:p>
    <w:p w:rsidRDefault="00C4630D" w:rsidP="00C4630D" w:rsidR="00C4630D">
      <w:pPr>
        <w:ind w:firstLine="708"/>
        <w:jc w:val="both"/>
        <w:rPr>
          <w:lang w:val="sv-SE"/>
        </w:rPr>
      </w:pPr>
      <w:r w:rsidRPr="00695572">
        <w:rPr>
          <w:lang w:val="sv-SE"/>
        </w:rPr>
        <w:t xml:space="preserve">- </w:t>
      </w:r>
      <w:r w:rsidR="00061F4D">
        <w:rPr>
          <w:lang w:val="sv-SE"/>
        </w:rPr>
        <w:t xml:space="preserve">zz dužnika </w:t>
      </w:r>
      <w:r w:rsidR="00C33517">
        <w:rPr>
          <w:lang w:val="sv-SE"/>
        </w:rPr>
        <w:t xml:space="preserve">Paolo Markulin, Rovinj, M. Balote 12, </w:t>
      </w:r>
    </w:p>
    <w:p w:rsidRDefault="00C4630D" w:rsidP="00C4630D" w:rsidR="00C4630D">
      <w:pPr>
        <w:ind w:firstLine="708"/>
        <w:jc w:val="both"/>
        <w:rPr>
          <w:lang w:val="sv-SE"/>
        </w:rPr>
      </w:pPr>
      <w:r>
        <w:rPr>
          <w:lang w:val="sv-SE"/>
        </w:rPr>
        <w:t>- dužniku</w:t>
      </w:r>
      <w:r w:rsidR="00061F4D">
        <w:rPr>
          <w:lang w:val="sv-SE"/>
        </w:rPr>
        <w:t xml:space="preserve"> </w:t>
      </w:r>
      <w:r w:rsidR="00C33517">
        <w:t xml:space="preserve">STAR 2005 d.o.o. Rovinj, Carera 5, </w:t>
      </w:r>
    </w:p>
    <w:p w:rsidRDefault="00C4630D" w:rsidP="00C4630D" w:rsidR="00C4630D">
      <w:pPr>
        <w:ind w:firstLine="708"/>
        <w:jc w:val="both"/>
        <w:rPr>
          <w:lang w:val="sv-SE"/>
        </w:rPr>
      </w:pPr>
      <w:r w:rsidRPr="00695572">
        <w:rPr>
          <w:lang w:val="sv-SE"/>
        </w:rPr>
        <w:t xml:space="preserve">- </w:t>
      </w:r>
      <w:r>
        <w:rPr>
          <w:lang w:val="sv-SE"/>
        </w:rPr>
        <w:t>Financijska agencija, Regionalni centar Rijeka, F. Kurelca 8</w:t>
      </w:r>
      <w:r w:rsidR="00C33517">
        <w:rPr>
          <w:lang w:val="sv-SE"/>
        </w:rPr>
        <w:t>,</w:t>
      </w:r>
    </w:p>
    <w:p w:rsidRDefault="00C4630D" w:rsidP="00C4630D" w:rsidR="00C4630D">
      <w:pPr>
        <w:ind w:firstLine="708"/>
        <w:jc w:val="both"/>
        <w:rPr>
          <w:lang w:val="sv-SE"/>
        </w:rPr>
      </w:pPr>
      <w:r>
        <w:rPr>
          <w:lang w:val="sv-SE"/>
        </w:rPr>
        <w:t xml:space="preserve">- </w:t>
      </w:r>
      <w:r w:rsidR="00C33517">
        <w:rPr>
          <w:lang w:val="sv-SE"/>
        </w:rPr>
        <w:t>Istarska kreditna banka Umag d.d.</w:t>
      </w:r>
    </w:p>
    <w:p w:rsidRDefault="00061F4D" w:rsidP="00C4630D" w:rsidR="00061F4D">
      <w:pPr>
        <w:ind w:firstLine="708"/>
        <w:jc w:val="both"/>
        <w:rPr>
          <w:lang w:val="sv-SE"/>
        </w:rPr>
      </w:pPr>
      <w:r>
        <w:rPr>
          <w:lang w:val="sv-SE"/>
        </w:rPr>
        <w:t xml:space="preserve">- Stanica za tehnički pregled </w:t>
      </w:r>
      <w:r w:rsidR="00C33517">
        <w:rPr>
          <w:lang w:val="sv-SE"/>
        </w:rPr>
        <w:t>CROATIA Rovinj.</w:t>
      </w:r>
    </w:p>
    <w:p w:rsidRDefault="00D1744A" w:rsidP="00C4630D" w:rsidR="00D1744A" w:rsidRPr="00695572">
      <w:pPr>
        <w:ind w:firstLine="708"/>
        <w:jc w:val="both"/>
        <w:rPr>
          <w:lang w:val="sv-SE"/>
        </w:rPr>
      </w:pPr>
    </w:p>
    <w:p w:rsidRDefault="00BE62CA" w:rsidP="00C4630D" w:rsidR="00500701">
      <w:pPr>
        <w:jc w:val="both"/>
      </w:pPr>
    </w:p>
    <w:sectPr w:rsidSect="00C40FD5" w:rsidR="0050070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2CA" w:rsidP="00C33517" w:rsidR="00C33517">
    <w:pPr>
      <w:jc w:val="right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C33517" w:rsidRPr="00C74B49">
      <w:t>Posl. broj: 4 St-</w:t>
    </w:r>
    <w:r w:rsidR="00C33517">
      <w:t>126/2019-4</w:t>
    </w:r>
  </w:p>
  <w:p w:rsidRDefault="00441102" w:rsidP="00441102" w:rsidR="00441102">
    <w:pPr>
      <w:jc w:val="right"/>
    </w:pPr>
  </w:p>
  <w:p w:rsidRDefault="00BE62CA" w:rsidR="00DA15C9">
    <w:pPr>
      <w:pStyle w:val="Zaglavlje"/>
      <w:jc w:val="center"/>
    </w:pPr>
  </w:p>
  <w:p w:rsidRDefault="00BE62CA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96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E3EB7"/>
    <w:rsid w:val="000110BE"/>
    <w:rsid w:val="00011659"/>
    <w:rsid w:val="00036ADB"/>
    <w:rsid w:val="00057FF3"/>
    <w:rsid w:val="00061F4D"/>
    <w:rsid w:val="00065532"/>
    <w:rsid w:val="00075B65"/>
    <w:rsid w:val="000906D0"/>
    <w:rsid w:val="000959EB"/>
    <w:rsid w:val="000A7AEE"/>
    <w:rsid w:val="000C3E82"/>
    <w:rsid w:val="000D09C7"/>
    <w:rsid w:val="000E0BE8"/>
    <w:rsid w:val="00105DB3"/>
    <w:rsid w:val="00107DA9"/>
    <w:rsid w:val="001111FD"/>
    <w:rsid w:val="00121B0C"/>
    <w:rsid w:val="00134676"/>
    <w:rsid w:val="00163054"/>
    <w:rsid w:val="00183B55"/>
    <w:rsid w:val="00187131"/>
    <w:rsid w:val="001B237E"/>
    <w:rsid w:val="001D3B56"/>
    <w:rsid w:val="001D7153"/>
    <w:rsid w:val="001E0467"/>
    <w:rsid w:val="001F3D20"/>
    <w:rsid w:val="002159A8"/>
    <w:rsid w:val="002534BF"/>
    <w:rsid w:val="00262377"/>
    <w:rsid w:val="00264035"/>
    <w:rsid w:val="002660AF"/>
    <w:rsid w:val="002910ED"/>
    <w:rsid w:val="002A3469"/>
    <w:rsid w:val="002A3A77"/>
    <w:rsid w:val="002B19DD"/>
    <w:rsid w:val="002B627E"/>
    <w:rsid w:val="002C382E"/>
    <w:rsid w:val="002C3F72"/>
    <w:rsid w:val="002D55AD"/>
    <w:rsid w:val="003173A3"/>
    <w:rsid w:val="00317FBA"/>
    <w:rsid w:val="00333A6A"/>
    <w:rsid w:val="00347DB2"/>
    <w:rsid w:val="00374410"/>
    <w:rsid w:val="00395F29"/>
    <w:rsid w:val="003B3E0F"/>
    <w:rsid w:val="003B74B1"/>
    <w:rsid w:val="003C5058"/>
    <w:rsid w:val="003E00AF"/>
    <w:rsid w:val="003E44D0"/>
    <w:rsid w:val="00401D59"/>
    <w:rsid w:val="00412B9B"/>
    <w:rsid w:val="00423F69"/>
    <w:rsid w:val="00441102"/>
    <w:rsid w:val="00446090"/>
    <w:rsid w:val="004621C6"/>
    <w:rsid w:val="00480C26"/>
    <w:rsid w:val="00494E75"/>
    <w:rsid w:val="004A07E9"/>
    <w:rsid w:val="0051365F"/>
    <w:rsid w:val="005527F4"/>
    <w:rsid w:val="00554328"/>
    <w:rsid w:val="0057648D"/>
    <w:rsid w:val="00583DA0"/>
    <w:rsid w:val="0059655A"/>
    <w:rsid w:val="00596F2F"/>
    <w:rsid w:val="005E3EB7"/>
    <w:rsid w:val="005E434E"/>
    <w:rsid w:val="005F2BDD"/>
    <w:rsid w:val="00603BFE"/>
    <w:rsid w:val="00612C7B"/>
    <w:rsid w:val="006953E8"/>
    <w:rsid w:val="006B7430"/>
    <w:rsid w:val="006E5CD3"/>
    <w:rsid w:val="00720491"/>
    <w:rsid w:val="00745F6A"/>
    <w:rsid w:val="00763AF9"/>
    <w:rsid w:val="007831D8"/>
    <w:rsid w:val="0079385A"/>
    <w:rsid w:val="0079454F"/>
    <w:rsid w:val="007A287E"/>
    <w:rsid w:val="007C1A64"/>
    <w:rsid w:val="007C5580"/>
    <w:rsid w:val="007D61B5"/>
    <w:rsid w:val="007D63ED"/>
    <w:rsid w:val="007D7A8F"/>
    <w:rsid w:val="00802205"/>
    <w:rsid w:val="00803878"/>
    <w:rsid w:val="00812FD9"/>
    <w:rsid w:val="008135AF"/>
    <w:rsid w:val="00814EB9"/>
    <w:rsid w:val="00814FDD"/>
    <w:rsid w:val="00822EB0"/>
    <w:rsid w:val="00832EE7"/>
    <w:rsid w:val="00835A5D"/>
    <w:rsid w:val="00844FE0"/>
    <w:rsid w:val="008650C6"/>
    <w:rsid w:val="00877A4A"/>
    <w:rsid w:val="00891467"/>
    <w:rsid w:val="00894ED5"/>
    <w:rsid w:val="008E4F58"/>
    <w:rsid w:val="008F011A"/>
    <w:rsid w:val="0091489C"/>
    <w:rsid w:val="009477AC"/>
    <w:rsid w:val="009533B5"/>
    <w:rsid w:val="00957A6F"/>
    <w:rsid w:val="00985388"/>
    <w:rsid w:val="00996153"/>
    <w:rsid w:val="009A76DB"/>
    <w:rsid w:val="00A0153D"/>
    <w:rsid w:val="00A37D46"/>
    <w:rsid w:val="00A560B4"/>
    <w:rsid w:val="00A71931"/>
    <w:rsid w:val="00A744D8"/>
    <w:rsid w:val="00A84870"/>
    <w:rsid w:val="00AA155C"/>
    <w:rsid w:val="00AA70ED"/>
    <w:rsid w:val="00AD2235"/>
    <w:rsid w:val="00AE0890"/>
    <w:rsid w:val="00AE4EEF"/>
    <w:rsid w:val="00AF4620"/>
    <w:rsid w:val="00B17BB5"/>
    <w:rsid w:val="00B31974"/>
    <w:rsid w:val="00B50DFB"/>
    <w:rsid w:val="00B56D89"/>
    <w:rsid w:val="00B57612"/>
    <w:rsid w:val="00B84F02"/>
    <w:rsid w:val="00BA4477"/>
    <w:rsid w:val="00BE62CA"/>
    <w:rsid w:val="00C24797"/>
    <w:rsid w:val="00C2768D"/>
    <w:rsid w:val="00C33517"/>
    <w:rsid w:val="00C34AB9"/>
    <w:rsid w:val="00C4630D"/>
    <w:rsid w:val="00C50881"/>
    <w:rsid w:val="00C658A3"/>
    <w:rsid w:val="00C71B54"/>
    <w:rsid w:val="00C74B49"/>
    <w:rsid w:val="00C9492F"/>
    <w:rsid w:val="00CA0CBB"/>
    <w:rsid w:val="00CA2868"/>
    <w:rsid w:val="00CC6BA5"/>
    <w:rsid w:val="00CD1ECC"/>
    <w:rsid w:val="00CD3284"/>
    <w:rsid w:val="00CF1FFA"/>
    <w:rsid w:val="00D11298"/>
    <w:rsid w:val="00D14604"/>
    <w:rsid w:val="00D1744A"/>
    <w:rsid w:val="00D66056"/>
    <w:rsid w:val="00DA26D3"/>
    <w:rsid w:val="00DA4FE7"/>
    <w:rsid w:val="00DD6702"/>
    <w:rsid w:val="00DE2B38"/>
    <w:rsid w:val="00DE74BF"/>
    <w:rsid w:val="00DF28E8"/>
    <w:rsid w:val="00E10E76"/>
    <w:rsid w:val="00E40DC9"/>
    <w:rsid w:val="00E90C0D"/>
    <w:rsid w:val="00E94386"/>
    <w:rsid w:val="00ED1F85"/>
    <w:rsid w:val="00F02356"/>
    <w:rsid w:val="00F12112"/>
    <w:rsid w:val="00F26397"/>
    <w:rsid w:val="00F32923"/>
    <w:rsid w:val="00F531AB"/>
    <w:rsid w:val="00F560F8"/>
    <w:rsid w:val="00F56B38"/>
    <w:rsid w:val="00F74742"/>
    <w:rsid w:val="00FB0B18"/>
    <w:rsid w:val="00FC25F7"/>
    <w:rsid w:val="00FC45E6"/>
    <w:rsid w:val="00FC4622"/>
    <w:rsid w:val="00FD0BD7"/>
    <w:rsid w:val="00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  <w15:docId w15:val="{38F65CC1-9F6E-47EF-B48B-9C8FF215ED5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D61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62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2C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2C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2C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2C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2019.</izvorni_sadrzaj>
    <derivirana_varijabla naziv="DomainObject.Predmet.DatumOsnivanja_1">21.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St-126/2019</izvorni_sadrzaj>
    <derivirana_varijabla naziv="DomainObject.Predmet.OznakaBroj_1">St-126/2019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 2005 d.o.o. ROVINJ zastupanog po punomoćniku Paolo Markulin</izvorni_sadrzaj>
    <derivirana_varijabla naziv="DomainObject.Predmet.ProtustrankaFormated_1">  STAR 2005 d.o.o. ROVINJ zastupanog po punomoćniku Paolo Markulin</derivirana_varijabla>
  </DomainObject.Predmet.ProtustrankaFormated>
  <DomainObject.Predmet.ProtustrankaFormatedOIB>
    <izvorni_sadrzaj>  STAR 2005 d.o.o. ROVINJ, OIB 96318567493 zastupanog po punomoćniku Paolo Markulin</izvorni_sadrzaj>
    <derivirana_varijabla naziv="DomainObject.Predmet.ProtustrankaFormatedOIB_1">  STAR 2005 d.o.o. ROVINJ, OIB 96318567493 zastupanog po punomoćniku Paolo Markulin</derivirana_varijabla>
  </DomainObject.Predmet.ProtustrankaFormatedOIB>
  <DomainObject.Predmet.ProtustrankaFormatedWithAdress>
    <izvorni_sadrzaj> STAR 2005 d.o.o. ROVINJ, Carera 5, 52210 Rovinj zastupanog po punomoćniku Paolo Markulin</izvorni_sadrzaj>
    <derivirana_varijabla naziv="DomainObject.Predmet.ProtustrankaFormatedWithAdress_1"> STAR 2005 d.o.o. ROVINJ, Carera 5, 52210 Rovinj zastupanog po punomoćniku Paolo Markulin</derivirana_varijabla>
  </DomainObject.Predmet.ProtustrankaFormatedWithAdress>
  <DomainObject.Predmet.ProtustrankaFormatedWithAdressOIB>
    <izvorni_sadrzaj> STAR 2005 d.o.o. ROVINJ, OIB 96318567493, Carera 5, 52210 Rovinj zastupanog po punomoćniku Paolo Markulin</izvorni_sadrzaj>
    <derivirana_varijabla naziv="DomainObject.Predmet.ProtustrankaFormatedWithAdressOIB_1"> STAR 2005 d.o.o. ROVINJ, OIB 96318567493, Carera 5, 52210 Rovinj zastupanog po punomoćniku Paolo Markulin</derivirana_varijabla>
  </DomainObject.Predmet.ProtustrankaFormatedWithAdressOIB>
  <DomainObject.Predmet.ProtustrankaWithAdress>
    <izvorni_sadrzaj>STAR 2005 d.o.o. ROVINJ Carera 5, 52210 Rovinj</izvorni_sadrzaj>
    <derivirana_varijabla naziv="DomainObject.Predmet.ProtustrankaWithAdress_1">STAR 2005 d.o.o. ROVINJ Carera 5, 52210 Rovinj</derivirana_varijabla>
  </DomainObject.Predmet.ProtustrankaWithAdress>
  <DomainObject.Predmet.ProtustrankaWithAdressOIB>
    <izvorni_sadrzaj>STAR 2005 d.o.o. ROVINJ, OIB 96318567493, Carera 5, 52210 Rovinj</izvorni_sadrzaj>
    <derivirana_varijabla naziv="DomainObject.Predmet.ProtustrankaWithAdressOIB_1">STAR 2005 d.o.o. ROVINJ, OIB 96318567493, Carera 5, 52210 Rovinj</derivirana_varijabla>
  </DomainObject.Predmet.ProtustrankaWithAdressOIB>
  <DomainObject.Predmet.ProtustrankaNazivFormated>
    <izvorni_sadrzaj>STAR 2005 d.o.o. ROVINJ</izvorni_sadrzaj>
    <derivirana_varijabla naziv="DomainObject.Predmet.ProtustrankaNazivFormated_1">STAR 2005 d.o.o. ROVINJ</derivirana_varijabla>
  </DomainObject.Predmet.ProtustrankaNazivFormated>
  <DomainObject.Predmet.ProtustrankaNazivFormatedOIB>
    <izvorni_sadrzaj>STAR 2005 d.o.o. ROVINJ, OIB 96318567493</izvorni_sadrzaj>
    <derivirana_varijabla naziv="DomainObject.Predmet.ProtustrankaNazivFormatedOIB_1">STAR 2005 d.o.o. ROVINJ, OIB 96318567493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116056.58</izvorni_sadrzaj>
    <derivirana_varijabla naziv="DomainObject.Predmet.TrenutnaVrijednost_1">116056.58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STAR 2005 d.o.o. ROVINJ zastupanog po punomoćniku Paolo Markulin</item>
    </izvorni_sadrzaj>
    <derivirana_varijabla naziv="DomainObject.Predmet.ProtuStrankaListFormated_1">
      <item>STAR 2005 d.o.o. ROVINJ zastupanog po punomoćniku Paolo Markulin</item>
    </derivirana_varijabla>
  </DomainObject.Predmet.ProtuStrankaListFormated>
  <DomainObject.Predmet.ProtuStrankaListFormatedOIB>
    <izvorni_sadrzaj>
      <item>STAR 2005 d.o.o. ROVINJ, OIB 96318567493 zastupanog po punomoćniku Paolo Markulin</item>
    </izvorni_sadrzaj>
    <derivirana_varijabla naziv="DomainObject.Predmet.ProtuStrankaListFormatedOIB_1">
      <item>STAR 2005 d.o.o. ROVINJ, OIB 96318567493 zastupanog po punomoćniku Paolo Markulin</item>
    </derivirana_varijabla>
  </DomainObject.Predmet.ProtuStrankaListFormatedOIB>
  <DomainObject.Predmet.ProtuStrankaListFormatedWithAdress>
    <izvorni_sadrzaj>
      <item>STAR 2005 d.o.o. ROVINJ, Carera 5, 52210 Rovinj zastupanog po punomoćniku Paolo Markulin</item>
    </izvorni_sadrzaj>
    <derivirana_varijabla naziv="DomainObject.Predmet.ProtuStrankaListFormatedWithAdress_1">
      <item>STAR 2005 d.o.o. ROVINJ, Carera 5, 52210 Rovinj zastupanog po punomoćniku Paolo Markulin</item>
    </derivirana_varijabla>
  </DomainObject.Predmet.ProtuStrankaListFormatedWithAdress>
  <DomainObject.Predmet.ProtuStrankaListFormatedWithAdressOIB>
    <izvorni_sadrzaj>
      <item>STAR 2005 d.o.o. ROVINJ, OIB 96318567493, Carera 5, 52210 Rovinj zastupanog po punomoćniku Paolo Markulin</item>
    </izvorni_sadrzaj>
    <derivirana_varijabla naziv="DomainObject.Predmet.ProtuStrankaListFormatedWithAdressOIB_1">
      <item>STAR 2005 d.o.o. ROVINJ, OIB 96318567493, Carera 5, 52210 Rovinj zastupanog po punomoćniku Paolo Markulin</item>
    </derivirana_varijabla>
  </DomainObject.Predmet.ProtuStrankaListFormatedWithAdressOIB>
  <DomainObject.Predmet.ProtuStrankaListNazivFormated>
    <izvorni_sadrzaj>
      <item>STAR 2005 d.o.o. ROVINJ</item>
    </izvorni_sadrzaj>
    <derivirana_varijabla naziv="DomainObject.Predmet.ProtuStrankaListNazivFormated_1">
      <item>STAR 2005 d.o.o. ROVINJ</item>
    </derivirana_varijabla>
  </DomainObject.Predmet.ProtuStrankaListNazivFormated>
  <DomainObject.Predmet.ProtuStrankaListNazivFormatedOIB>
    <izvorni_sadrzaj>
      <item>STAR 2005 d.o.o. ROVINJ, OIB 96318567493</item>
    </izvorni_sadrzaj>
    <derivirana_varijabla naziv="DomainObject.Predmet.ProtuStrankaListNazivFormatedOIB_1">
      <item>STAR 2005 d.o.o. ROVINJ, OIB 96318567493</item>
    </derivirana_varijabla>
  </DomainObject.Predmet.ProtuStrankaListNazivFormatedOIB>
  <DomainObject.Predmet.OstaliListFormated>
    <izvorni_sadrzaj>
      <item>Paolo Markulin punomoćnik sudionika u postupku STAR 2005 d.o.o. ROVINJ</item>
    </izvorni_sadrzaj>
    <derivirana_varijabla naziv="DomainObject.Predmet.OstaliListFormated_1">
      <item>Paolo Markulin punomoćnik sudionika u postupku STAR 2005 d.o.o. ROVINJ</item>
    </derivirana_varijabla>
  </DomainObject.Predmet.OstaliListFormated>
  <DomainObject.Predmet.OstaliListFormatedOIB>
    <izvorni_sadrzaj>
      <item>Paolo Markulin, OIB 92215646374 punomoćnik sudionika u postupku STAR 2005 d.o.o. ROVINJ</item>
    </izvorni_sadrzaj>
    <derivirana_varijabla naziv="DomainObject.Predmet.OstaliListFormatedOIB_1">
      <item>Paolo Markulin, OIB 92215646374 punomoćnik sudionika u postupku STAR 2005 d.o.o. ROVINJ</item>
    </derivirana_varijabla>
  </DomainObject.Predmet.OstaliListFormatedOIB>
  <DomainObject.Predmet.OstaliListFormatedWithAdress>
    <izvorni_sadrzaj>
      <item>Paolo Markulin, Ulica Mate Balote 12, 52210 Rovinj punomoćnik sudionika u postupku STAR 2005 d.o.o. ROVINJ</item>
    </izvorni_sadrzaj>
    <derivirana_varijabla naziv="DomainObject.Predmet.OstaliListFormatedWithAdress_1">
      <item>Paolo Markulin, Ulica Mate Balote 12, 52210 Rovinj punomoćnik sudionika u postupku STAR 2005 d.o.o. ROVINJ</item>
    </derivirana_varijabla>
  </DomainObject.Predmet.OstaliListFormatedWithAdress>
  <DomainObject.Predmet.OstaliListFormatedWithAdressOIB>
    <izvorni_sadrzaj>
      <item>Paolo Markulin, OIB 92215646374, Ulica Mate Balote 12, 52210 Rovinj punomoćnik sudionika u postupku STAR 2005 d.o.o. ROVINJ</item>
    </izvorni_sadrzaj>
    <derivirana_varijabla naziv="DomainObject.Predmet.OstaliListFormatedWithAdressOIB_1">
      <item>Paolo Markulin, OIB 92215646374, Ulica Mate Balote 12, 52210 Rovinj punomoćnik sudionika u postupku STAR 2005 d.o.o. ROVINJ</item>
    </derivirana_varijabla>
  </DomainObject.Predmet.OstaliListFormatedWithAdressOIB>
  <DomainObject.Predmet.OstaliListNazivFormated>
    <izvorni_sadrzaj>
      <item>Paolo Markulin</item>
    </izvorni_sadrzaj>
    <derivirana_varijabla naziv="DomainObject.Predmet.OstaliListNazivFormated_1">
      <item>Paolo Markulin</item>
    </derivirana_varijabla>
  </DomainObject.Predmet.OstaliListNazivFormated>
  <DomainObject.Predmet.OstaliListNazivFormatedOIB>
    <izvorni_sadrzaj>
      <item>Paolo Markulin, OIB 92215646374</item>
    </izvorni_sadrzaj>
    <derivirana_varijabla naziv="DomainObject.Predmet.OstaliListNazivFormatedOIB_1">
      <item>Paolo Markulin, OIB 92215646374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STAR 2005 d.o.o. ROVINJ</izvorni_sadrzaj>
    <derivirana_varijabla naziv="DomainObject.Predmet.ProtustrankaIDrugi_1">STAR 2005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STAR 2005 d.o.o. ROVINJ, OIB 96318567493, Carera 5, 52210 Rovinj</izvorni_sadrzaj>
    <derivirana_varijabla naziv="DomainObject.Predmet.ProtustrankaIDrugiAdressOIB_1">STAR 2005 d.o.o. ROVINJ, OIB 96318567493, Carera 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STAR 2005 d.o.o. ROVINJ</item>
      <item>Paolo Markulin</item>
    </izvorni_sadrzaj>
    <derivirana_varijabla naziv="DomainObject.Predmet.SudioniciListNaziv_1">
      <item>FINANCIJSKA AGENCIJA, RC RIJEKA, PODRUŽNICA PULA, PULA</item>
      <item>STAR 2005 d.o.o. ROVINJ</item>
      <item>Paolo Markulin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STAR 2005 d.o.o. ROVINJ, OIB 96318567493, Carera 5,52210 Rovinj</item>
      <item>Paolo Markulin, OIB 92215646374, Ulica Mate Balote 12,52210 Rovinj</item>
    </izvorni_sadrzaj>
    <derivirana_varijabla naziv="DomainObject.Predmet.SudioniciListAdressOIB_1">
      <item>FINANCIJSKA AGENCIJA, RC RIJEKA, PODRUŽNICA PULA, PULA, OIB 85821130368, Ulica grada Vukovara 70,10000 Zagreb</item>
      <item>STAR 2005 d.o.o. ROVINJ, OIB 96318567493, Carera 5,52210 Rovinj</item>
      <item>Paolo Markulin, OIB 92215646374, Ulica Mate Balote 12,52210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96318567493</item>
      <item>, OIB 92215646374</item>
    </izvorni_sadrzaj>
    <derivirana_varijabla naziv="DomainObject.Predmet.SudioniciListNazivOIB_1">
      <item>, OIB 85821130368</item>
      <item>, OIB 96318567493</item>
      <item>, OIB 92215646374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9695F7-F32F-4A90-98EB-4741CF7EEB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2966</properties:Characters>
  <properties:Lines>91</properties:Lines>
  <properties:Paragraphs>45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2019-04-17T09:56:00Z</dcterms:created>
  <dc:creator>Jasmina Matika</dc:creator>
  <cp:lastModifiedBy>Sanja Prodan</cp:lastModifiedBy>
  <cp:lastPrinted>2019-03-28T09:45:00Z</cp:lastPrinted>
  <dcterms:modified xmlns:xsi="http://www.w3.org/2001/XMLSchema-instance" xsi:type="dcterms:W3CDTF">2019-04-17T10:00:00Z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(St-126-2019-4-star 2005 d.o.o. Rovinj  prethodni postupak +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