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7448" w14:paraId="7e07448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3123F8">
        <w:t>802/15-7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927608" w:rsidP="00952B68" w:rsidR="00927608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/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4E3981">
        <w:t>, OIB 85821130368</w:t>
      </w:r>
      <w:r w:rsidR="00745C8F">
        <w:t xml:space="preserve"> od </w:t>
      </w:r>
      <w:r w:rsidR="003123F8">
        <w:t>1. prosinca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3123F8">
        <w:t>SENZACIJA j.d.o.o., Donje Biljane, Donje Biljane 221., OIB 52721625274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4E3981">
        <w:t>7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4E3981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3123F8">
        <w:t>SENZACIJA j.d.o.o., Donje Biljane, Donje Biljane 221., OIB 52721625274</w:t>
      </w:r>
      <w:r w:rsidR="008F77CD">
        <w:t xml:space="preserve"> </w:t>
      </w:r>
      <w:r w:rsidR="00AB42D5">
        <w:t>s danom 1</w:t>
      </w:r>
      <w:r w:rsidR="004E3981">
        <w:t>7</w:t>
      </w:r>
      <w:r w:rsidR="00AB42D5">
        <w:t xml:space="preserve">. ožujka 2016. u </w:t>
      </w:r>
      <w:r w:rsidR="00E86786">
        <w:t>10,30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4E3981">
        <w:t>Renato Sabljić iz Zagreba, Zdenački zavoj 14.,</w:t>
      </w:r>
      <w:r w:rsidR="004E3981" w:rsidRPr="00B14877">
        <w:rPr>
          <w:b/>
        </w:rPr>
        <w:t xml:space="preserve"> </w:t>
      </w:r>
      <w:r w:rsidR="004E3981" w:rsidRPr="00C911AF">
        <w:t>OIB: 74644810692</w:t>
      </w:r>
      <w:r w:rsidR="004E3981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3123F8">
        <w:t>SENZACIJA j.d.o.o., Donje Biljane, Donje Biljane 221., OIB 52721625274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4E3981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4E3981" w:rsidP="00927608" w:rsidR="00193657" w:rsidRPr="00572080">
      <w:pPr>
        <w:ind w:hanging="705" w:left="705"/>
        <w:jc w:val="both"/>
      </w:pPr>
      <w:r>
        <w:t>V</w:t>
      </w:r>
      <w:r w:rsidR="001030FD" w:rsidRPr="00572080">
        <w:t>I</w:t>
      </w:r>
      <w:r w:rsidR="00193657" w:rsidRPr="00572080">
        <w:t>I.</w:t>
      </w:r>
      <w:r w:rsidR="00193657" w:rsidRPr="00572080">
        <w:tab/>
        <w:t xml:space="preserve">Ovlašćuje se stečajni upravitelj nakon zaključenja </w:t>
      </w:r>
      <w:r w:rsidR="00AB42D5">
        <w:t xml:space="preserve">skraćenog </w:t>
      </w:r>
      <w:r w:rsidR="00193657"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3123F8">
        <w:t>1. prosinca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393A5F">
        <w:t>1</w:t>
      </w:r>
      <w:r w:rsidRPr="00B604B0">
        <w:t xml:space="preserve">. rujna 2015. dužnik u Očevidniku redoslijeda osnova za plaćanje ima evidentirane neizvršene osnove za plaćanje u neprekinutom razdoblju od </w:t>
      </w:r>
      <w:r w:rsidR="003123F8">
        <w:t>503</w:t>
      </w:r>
      <w:r w:rsidR="00C45A25">
        <w:t xml:space="preserve"> </w:t>
      </w:r>
      <w:r w:rsidRPr="00B604B0">
        <w:t xml:space="preserve">dana u ukupnom iznosu od </w:t>
      </w:r>
      <w:r w:rsidR="003123F8">
        <w:t>8.285,16</w:t>
      </w:r>
      <w:r w:rsidR="00C45A25">
        <w:t xml:space="preserve"> </w:t>
      </w:r>
      <w:r w:rsidRPr="00B604B0">
        <w:t xml:space="preserve">kuna, da nema zaposlenih, </w:t>
      </w:r>
      <w:r w:rsidR="004E3981">
        <w:t xml:space="preserve">ima otvoren račun kod Raiffeisen bank Austria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E3981">
        <w:t>dana 17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4E3981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4E3981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8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3123F8" w:rsidRPr="00AB42D5">
      <w:t>Poslovni broj: 5</w:t>
    </w:r>
    <w:r w:rsidR="003123F8">
      <w:t xml:space="preserve"> St-802/15-7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3981"/>
    <w:rsid w:val="004E45AE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C380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6786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8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SENZACIJA j.d.o.o. za ugostiteljstvo</izvorni_sadrzaj>
    <derivirana_varijabla naziv="DomainObject.Predmet.ProtustrankaFormated_1">  SENZACIJA j.d.o.o. za ugostiteljstvo</derivirana_varijabla>
  </DomainObject.Predmet.ProtustrankaFormated>
  <DomainObject.Predmet.ProtustrankaFormatedOIB>
    <izvorni_sadrzaj>  SENZACIJA j.d.o.o. za ugostiteljstvo, OIB 52721625274</izvorni_sadrzaj>
    <derivirana_varijabla naziv="DomainObject.Predmet.ProtustrankaFormatedOIB_1">  SENZACIJA j.d.o.o. za ugostiteljstvo, OIB 52721625274</derivirana_varijabla>
  </DomainObject.Predmet.ProtustrankaFormatedOIB>
  <DomainObject.Predmet.ProtustrankaFormatedWithAdress>
    <izvorni_sadrzaj> SENZACIJA j.d.o.o. za ugostiteljstvo, Donje Biljane 221, 23420 Donje Biljane</izvorni_sadrzaj>
    <derivirana_varijabla naziv="DomainObject.Predmet.ProtustrankaFormatedWithAdress_1"> SENZACIJA j.d.o.o. za ugostiteljstvo, Donje Biljane 221, 23420 Donje Biljane</derivirana_varijabla>
  </DomainObject.Predmet.ProtustrankaFormatedWithAdress>
  <DomainObject.Predmet.ProtustrankaFormatedWithAdressOIB>
    <izvorni_sadrzaj> SENZACIJA j.d.o.o. za ugostiteljstvo, OIB 52721625274, Donje Biljane 221, 23420 Donje Biljane</izvorni_sadrzaj>
    <derivirana_varijabla naziv="DomainObject.Predmet.ProtustrankaFormatedWithAdressOIB_1"> SENZACIJA j.d.o.o. za ugostiteljstvo, OIB 52721625274, Donje Biljane 221, 23420 Donje Biljane</derivirana_varijabla>
  </DomainObject.Predmet.ProtustrankaFormatedWithAdressOIB>
  <DomainObject.Predmet.ProtustrankaWithAdress>
    <izvorni_sadrzaj>SENZACIJA j.d.o.o. za ugostiteljstvo Donje Biljane 221, 23420 Donje Biljane</izvorni_sadrzaj>
    <derivirana_varijabla naziv="DomainObject.Predmet.ProtustrankaWithAdress_1">SENZACIJA j.d.o.o. za ugostiteljstvo Donje Biljane 221, 23420 Donje Biljane</derivirana_varijabla>
  </DomainObject.Predmet.ProtustrankaWithAdress>
  <DomainObject.Predmet.ProtustrankaWithAdressOIB>
    <izvorni_sadrzaj>SENZACIJA j.d.o.o. za ugostiteljstvo, OIB 52721625274, Donje Biljane 221, 23420 Donje Biljane</izvorni_sadrzaj>
    <derivirana_varijabla naziv="DomainObject.Predmet.ProtustrankaWithAdressOIB_1">SENZACIJA j.d.o.o. za ugostiteljstvo, OIB 52721625274, Donje Biljane 221, 23420 Donje Biljane</derivirana_varijabla>
  </DomainObject.Predmet.ProtustrankaWithAdressOIB>
  <DomainObject.Predmet.ProtustrankaNazivFormated>
    <izvorni_sadrzaj>SENZACIJA j.d.o.o. za ugostiteljstvo</izvorni_sadrzaj>
    <derivirana_varijabla naziv="DomainObject.Predmet.ProtustrankaNazivFormated_1">SENZACIJA j.d.o.o. za ugostiteljstvo</derivirana_varijabla>
  </DomainObject.Predmet.ProtustrankaNazivFormated>
  <DomainObject.Predmet.ProtustrankaNazivFormatedOIB>
    <izvorni_sadrzaj>SENZACIJA j.d.o.o. za ugostiteljstvo, OIB 52721625274</izvorni_sadrzaj>
    <derivirana_varijabla naziv="DomainObject.Predmet.ProtustrankaNazivFormatedOIB_1">SENZACIJA j.d.o.o. za ugostiteljstvo, OIB 52721625274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8285.16</izvorni_sadrzaj>
    <derivirana_varijabla naziv="DomainObject.Predmet.TrenutnaVrijednost_1">8285.16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SENZACIJA j.d.o.o. za ugostiteljstvo</item>
    </izvorni_sadrzaj>
    <derivirana_varijabla naziv="DomainObject.Predmet.ProtuStrankaListFormated_1">
      <item>SENZACIJA j.d.o.o. za ugostiteljstvo</item>
    </derivirana_varijabla>
  </DomainObject.Predmet.ProtuStrankaListFormated>
  <DomainObject.Predmet.ProtuStrankaListFormatedOIB>
    <izvorni_sadrzaj>
      <item>SENZACIJA j.d.o.o. za ugostiteljstvo, OIB 52721625274</item>
    </izvorni_sadrzaj>
    <derivirana_varijabla naziv="DomainObject.Predmet.ProtuStrankaListFormatedOIB_1">
      <item>SENZACIJA j.d.o.o. za ugostiteljstvo, OIB 52721625274</item>
    </derivirana_varijabla>
  </DomainObject.Predmet.ProtuStrankaListFormatedOIB>
  <DomainObject.Predmet.ProtuStrankaListFormatedWithAdress>
    <izvorni_sadrzaj>
      <item>SENZACIJA j.d.o.o. za ugostiteljstvo, Donje Biljane 221, 23420 Donje Biljane</item>
    </izvorni_sadrzaj>
    <derivirana_varijabla naziv="DomainObject.Predmet.ProtuStrankaListFormatedWithAdress_1">
      <item>SENZACIJA j.d.o.o. za ugostiteljstvo, Donje Biljane 221, 23420 Donje Biljane</item>
    </derivirana_varijabla>
  </DomainObject.Predmet.ProtuStrankaListFormatedWithAdress>
  <DomainObject.Predmet.ProtuStrankaListFormatedWithAdressOIB>
    <izvorni_sadrzaj>
      <item>SENZACIJA j.d.o.o. za ugostiteljstvo, OIB 52721625274, Donje Biljane 221, 23420 Donje Biljane</item>
    </izvorni_sadrzaj>
    <derivirana_varijabla naziv="DomainObject.Predmet.ProtuStrankaListFormatedWithAdressOIB_1">
      <item>SENZACIJA j.d.o.o. za ugostiteljstvo, OIB 52721625274, Donje Biljane 221, 23420 Donje Biljane</item>
    </derivirana_varijabla>
  </DomainObject.Predmet.ProtuStrankaListFormatedWithAdressOIB>
  <DomainObject.Predmet.ProtuStrankaListNazivFormated>
    <izvorni_sadrzaj>
      <item>SENZACIJA j.d.o.o. za ugostiteljstvo</item>
    </izvorni_sadrzaj>
    <derivirana_varijabla naziv="DomainObject.Predmet.ProtuStrankaListNazivFormated_1">
      <item>SENZACIJA j.d.o.o. za ugostiteljstvo</item>
    </derivirana_varijabla>
  </DomainObject.Predmet.ProtuStrankaListNazivFormated>
  <DomainObject.Predmet.ProtuStrankaListNazivFormatedOIB>
    <izvorni_sadrzaj>
      <item>SENZACIJA j.d.o.o. za ugostiteljstvo, OIB 52721625274</item>
    </izvorni_sadrzaj>
    <derivirana_varijabla naziv="DomainObject.Predmet.ProtuStrankaListNazivFormatedOIB_1">
      <item>SENZACIJA j.d.o.o. za ugostiteljstvo, OIB 52721625274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SENZACIJA j.d.o.o. za ugostiteljstvo</izvorni_sadrzaj>
    <derivirana_varijabla naziv="DomainObject.Predmet.ProtustrankaIDrugi_1">SENZACIJA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SENZACIJA j.d.o.o. za ugostiteljstvo, OIB 52721625274, Donje Biljane 221, 23420 Donje Biljane</izvorni_sadrzaj>
    <derivirana_varijabla naziv="DomainObject.Predmet.ProtustrankaIDrugiAdressOIB_1">SENZACIJA j.d.o.o. za ugostiteljstvo, OIB 52721625274, Donje Biljane 221, 23420 Donje Biljane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SENZACIJA j.d.o.o. za ugostiteljstvo</item>
    </izvorni_sadrzaj>
    <derivirana_varijabla naziv="DomainObject.Predmet.SudioniciListNaziv_1">
      <item>FINA</item>
      <item>SENZACIJA j.d.o.o. za ugostiteljstvo</item>
    </derivirana_varijabla>
  </DomainObject.Predmet.SudioniciListNaziv>
  <DomainObject.Predmet.SudioniciListAdressOIB>
    <izvorni_sadrzaj>
      <item>FINA, OIB 85821130368</item>
      <item>SENZACIJA j.d.o.o. za ugostiteljstvo, OIB 52721625274, Donje Biljane 221,23420 Donje Biljane</item>
    </izvorni_sadrzaj>
    <derivirana_varijabla naziv="DomainObject.Predmet.SudioniciListAdressOIB_1">
      <item>FINA, OIB 85821130368</item>
      <item>SENZACIJA j.d.o.o. za ugostiteljstvo, OIB 52721625274, Donje Biljane 221,23420 Donje Biljane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52721625274</item>
    </izvorni_sadrzaj>
    <derivirana_varijabla naziv="DomainObject.Predmet.SudioniciListNazivOIB_1">
      <item>, OIB 85821130368</item>
      <item>, OIB 52721625274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4738</properties:Characters>
  <properties:Lines>122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2016-03-10T12:27:00Z</dcterms:created>
  <dc:creator>Administrator</dc:creator>
  <cp:lastModifiedBy>Vedrana Raspović</cp:lastModifiedBy>
  <cp:lastPrinted>2016-03-17T07:22:00Z</cp:lastPrinted>
  <dcterms:modified xmlns:xsi="http://www.w3.org/2001/XMLSchema-instance" xsi:type="dcterms:W3CDTF">2016-03-17T09:30:00Z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