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9369" w14:paraId="1509369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5D5AF6">
        <w:t>2231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420F7" w:rsidP="0023149C" w:rsidR="00C12410">
      <w:pPr>
        <w:jc w:val="both"/>
      </w:pPr>
      <w:r w:rsidRPr="000420F7">
        <w:t>Trgovački sud u Zagrebu, po sucu Maji Jurovicki, u stečajnom postupku u povodu prijedloga predlagatelja FINANCIJSKE AGENCIJE, Zagreb, Ulica grada Vukovara 70, OIB: 85821130368, za otvaranje stečajnog postupka nad dužnikom, DERMAGLOSS j.d.o.o. OIB: 16593568711, MBS: 080917304, Okunšćak, Petkova 24</w:t>
      </w:r>
      <w:r w:rsidR="006A16C3">
        <w:t xml:space="preserve">, </w:t>
      </w:r>
      <w:r w:rsidR="00351403">
        <w:t>0</w:t>
      </w:r>
      <w:r w:rsidR="003C702C">
        <w:t>8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7E39A2" w:rsidRPr="007E39A2">
        <w:t xml:space="preserve"> </w:t>
      </w:r>
      <w:r w:rsidR="000420F7" w:rsidRPr="000420F7">
        <w:t>DERMAGLOSS j.d.o.o. OIB: 16593568711, MBS: 080917304, Okunšćak, Petkova 24</w:t>
      </w:r>
      <w:r w:rsidR="000420F7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3C702C">
        <w:rPr>
          <w:lang w:val="pt-BR"/>
        </w:rPr>
        <w:t xml:space="preserve">08. rujna 2017. u 12 </w:t>
      </w:r>
      <w:r w:rsidR="003C702C">
        <w:t xml:space="preserve">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A2293F">
        <w:t xml:space="preserve"> Ivica Boltužić</w:t>
      </w:r>
      <w:r w:rsidR="009A0824">
        <w:t xml:space="preserve"> OIB:</w:t>
      </w:r>
      <w:r w:rsidR="00A2293F">
        <w:t xml:space="preserve"> 2481705494</w:t>
      </w:r>
      <w:r w:rsidR="009F66CC">
        <w:t xml:space="preserve">, Zagreb, </w:t>
      </w:r>
      <w:r w:rsidR="00A2293F">
        <w:t>Jordanovac 113.</w:t>
      </w:r>
    </w:p>
    <w:p w:rsidRDefault="00AA6C6A" w:rsidP="00A93839" w:rsidR="00AA6C6A">
      <w:pPr>
        <w:jc w:val="both"/>
      </w:pPr>
    </w:p>
    <w:p w:rsidRDefault="00A93839" w:rsidP="00A93839" w:rsidR="00FE7798">
      <w:pPr>
        <w:jc w:val="both"/>
      </w:pPr>
      <w:r w:rsidRPr="00A93839">
        <w:t xml:space="preserve">III. Zaključuje se stečajni postupak nad dužnikom </w:t>
      </w:r>
      <w:r w:rsidR="000420F7" w:rsidRPr="000420F7">
        <w:t>DERMAGLOSS j.d.o.o. OIB: 16593568711, MBS: 080917304, Okunšćak, Petkova 24</w:t>
      </w:r>
      <w:r w:rsidR="000420F7">
        <w:t>.</w:t>
      </w:r>
    </w:p>
    <w:p w:rsidRDefault="000420F7" w:rsidP="00A93839" w:rsidR="000420F7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0420F7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 </w:t>
      </w:r>
      <w:r w:rsidR="000420F7" w:rsidRPr="000420F7">
        <w:t>DERMAGLOSS j.d.o.o. OIB: 16593568711, MBS: 080917304, Okunšćak, Petkova 24</w:t>
      </w:r>
      <w:r w:rsidR="000420F7">
        <w:t>.</w:t>
      </w:r>
    </w:p>
    <w:p w:rsidRDefault="000420F7" w:rsidP="00E5258D" w:rsidR="00D56D19">
      <w:pPr>
        <w:jc w:val="both"/>
      </w:pPr>
      <w:r>
        <w:t xml:space="preserve">   </w:t>
      </w:r>
      <w:r w:rsidR="00E5258D">
        <w:t xml:space="preserve">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FE728A">
        <w:t>152</w:t>
      </w:r>
      <w:r w:rsidR="00D56D19">
        <w:t xml:space="preserve"> dana, u ukupnom iznosu od </w:t>
      </w:r>
      <w:r w:rsidR="00FE728A">
        <w:t xml:space="preserve">6.682,66 </w:t>
      </w:r>
      <w:r w:rsidR="009F66CC">
        <w:t>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6453C3">
      <w:pPr>
        <w:jc w:val="both"/>
      </w:pPr>
      <w:r>
        <w:t xml:space="preserve">           </w:t>
      </w:r>
      <w:r w:rsidR="00D56D19">
        <w:t xml:space="preserve">Sud je rješenjem </w:t>
      </w:r>
      <w:r w:rsidR="00495908">
        <w:t>od 16.03</w:t>
      </w:r>
      <w:r w:rsidR="00A97982">
        <w:t xml:space="preserve">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</w:t>
      </w:r>
      <w:r w:rsidR="007F50EC" w:rsidRPr="007F50EC">
        <w:t xml:space="preserve">Zastupnik po zakonu dužnika </w:t>
      </w:r>
      <w:r w:rsidR="006453C3">
        <w:t>ni</w:t>
      </w:r>
      <w:r w:rsidR="007F50EC" w:rsidRPr="007F50EC">
        <w:t>je pristupio  na navedeno ročište</w:t>
      </w:r>
      <w:r w:rsidR="006453C3">
        <w:t>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495908">
        <w:t xml:space="preserve">    Uvidom u podnesak FINE od </w:t>
      </w:r>
      <w:r w:rsidR="00521249">
        <w:t>23.03.</w:t>
      </w:r>
      <w:r w:rsidR="00A97982">
        <w:t xml:space="preserve">2017. </w:t>
      </w:r>
      <w:r>
        <w:t xml:space="preserve">sud je utvrdio kako je dužnik na dan 01. rujna 2015. u Očevidniku redoslijeda osnova za plaćanje imao neizvršene osnove za plaćanje u neprekinutom razdoblju od </w:t>
      </w:r>
      <w:r w:rsidR="00521249">
        <w:t>152</w:t>
      </w:r>
      <w:r w:rsidR="00DC65CE">
        <w:t xml:space="preserve"> </w:t>
      </w:r>
      <w:r>
        <w:t xml:space="preserve">dana u ukupnom iznosu od </w:t>
      </w:r>
      <w:r w:rsidR="00521249">
        <w:t xml:space="preserve">6.682,66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6453C3" w:rsidP="00EB7116" w:rsidR="00D56D19">
      <w:pPr>
        <w:jc w:val="center"/>
      </w:pPr>
      <w:r>
        <w:t>U Zagrebu, 0</w:t>
      </w:r>
      <w:r w:rsidR="00984C5E">
        <w:t>8</w:t>
      </w:r>
      <w:r w:rsidR="00D56D19"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4B28C3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D56D19" w:rsidP="00EB7116" w:rsidR="00D56D19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4B28C3" w:rsidP="004F5146" w:rsidR="004B28C3">
      <w:pPr>
        <w:jc w:val="right"/>
      </w:pPr>
      <w:r>
        <w:t>za točnost otpravka-ovlašteni službenik</w:t>
      </w:r>
    </w:p>
    <w:p w:rsidRDefault="004B28C3" w:rsidP="004F5146" w:rsidR="004B28C3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B28C3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F64995">
          <w:t>2231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20F7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5BF0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4135D"/>
    <w:rsid w:val="002451BB"/>
    <w:rsid w:val="0028392F"/>
    <w:rsid w:val="00285889"/>
    <w:rsid w:val="00287FB1"/>
    <w:rsid w:val="00290380"/>
    <w:rsid w:val="002A3BA0"/>
    <w:rsid w:val="002B4737"/>
    <w:rsid w:val="002C25CA"/>
    <w:rsid w:val="002C4E2C"/>
    <w:rsid w:val="002D61FA"/>
    <w:rsid w:val="002E0229"/>
    <w:rsid w:val="00305739"/>
    <w:rsid w:val="00347CA4"/>
    <w:rsid w:val="00350F72"/>
    <w:rsid w:val="00351403"/>
    <w:rsid w:val="00363447"/>
    <w:rsid w:val="00372077"/>
    <w:rsid w:val="0038259F"/>
    <w:rsid w:val="00392E4D"/>
    <w:rsid w:val="003A7D16"/>
    <w:rsid w:val="003C702C"/>
    <w:rsid w:val="003F0805"/>
    <w:rsid w:val="00410190"/>
    <w:rsid w:val="00412C54"/>
    <w:rsid w:val="00432CAD"/>
    <w:rsid w:val="004332FE"/>
    <w:rsid w:val="00433744"/>
    <w:rsid w:val="00470722"/>
    <w:rsid w:val="00471353"/>
    <w:rsid w:val="00471D8D"/>
    <w:rsid w:val="00494606"/>
    <w:rsid w:val="00495908"/>
    <w:rsid w:val="004963DC"/>
    <w:rsid w:val="004971B3"/>
    <w:rsid w:val="004B28C3"/>
    <w:rsid w:val="004B5A59"/>
    <w:rsid w:val="004C5B58"/>
    <w:rsid w:val="004D2496"/>
    <w:rsid w:val="004D34E6"/>
    <w:rsid w:val="0050541F"/>
    <w:rsid w:val="0051697E"/>
    <w:rsid w:val="00521249"/>
    <w:rsid w:val="005224DC"/>
    <w:rsid w:val="0053569B"/>
    <w:rsid w:val="005448EA"/>
    <w:rsid w:val="00563E87"/>
    <w:rsid w:val="005A2B10"/>
    <w:rsid w:val="005B74EF"/>
    <w:rsid w:val="005D5AF6"/>
    <w:rsid w:val="00603A21"/>
    <w:rsid w:val="006453C3"/>
    <w:rsid w:val="00645B73"/>
    <w:rsid w:val="00653BA1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18A5"/>
    <w:rsid w:val="007748F2"/>
    <w:rsid w:val="007859F3"/>
    <w:rsid w:val="00790372"/>
    <w:rsid w:val="007A570C"/>
    <w:rsid w:val="007A7A00"/>
    <w:rsid w:val="007B4514"/>
    <w:rsid w:val="007E349A"/>
    <w:rsid w:val="007E39A2"/>
    <w:rsid w:val="007E412E"/>
    <w:rsid w:val="007F50EC"/>
    <w:rsid w:val="00817203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666BE"/>
    <w:rsid w:val="00975210"/>
    <w:rsid w:val="00984C5E"/>
    <w:rsid w:val="00995A03"/>
    <w:rsid w:val="00995B6D"/>
    <w:rsid w:val="009A0824"/>
    <w:rsid w:val="009B52EA"/>
    <w:rsid w:val="009B7AB6"/>
    <w:rsid w:val="009C3649"/>
    <w:rsid w:val="009C6B90"/>
    <w:rsid w:val="009E4E4C"/>
    <w:rsid w:val="009F66CC"/>
    <w:rsid w:val="00A03E01"/>
    <w:rsid w:val="00A2293F"/>
    <w:rsid w:val="00A2449E"/>
    <w:rsid w:val="00A30C38"/>
    <w:rsid w:val="00A45855"/>
    <w:rsid w:val="00A4707E"/>
    <w:rsid w:val="00A92F24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D17D3"/>
    <w:rsid w:val="00BD422C"/>
    <w:rsid w:val="00BD658C"/>
    <w:rsid w:val="00BE7700"/>
    <w:rsid w:val="00C12410"/>
    <w:rsid w:val="00C12C33"/>
    <w:rsid w:val="00C3297A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32BB"/>
    <w:rsid w:val="00E1602C"/>
    <w:rsid w:val="00E16239"/>
    <w:rsid w:val="00E23F79"/>
    <w:rsid w:val="00E46026"/>
    <w:rsid w:val="00E5258D"/>
    <w:rsid w:val="00E67E76"/>
    <w:rsid w:val="00EA5F97"/>
    <w:rsid w:val="00EB1610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64995"/>
    <w:rsid w:val="00F81E5D"/>
    <w:rsid w:val="00F905CD"/>
    <w:rsid w:val="00FA26C2"/>
    <w:rsid w:val="00FA5193"/>
    <w:rsid w:val="00FB336B"/>
    <w:rsid w:val="00FD4D79"/>
    <w:rsid w:val="00FE1AE5"/>
    <w:rsid w:val="00FE65B8"/>
    <w:rsid w:val="00FE728A"/>
    <w:rsid w:val="00FE779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DERMAGLOSS j.d.o.o. za trgovinu i usluge zastupanog po punomoćniku Ivan Podrug</izvorni_sadrzaj>
    <derivirana_varijabla naziv="DomainObject.Predmet.ProtustrankaFormated_1">  DERMAGLOSS j.d.o.o. za trgovinu i usluge zastupanog po punomoćniku Ivan Podrug</derivirana_varijabla>
  </DomainObject.Predmet.ProtustrankaFormated>
  <DomainObject.Predmet.ProtustrankaFormatedOIB>
    <izvorni_sadrzaj>  DERMAGLOSS j.d.o.o. za trgovinu i usluge, OIB 16593568711 zastupanog po punomoćniku Ivan Podrug</izvorni_sadrzaj>
    <derivirana_varijabla naziv="DomainObject.Predmet.ProtustrankaFormatedOIB_1">  DERMAGLOSS j.d.o.o. za trgovinu i usluge, OIB 16593568711 zastupanog po punomoćniku Ivan Podrug</derivirana_varijabla>
  </DomainObject.Predmet.ProtustrankaFormatedOIB>
  <DomainObject.Predmet.ProtustrankaFormatedWithAdress>
    <izvorni_sadrzaj> DERMAGLOSS j.d.o.o. za trgovinu i usluge, Petkova 24, 10370 Okunšćak zastupanog po punomoćniku Ivan Podrug</izvorni_sadrzaj>
    <derivirana_varijabla naziv="DomainObject.Predmet.ProtustrankaFormatedWithAdress_1"> DERMAGLOSS j.d.o.o. za trgovinu i usluge, Petkova 24, 10370 Okunšćak zastupanog po punomoćniku Ivan Podrug</derivirana_varijabla>
  </DomainObject.Predmet.ProtustrankaFormatedWithAdress>
  <DomainObject.Predmet.ProtustrankaFormatedWithAdressOIB>
    <izvorni_sadrzaj> DERMAGLOSS j.d.o.o. za trgovinu i usluge, OIB 16593568711, Petkova 24, 10370 Okunšćak zastupanog po punomoćniku Ivan Podrug</izvorni_sadrzaj>
    <derivirana_varijabla naziv="DomainObject.Predmet.ProtustrankaFormatedWithAdressOIB_1"> DERMAGLOSS j.d.o.o. za trgovinu i usluge, OIB 16593568711, Petkova 24, 10370 Okunšćak zastupanog po punomoćniku Ivan Podrug</derivirana_varijabla>
  </DomainObject.Predmet.ProtustrankaFormatedWithAdressOIB>
  <DomainObject.Predmet.ProtustrankaWithAdress>
    <izvorni_sadrzaj>DERMAGLOSS j.d.o.o. za trgovinu i usluge Petkova 24, 10370 Okunšćak</izvorni_sadrzaj>
    <derivirana_varijabla naziv="DomainObject.Predmet.ProtustrankaWithAdress_1">DERMAGLOSS j.d.o.o. za trgovinu i usluge Petkova 24, 10370 Okunšćak</derivirana_varijabla>
  </DomainObject.Predmet.ProtustrankaWithAdress>
  <DomainObject.Predmet.ProtustrankaWithAdressOIB>
    <izvorni_sadrzaj>DERMAGLOSS j.d.o.o. za trgovinu i usluge, OIB 16593568711, Petkova 24, 10370 Okunšćak</izvorni_sadrzaj>
    <derivirana_varijabla naziv="DomainObject.Predmet.ProtustrankaWithAdressOIB_1">DERMAGLOSS j.d.o.o. za trgovinu i usluge, OIB 16593568711, Petkova 24, 10370 Okunšćak</derivirana_varijabla>
  </DomainObject.Predmet.ProtustrankaWithAdressOIB>
  <DomainObject.Predmet.ProtustrankaNazivFormated>
    <izvorni_sadrzaj>DERMAGLOSS j.d.o.o. za trgovinu i usluge</izvorni_sadrzaj>
    <derivirana_varijabla naziv="DomainObject.Predmet.ProtustrankaNazivFormated_1">DERMAGLOSS j.d.o.o. za trgovinu i usluge</derivirana_varijabla>
  </DomainObject.Predmet.ProtustrankaNazivFormated>
  <DomainObject.Predmet.ProtustrankaNazivFormatedOIB>
    <izvorni_sadrzaj>DERMAGLOSS j.d.o.o. za trgovinu i usluge, OIB 16593568711</izvorni_sadrzaj>
    <derivirana_varijabla naziv="DomainObject.Predmet.ProtustrankaNazivFormatedOIB_1">DERMAGLOSS j.d.o.o. za trgovinu i usluge, OIB 16593568711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DERMAGLOSS j.d.o.o. za trgovinu i usluge zastupanog po punomoćniku Ivan Podrug</item>
    </izvorni_sadrzaj>
    <derivirana_varijabla naziv="DomainObject.Predmet.ProtuStrankaListFormated_1">
      <item>DERMAGLOSS j.d.o.o. za trgovinu i usluge zastupanog po punomoćniku Ivan Podrug</item>
    </derivirana_varijabla>
  </DomainObject.Predmet.ProtuStrankaListFormated>
  <DomainObject.Predmet.ProtuStrankaListFormatedOIB>
    <izvorni_sadrzaj>
      <item>DERMAGLOSS j.d.o.o. za trgovinu i usluge, OIB 16593568711 zastupanog po punomoćniku Ivan Podrug</item>
    </izvorni_sadrzaj>
    <derivirana_varijabla naziv="DomainObject.Predmet.ProtuStrankaListFormatedOIB_1">
      <item>DERMAGLOSS j.d.o.o. za trgovinu i usluge, OIB 16593568711 zastupanog po punomoćniku Ivan Podrug</item>
    </derivirana_varijabla>
  </DomainObject.Predmet.ProtuStrankaListFormatedOIB>
  <DomainObject.Predmet.ProtuStrankaListFormatedWithAdress>
    <izvorni_sadrzaj>
      <item>DERMAGLOSS j.d.o.o. za trgovinu i usluge, Petkova 24, 10370 Okunšćak zastupanog po punomoćniku Ivan Podrug</item>
    </izvorni_sadrzaj>
    <derivirana_varijabla naziv="DomainObject.Predmet.ProtuStrankaListFormatedWithAdress_1">
      <item>DERMAGLOSS j.d.o.o. za trgovinu i usluge, Petkova 24, 10370 Okunšćak zastupanog po punomoćniku Ivan Podrug</item>
    </derivirana_varijabla>
  </DomainObject.Predmet.ProtuStrankaListFormatedWithAdress>
  <DomainObject.Predmet.ProtuStrankaListFormatedWithAdressOIB>
    <izvorni_sadrzaj>
      <item>DERMAGLOSS j.d.o.o. za trgovinu i usluge, OIB 16593568711, Petkova 24, 10370 Okunšćak zastupanog po punomoćniku Ivan Podrug</item>
    </izvorni_sadrzaj>
    <derivirana_varijabla naziv="DomainObject.Predmet.ProtuStrankaListFormatedWithAdressOIB_1">
      <item>DERMAGLOSS j.d.o.o. za trgovinu i usluge, OIB 16593568711, Petkova 24, 10370 Okunšćak zastupanog po punomoćniku Ivan Podrug</item>
    </derivirana_varijabla>
  </DomainObject.Predmet.ProtuStrankaListFormatedWithAdressOIB>
  <DomainObject.Predmet.ProtuStrankaListNazivFormated>
    <izvorni_sadrzaj>
      <item>DERMAGLOSS j.d.o.o. za trgovinu i usluge</item>
    </izvorni_sadrzaj>
    <derivirana_varijabla naziv="DomainObject.Predmet.ProtuStrankaListNazivFormated_1">
      <item>DERMAGLOSS j.d.o.o. za trgovinu i usluge</item>
    </derivirana_varijabla>
  </DomainObject.Predmet.ProtuStrankaListNazivFormated>
  <DomainObject.Predmet.ProtuStrankaListNazivFormatedOIB>
    <izvorni_sadrzaj>
      <item>DERMAGLOSS j.d.o.o. za trgovinu i usluge, OIB 16593568711</item>
    </izvorni_sadrzaj>
    <derivirana_varijabla naziv="DomainObject.Predmet.ProtuStrankaListNazivFormatedOIB_1">
      <item>DERMAGLOSS j.d.o.o. za trgovinu i usluge, OIB 16593568711</item>
    </derivirana_varijabla>
  </DomainObject.Predmet.ProtuStrankaListNazivFormatedOIB>
  <DomainObject.Predmet.OstaliListFormated>
    <izvorni_sadrzaj>
      <item>Ivan Podrug punomoćnik sudionika u postupku DERMAGLOSS j.d.o.o. za trgovinu i usluge</item>
    </izvorni_sadrzaj>
    <derivirana_varijabla naziv="DomainObject.Predmet.OstaliListFormated_1">
      <item>Ivan Podrug punomoćnik sudionika u postupku DERMAGLOSS j.d.o.o. za trgovinu i usluge</item>
    </derivirana_varijabla>
  </DomainObject.Predmet.OstaliListFormated>
  <DomainObject.Predmet.OstaliListFormatedOIB>
    <izvorni_sadrzaj>
      <item>Ivan Podrug, OIB 33636732659 punomoćnik sudionika u postupku DERMAGLOSS j.d.o.o. za trgovinu i usluge</item>
    </izvorni_sadrzaj>
    <derivirana_varijabla naziv="DomainObject.Predmet.OstaliListFormatedOIB_1">
      <item>Ivan Podrug, OIB 33636732659 punomoćnik sudionika u postupku DERMAGLOSS j.d.o.o. za trgovinu i usluge</item>
    </derivirana_varijabla>
  </DomainObject.Predmet.OstaliListFormatedOIB>
  <DomainObject.Predmet.OstaliListFormatedWithAdress>
    <izvorni_sadrzaj>
      <item>Ivan Podrug, Pantovčak 50, 10000 Zagreb punomoćnik sudionika u postupku DERMAGLOSS j.d.o.o. za trgovinu i usluge</item>
    </izvorni_sadrzaj>
    <derivirana_varijabla naziv="DomainObject.Predmet.OstaliListFormatedWithAdress_1">
      <item>Ivan Podrug, Pantovčak 50, 10000 Zagreb punomoćnik sudionika u postupku DERMAGLOSS j.d.o.o. za trgovinu i usluge</item>
    </derivirana_varijabla>
  </DomainObject.Predmet.OstaliListFormatedWithAdress>
  <DomainObject.Predmet.OstaliListFormatedWithAdressOIB>
    <izvorni_sadrzaj>
      <item>Ivan Podrug, OIB 33636732659, Pantovčak 50, 10000 Zagreb punomoćnik sudionika u postupku DERMAGLOSS j.d.o.o. za trgovinu i usluge</item>
    </izvorni_sadrzaj>
    <derivirana_varijabla naziv="DomainObject.Predmet.OstaliListFormatedWithAdressOIB_1">
      <item>Ivan Podrug, OIB 33636732659, Pantovčak 50, 10000 Zagreb punomoćnik sudionika u postupku DERMAGLOSS j.d.o.o. za trgovinu i usluge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DERMAGLOSS j.d.o.o. za trgovinu i usluge</izvorni_sadrzaj>
    <derivirana_varijabla naziv="DomainObject.Predmet.ProtustrankaIDrugi_1">DERMAGLOSS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DERMAGLOSS j.d.o.o. za trgovinu i usluge, OIB 16593568711, Petkova 24, 10370 Okunšćak</izvorni_sadrzaj>
    <derivirana_varijabla naziv="DomainObject.Predmet.ProtustrankaIDrugiAdressOIB_1">DERMAGLOSS j.d.o.o. za trgovinu i usluge, OIB 16593568711, Petkova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DERMAGLOSS j.d.o.o. za trgovinu i usluge</item>
      <item>Ivan Podrug</item>
    </izvorni_sadrzaj>
    <derivirana_varijabla naziv="DomainObject.Predmet.SudioniciListNaziv_1">
      <item>FINA Regionalni centar Zagreb</item>
      <item>DERMAGLOSS j.d.o.o. za trgovinu i usluge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DERMAGLOSS j.d.o.o. za trgovinu i usluge, OIB 16593568711, Petkova 24,10370 Okunšćak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DERMAGLOSS j.d.o.o. za trgovinu i usluge, OIB 16593568711, Petkova 24,10370 Okunšćak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16593568711</item>
      <item>, OIB 33636732659</item>
    </izvorni_sadrzaj>
    <derivirana_varijabla naziv="DomainObject.Predmet.SudioniciListNazivOIB_1">
      <item>, OIB 85821130368</item>
      <item>, OIB 16593568711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4560</properties:Characters>
  <properties:Lines>100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2017-09-07T07:22:00Z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2017-09-08T08:53:00Z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