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12610" w14:paraId="4b12610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202B14">
        <w:rPr>
          <w:szCs w:val="24"/>
          <w:lang w:val="hr-HR"/>
        </w:rPr>
        <w:t>1403</w:t>
      </w:r>
      <w:r w:rsidR="00DF2592">
        <w:rPr>
          <w:szCs w:val="24"/>
          <w:lang w:val="hr-HR"/>
        </w:rPr>
        <w:t>/2016-4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r w:rsidR="001A5F51">
        <w:rPr>
          <w:szCs w:val="24"/>
          <w:lang w:val="hr-HR"/>
        </w:rPr>
        <w:t xml:space="preserve"> </w:t>
      </w:r>
      <w:r w:rsidR="005F2A54">
        <w:rPr>
          <w:lang w:val="hr-HR"/>
        </w:rPr>
        <w:t>EJ PROMET jednostavno društvo s ograničenom odgovornošću za trgovinu, usluge i ugostiteljstvo,</w:t>
      </w:r>
      <w:r w:rsidR="005F2A54" w:rsidRPr="00B8004F">
        <w:rPr>
          <w:lang w:val="hr-HR"/>
        </w:rPr>
        <w:t xml:space="preserve"> </w:t>
      </w:r>
      <w:r w:rsidR="005F2A54">
        <w:rPr>
          <w:lang w:val="hr-HR"/>
        </w:rPr>
        <w:t xml:space="preserve">Bjelovar, Stari </w:t>
      </w:r>
      <w:proofErr w:type="spellStart"/>
      <w:r w:rsidR="005F2A54">
        <w:rPr>
          <w:lang w:val="hr-HR"/>
        </w:rPr>
        <w:t>Pavljani</w:t>
      </w:r>
      <w:proofErr w:type="spellEnd"/>
      <w:r w:rsidR="005F2A54">
        <w:rPr>
          <w:lang w:val="hr-HR"/>
        </w:rPr>
        <w:t xml:space="preserve"> 9, MBS: 010090892, OIB: 90386590524</w:t>
      </w:r>
      <w:r w:rsidR="00612548">
        <w:rPr>
          <w:lang w:val="hr-HR"/>
        </w:rPr>
        <w:t>,</w:t>
      </w:r>
      <w:r w:rsidR="00E159DE">
        <w:rPr>
          <w:lang w:val="hr-HR"/>
        </w:rPr>
        <w:t xml:space="preserve"> </w:t>
      </w:r>
      <w:r>
        <w:rPr>
          <w:lang w:val="hr-HR"/>
        </w:rPr>
        <w:t xml:space="preserve">dana </w:t>
      </w:r>
      <w:r w:rsidR="002044E4">
        <w:rPr>
          <w:lang w:val="hr-HR"/>
        </w:rPr>
        <w:t>30</w:t>
      </w:r>
      <w:r w:rsidR="001A5F51">
        <w:rPr>
          <w:lang w:val="hr-HR"/>
        </w:rPr>
        <w:t>. ožujka</w:t>
      </w:r>
      <w:r w:rsidR="00375E48">
        <w:rPr>
          <w:lang w:val="hr-HR"/>
        </w:rPr>
        <w:t xml:space="preserve"> 2017. </w:t>
      </w:r>
      <w:r>
        <w:rPr>
          <w:lang w:val="hr-HR"/>
        </w:rPr>
        <w:t xml:space="preserve">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1A5F51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5F2A54">
        <w:rPr>
          <w:lang w:val="hr-HR"/>
        </w:rPr>
        <w:t>EJ PROMET jednostavno društvo s ograničenom odgovornošću za trgovinu, usluge i ugostiteljstvo,</w:t>
      </w:r>
      <w:r w:rsidR="005F2A54" w:rsidRPr="00B8004F">
        <w:rPr>
          <w:lang w:val="hr-HR"/>
        </w:rPr>
        <w:t xml:space="preserve"> </w:t>
      </w:r>
      <w:r w:rsidR="005F2A54">
        <w:rPr>
          <w:lang w:val="hr-HR"/>
        </w:rPr>
        <w:t xml:space="preserve">Bjelovar, Stari </w:t>
      </w:r>
      <w:proofErr w:type="spellStart"/>
      <w:r w:rsidR="005F2A54">
        <w:rPr>
          <w:lang w:val="hr-HR"/>
        </w:rPr>
        <w:t>Pavljani</w:t>
      </w:r>
      <w:proofErr w:type="spellEnd"/>
      <w:r w:rsidR="005F2A54">
        <w:rPr>
          <w:lang w:val="hr-HR"/>
        </w:rPr>
        <w:t xml:space="preserve"> 9, MBS: 010090892, OIB: 90386590524.</w:t>
      </w:r>
    </w:p>
    <w:p w:rsidRDefault="005F2A54" w:rsidP="00865844" w:rsidR="005F2A54">
      <w:pPr>
        <w:ind w:firstLine="851"/>
        <w:jc w:val="both"/>
        <w:rPr>
          <w:szCs w:val="24"/>
          <w:lang w:val="hr-HR"/>
        </w:rPr>
      </w:pPr>
    </w:p>
    <w:p w:rsidRDefault="00865844" w:rsidP="00FD33B3" w:rsidR="00FD33B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FD33B3">
        <w:rPr>
          <w:szCs w:val="24"/>
          <w:lang w:val="hr-HR"/>
        </w:rPr>
        <w:t xml:space="preserve">IVANA BREBRIĆ, Zagreb, </w:t>
      </w:r>
      <w:proofErr w:type="spellStart"/>
      <w:r w:rsidR="00FD33B3">
        <w:rPr>
          <w:szCs w:val="24"/>
          <w:lang w:val="hr-HR"/>
        </w:rPr>
        <w:t>Palinovečka</w:t>
      </w:r>
      <w:proofErr w:type="spellEnd"/>
      <w:r w:rsidR="00FD33B3">
        <w:rPr>
          <w:szCs w:val="24"/>
          <w:lang w:val="hr-HR"/>
        </w:rPr>
        <w:t xml:space="preserve"> 19P, OIB:</w:t>
      </w:r>
      <w:r w:rsidR="00FD33B3">
        <w:rPr>
          <w:lang w:val="hr-HR"/>
        </w:rPr>
        <w:t xml:space="preserve"> 01354117686</w:t>
      </w:r>
      <w:r w:rsidR="00FD33B3">
        <w:rPr>
          <w:szCs w:val="24"/>
          <w:lang w:val="hr-HR"/>
        </w:rPr>
        <w:t xml:space="preserve">. </w:t>
      </w:r>
    </w:p>
    <w:p w:rsidRDefault="00375E48" w:rsidP="00375E48" w:rsidR="00375E48">
      <w:pPr>
        <w:ind w:firstLine="851"/>
        <w:jc w:val="both"/>
        <w:rPr>
          <w:szCs w:val="24"/>
          <w:lang w:val="hr-HR"/>
        </w:rPr>
      </w:pPr>
    </w:p>
    <w:p w:rsidRDefault="00865844" w:rsidP="00865844" w:rsidR="001A5F51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 w:rsidR="00DF2592" w:rsidRPr="00DF2592">
        <w:rPr>
          <w:lang w:val="hr-HR"/>
        </w:rPr>
        <w:t xml:space="preserve"> </w:t>
      </w:r>
      <w:r w:rsidR="005F2A54">
        <w:rPr>
          <w:lang w:val="hr-HR"/>
        </w:rPr>
        <w:t xml:space="preserve"> EJ PROMET jednostavno društvo s ograničenom odgovornošću za trgovinu, usluge i ugostiteljstvo,</w:t>
      </w:r>
      <w:r w:rsidR="005F2A54" w:rsidRPr="00B8004F">
        <w:rPr>
          <w:lang w:val="hr-HR"/>
        </w:rPr>
        <w:t xml:space="preserve"> </w:t>
      </w:r>
      <w:r w:rsidR="005F2A54">
        <w:rPr>
          <w:lang w:val="hr-HR"/>
        </w:rPr>
        <w:t xml:space="preserve">Bjelovar, Stari </w:t>
      </w:r>
      <w:proofErr w:type="spellStart"/>
      <w:r w:rsidR="005F2A54">
        <w:rPr>
          <w:lang w:val="hr-HR"/>
        </w:rPr>
        <w:t>Pavljani</w:t>
      </w:r>
      <w:proofErr w:type="spellEnd"/>
      <w:r w:rsidR="005F2A54">
        <w:rPr>
          <w:lang w:val="hr-HR"/>
        </w:rPr>
        <w:t xml:space="preserve"> 9, MBS: 010090892, OIB: 90386590524.</w:t>
      </w:r>
    </w:p>
    <w:p w:rsidRDefault="005F2A54" w:rsidP="00865844" w:rsidR="005F2A5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2044E4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1A5F51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375E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FD33B3">
        <w:rPr>
          <w:rFonts w:cs="Times New Roman" w:eastAsia="Times New Roman" w:hAnsi="Times New Roman" w:ascii="Times New Roman"/>
          <w:sz w:val="24"/>
          <w:szCs w:val="24"/>
          <w:lang w:eastAsia="hr-HR"/>
        </w:rPr>
        <w:t>08,00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5F2A54">
        <w:rPr>
          <w:szCs w:val="24"/>
          <w:lang w:val="hr-HR"/>
        </w:rPr>
        <w:t>1403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5F2A54">
        <w:rPr>
          <w:szCs w:val="24"/>
          <w:lang w:val="hr-HR"/>
        </w:rPr>
        <w:t>11</w:t>
      </w:r>
      <w:r w:rsidR="001A5F51">
        <w:rPr>
          <w:szCs w:val="24"/>
          <w:lang w:val="hr-HR"/>
        </w:rPr>
        <w:t>. siječnja 2017</w:t>
      </w:r>
      <w:r>
        <w:rPr>
          <w:szCs w:val="24"/>
          <w:lang w:val="hr-HR"/>
        </w:rPr>
        <w:t>. godine, pozvao osobu ovlaštenu za zastupanje dužnika da u roku od 15 dana od objave oglasa na mrežnoj stranici e-</w:t>
      </w:r>
      <w:r>
        <w:rPr>
          <w:szCs w:val="24"/>
          <w:lang w:val="hr-HR"/>
        </w:rPr>
        <w:lastRenderedPageBreak/>
        <w:t xml:space="preserve">oglasne </w:t>
      </w:r>
      <w:r w:rsidR="00DD2D39">
        <w:rPr>
          <w:szCs w:val="24"/>
          <w:lang w:val="hr-HR"/>
        </w:rPr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2044E4">
        <w:rPr>
          <w:szCs w:val="24"/>
          <w:lang w:val="hr-HR"/>
        </w:rPr>
        <w:t>30</w:t>
      </w:r>
      <w:r w:rsidR="001A5F51">
        <w:rPr>
          <w:szCs w:val="24"/>
          <w:lang w:val="hr-HR"/>
        </w:rPr>
        <w:t>. ožujka</w:t>
      </w:r>
      <w:r w:rsidR="00375E48">
        <w:rPr>
          <w:szCs w:val="24"/>
          <w:lang w:val="hr-HR"/>
        </w:rPr>
        <w:t xml:space="preserve">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CB08BB" w:rsidP="002C6722" w:rsidR="00CB08BB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LOVREKOVIĆ, v.r.</w:t>
      </w:r>
    </w:p>
    <w:p w:rsidRDefault="00CB08BB" w:rsidP="002C6722" w:rsidR="00CB08BB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>Za točnost otpravka-ovlašteni službenik</w:t>
      </w:r>
    </w:p>
    <w:p w:rsidRDefault="00CB08BB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  Danijela </w:t>
      </w:r>
      <w:proofErr w:type="spellStart"/>
      <w:r>
        <w:rPr>
          <w:szCs w:val="24"/>
          <w:lang w:val="hr-HR"/>
        </w:rPr>
        <w:t>Futač</w:t>
      </w:r>
      <w:proofErr w:type="spellEnd"/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Hrgovan</w:t>
      </w:r>
      <w:proofErr w:type="spellEnd"/>
      <w:r w:rsidR="002C6722">
        <w:rPr>
          <w:szCs w:val="24"/>
          <w:lang w:val="hr-HR"/>
        </w:rPr>
        <w:t xml:space="preserve">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1A5F51" w:rsidP="00C954F0" w:rsidR="001A5F51">
      <w:pPr>
        <w:jc w:val="both"/>
        <w:rPr>
          <w:szCs w:val="24"/>
          <w:lang w:val="hr-HR"/>
        </w:rPr>
      </w:pPr>
    </w:p>
    <w:p w:rsidRDefault="001A5F51" w:rsidP="00C954F0" w:rsidR="001A5F51">
      <w:pPr>
        <w:jc w:val="both"/>
        <w:rPr>
          <w:szCs w:val="24"/>
          <w:lang w:val="hr-HR"/>
        </w:rPr>
      </w:pPr>
    </w:p>
    <w:p w:rsidRDefault="001A5F51" w:rsidP="00C954F0" w:rsidR="001A5F51">
      <w:pPr>
        <w:jc w:val="both"/>
        <w:rPr>
          <w:szCs w:val="24"/>
          <w:lang w:val="hr-HR"/>
        </w:rPr>
      </w:pPr>
    </w:p>
    <w:p w:rsidRDefault="001A5F51" w:rsidP="00C954F0" w:rsidR="001A5F51">
      <w:pPr>
        <w:jc w:val="both"/>
        <w:rPr>
          <w:szCs w:val="24"/>
          <w:lang w:val="hr-HR"/>
        </w:rPr>
      </w:pPr>
    </w:p>
    <w:sectPr w:rsidR="001A5F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1CA5"/>
    <w:rsid w:val="000223AA"/>
    <w:rsid w:val="00023E2C"/>
    <w:rsid w:val="00037961"/>
    <w:rsid w:val="000429FC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818C2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3BA"/>
    <w:rsid w:val="001A5F51"/>
    <w:rsid w:val="001B0828"/>
    <w:rsid w:val="001B681F"/>
    <w:rsid w:val="001C11A2"/>
    <w:rsid w:val="001C58E2"/>
    <w:rsid w:val="001C5D2B"/>
    <w:rsid w:val="001F5FA1"/>
    <w:rsid w:val="00202B14"/>
    <w:rsid w:val="00203050"/>
    <w:rsid w:val="002044E4"/>
    <w:rsid w:val="0021593E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157B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75E48"/>
    <w:rsid w:val="003A1C95"/>
    <w:rsid w:val="003C095D"/>
    <w:rsid w:val="003C365A"/>
    <w:rsid w:val="003D428D"/>
    <w:rsid w:val="003D4C61"/>
    <w:rsid w:val="003D5A29"/>
    <w:rsid w:val="003D79F5"/>
    <w:rsid w:val="003E2983"/>
    <w:rsid w:val="003E6298"/>
    <w:rsid w:val="003F06A0"/>
    <w:rsid w:val="004000A7"/>
    <w:rsid w:val="00400AFB"/>
    <w:rsid w:val="00416410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3F43"/>
    <w:rsid w:val="005A4E9D"/>
    <w:rsid w:val="005B00C8"/>
    <w:rsid w:val="005D636F"/>
    <w:rsid w:val="005D6F39"/>
    <w:rsid w:val="005F1F95"/>
    <w:rsid w:val="005F2A54"/>
    <w:rsid w:val="00606200"/>
    <w:rsid w:val="00612548"/>
    <w:rsid w:val="00616DB9"/>
    <w:rsid w:val="00617799"/>
    <w:rsid w:val="006257D4"/>
    <w:rsid w:val="00681190"/>
    <w:rsid w:val="006815A7"/>
    <w:rsid w:val="00686288"/>
    <w:rsid w:val="006A4860"/>
    <w:rsid w:val="006B4433"/>
    <w:rsid w:val="006B57B9"/>
    <w:rsid w:val="006C138A"/>
    <w:rsid w:val="006C4FE4"/>
    <w:rsid w:val="006C5632"/>
    <w:rsid w:val="006D02A9"/>
    <w:rsid w:val="006E51DC"/>
    <w:rsid w:val="006F510B"/>
    <w:rsid w:val="006F6573"/>
    <w:rsid w:val="006F6AA7"/>
    <w:rsid w:val="00703FBC"/>
    <w:rsid w:val="007064A2"/>
    <w:rsid w:val="00737C7E"/>
    <w:rsid w:val="00740CB2"/>
    <w:rsid w:val="00752C85"/>
    <w:rsid w:val="00760A56"/>
    <w:rsid w:val="0078090C"/>
    <w:rsid w:val="007C3F0A"/>
    <w:rsid w:val="007C5F7E"/>
    <w:rsid w:val="007D4CA3"/>
    <w:rsid w:val="007E1D1C"/>
    <w:rsid w:val="007F2147"/>
    <w:rsid w:val="00810A6B"/>
    <w:rsid w:val="00812022"/>
    <w:rsid w:val="008367D6"/>
    <w:rsid w:val="00836F89"/>
    <w:rsid w:val="00847313"/>
    <w:rsid w:val="00850359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1E2A"/>
    <w:rsid w:val="009151FE"/>
    <w:rsid w:val="0091524C"/>
    <w:rsid w:val="00926723"/>
    <w:rsid w:val="00936135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1717"/>
    <w:rsid w:val="009D3C79"/>
    <w:rsid w:val="00A228EF"/>
    <w:rsid w:val="00A26502"/>
    <w:rsid w:val="00A34F9E"/>
    <w:rsid w:val="00A35E9B"/>
    <w:rsid w:val="00A428C4"/>
    <w:rsid w:val="00A54AA8"/>
    <w:rsid w:val="00A65ECA"/>
    <w:rsid w:val="00A71FB6"/>
    <w:rsid w:val="00A7224F"/>
    <w:rsid w:val="00AD379E"/>
    <w:rsid w:val="00AE388C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C5ED7"/>
    <w:rsid w:val="00BD16FD"/>
    <w:rsid w:val="00BE2DEA"/>
    <w:rsid w:val="00BE6817"/>
    <w:rsid w:val="00BE7DC6"/>
    <w:rsid w:val="00BF6A51"/>
    <w:rsid w:val="00C34643"/>
    <w:rsid w:val="00C46551"/>
    <w:rsid w:val="00C479C9"/>
    <w:rsid w:val="00C512C2"/>
    <w:rsid w:val="00C5382C"/>
    <w:rsid w:val="00C571FF"/>
    <w:rsid w:val="00C91888"/>
    <w:rsid w:val="00C92B8D"/>
    <w:rsid w:val="00C954F0"/>
    <w:rsid w:val="00C96925"/>
    <w:rsid w:val="00CA10EC"/>
    <w:rsid w:val="00CA376A"/>
    <w:rsid w:val="00CB08BB"/>
    <w:rsid w:val="00CC335E"/>
    <w:rsid w:val="00CD3DEE"/>
    <w:rsid w:val="00CD5BC8"/>
    <w:rsid w:val="00CE67F4"/>
    <w:rsid w:val="00CF7671"/>
    <w:rsid w:val="00D013C9"/>
    <w:rsid w:val="00D03D2C"/>
    <w:rsid w:val="00D03F04"/>
    <w:rsid w:val="00D11EFC"/>
    <w:rsid w:val="00D21544"/>
    <w:rsid w:val="00D361E0"/>
    <w:rsid w:val="00D45DC5"/>
    <w:rsid w:val="00D700C4"/>
    <w:rsid w:val="00D744CA"/>
    <w:rsid w:val="00D8079B"/>
    <w:rsid w:val="00D81EE5"/>
    <w:rsid w:val="00D96641"/>
    <w:rsid w:val="00DA2A1D"/>
    <w:rsid w:val="00DB6EB0"/>
    <w:rsid w:val="00DC0507"/>
    <w:rsid w:val="00DC6703"/>
    <w:rsid w:val="00DC735B"/>
    <w:rsid w:val="00DD2D39"/>
    <w:rsid w:val="00DE1E6E"/>
    <w:rsid w:val="00DE657F"/>
    <w:rsid w:val="00DF2592"/>
    <w:rsid w:val="00DF3D10"/>
    <w:rsid w:val="00DF7921"/>
    <w:rsid w:val="00E00414"/>
    <w:rsid w:val="00E012A4"/>
    <w:rsid w:val="00E10A08"/>
    <w:rsid w:val="00E159DE"/>
    <w:rsid w:val="00E16CB7"/>
    <w:rsid w:val="00E24F48"/>
    <w:rsid w:val="00E279B9"/>
    <w:rsid w:val="00E33502"/>
    <w:rsid w:val="00E3513E"/>
    <w:rsid w:val="00E5731B"/>
    <w:rsid w:val="00E67192"/>
    <w:rsid w:val="00E73026"/>
    <w:rsid w:val="00E823BA"/>
    <w:rsid w:val="00E832D5"/>
    <w:rsid w:val="00EC1F44"/>
    <w:rsid w:val="00EC2F04"/>
    <w:rsid w:val="00ED353F"/>
    <w:rsid w:val="00EE5336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D33B3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B08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8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8B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8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8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B08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8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8B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8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8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1403</izvorni_sadrzaj>
    <derivirana_varijabla naziv="DomainObject.Predmet.Broj_1">1403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St-1403/2016</izvorni_sadrzaj>
    <derivirana_varijabla naziv="DomainObject.Predmet.OznakaBroj_1">St-1403/2016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EJ PROMET jednostavno društvo s ograničenom odgovornošću za trgovinu, usluge i ugostiteljstvo zastupanog po punomoćniku Alenka Andok</izvorni_sadrzaj>
    <derivirana_varijabla naziv="DomainObject.Predmet.ProtustrankaFormated_1">  EJ PROMET jednostavno društvo s ograničenom odgovornošću za trgovinu, usluge i ugostiteljstvo zastupanog po punomoćniku Alenka Andok</derivirana_varijabla>
  </DomainObject.Predmet.ProtustrankaFormated>
  <DomainObject.Predmet.ProtustrankaFormatedOIB>
    <izvorni_sadrzaj>  EJ PROMET jednostavno društvo s ograničenom odgovornošću za trgovinu, usluge i ugostiteljstvo, OIB 90386590524 zastupanog po punomoćniku Alenka Andok</izvorni_sadrzaj>
    <derivirana_varijabla naziv="DomainObject.Predmet.ProtustrankaFormatedOIB_1">  EJ PROMET jednostavno društvo s ograničenom odgovornošću za trgovinu, usluge i ugostiteljstvo, OIB 90386590524 zastupanog po punomoćniku Alenka Andok</derivirana_varijabla>
  </DomainObject.Predmet.ProtustrankaFormatedOIB>
  <DomainObject.Predmet.ProtustrankaFormatedWithAdress>
    <izvorni_sadrzaj> EJ PROMET jednostavno društvo s ograničenom odgovornošću za trgovinu, usluge i ugostiteljstvo, Stari Pavljani 9, 43000 Stari Pavljani zastupanog po punomoćniku Alenka Andok</izvorni_sadrzaj>
    <derivirana_varijabla naziv="DomainObject.Predmet.ProtustrankaFormatedWithAdress_1"> EJ PROMET jednostavno društvo s ograničenom odgovornošću za trgovinu, usluge i ugostiteljstvo, Stari Pavljani 9, 43000 Stari Pavljani zastupanog po punomoćniku Alenka Andok</derivirana_varijabla>
  </DomainObject.Predmet.ProtustrankaFormatedWithAdress>
  <DomainObject.Predmet.ProtustrankaFormatedWithAdressOIB>
    <izvorni_sadrzaj> EJ PROMET jednostavno društvo s ograničenom odgovornošću za trgovinu, usluge i ugostiteljstvo, OIB 90386590524, Stari Pavljani 9, 43000 Stari Pavljani zastupanog po punomoćniku Alenka Andok</izvorni_sadrzaj>
    <derivirana_varijabla naziv="DomainObject.Predmet.ProtustrankaFormatedWithAdressOIB_1"> EJ PROMET jednostavno društvo s ograničenom odgovornošću za trgovinu, usluge i ugostiteljstvo, OIB 90386590524, Stari Pavljani 9, 43000 Stari Pavljani zastupanog po punomoćniku Alenka Andok</derivirana_varijabla>
  </DomainObject.Predmet.ProtustrankaFormatedWithAdressOIB>
  <DomainObject.Predmet.ProtustrankaWithAdress>
    <izvorni_sadrzaj>EJ PROMET jednostavno društvo s ograničenom odgovornošću za trgovinu, usluge i ugostiteljstvo Stari Pavljani 9, 43000 Stari Pavljani</izvorni_sadrzaj>
    <derivirana_varijabla naziv="DomainObject.Predmet.ProtustrankaWithAdress_1">EJ PROMET jednostavno društvo s ograničenom odgovornošću za trgovinu, usluge i ugostiteljstvo Stari Pavljani 9, 43000 Stari Pavljani</derivirana_varijabla>
  </DomainObject.Predmet.ProtustrankaWithAdress>
  <DomainObject.Predmet.ProtustrankaWithAdressOIB>
    <izvorni_sadrzaj>EJ PROMET jednostavno društvo s ograničenom odgovornošću za trgovinu, usluge i ugostiteljstvo, OIB 90386590524, Stari Pavljani 9, 43000 Stari Pavljani</izvorni_sadrzaj>
    <derivirana_varijabla naziv="DomainObject.Predmet.ProtustrankaWithAdressOIB_1">EJ PROMET jednostavno društvo s ograničenom odgovornošću za trgovinu, usluge i ugostiteljstvo, OIB 90386590524, Stari Pavljani 9, 43000 Stari Pavljani</derivirana_varijabla>
  </DomainObject.Predmet.ProtustrankaWithAdressOIB>
  <DomainObject.Predmet.ProtustrankaNazivFormated>
    <izvorni_sadrzaj>EJ PROMET jednostavno društvo s ograničenom odgovornošću za trgovinu, usluge i ugostiteljstvo</izvorni_sadrzaj>
    <derivirana_varijabla naziv="DomainObject.Predmet.ProtustrankaNazivFormated_1">EJ PROMET jednostavno društvo s ograničenom odgovornošću za trgovinu, usluge i ugostiteljstvo</derivirana_varijabla>
  </DomainObject.Predmet.ProtustrankaNazivFormated>
  <DomainObject.Predmet.ProtustrankaNazivFormatedOIB>
    <izvorni_sadrzaj>EJ PROMET jednostavno društvo s ograničenom odgovornošću za trgovinu, usluge i ugostiteljstvo, OIB 90386590524</izvorni_sadrzaj>
    <derivirana_varijabla naziv="DomainObject.Predmet.ProtustrankaNazivFormatedOIB_1">EJ PROMET jednostavno društvo s ograničenom odgovornošću za trgovinu, usluge i ugostiteljstvo, OIB 90386590524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EJ PROMET jednostavno društvo s ograničenom odgovornošću za trgovinu, usluge i ugostiteljstvo zastupanog po punomoćniku Alenka Andok</item>
    </izvorni_sadrzaj>
    <derivirana_varijabla naziv="DomainObject.Predmet.ProtuStrankaListFormated_1">
      <item>EJ PROMET jednostavno društvo s ograničenom odgovornošću za trgovinu, usluge i ugostiteljstvo zastupanog po punomoćniku Alenka Andok</item>
    </derivirana_varijabla>
  </DomainObject.Predmet.ProtuStrankaListFormated>
  <DomainObject.Predmet.ProtuStrankaListFormatedOIB>
    <izvorni_sadrzaj>
      <item>EJ PROMET jednostavno društvo s ograničenom odgovornošću za trgovinu, usluge i ugostiteljstvo, OIB 90386590524 zastupanog po punomoćniku Alenka Andok</item>
    </izvorni_sadrzaj>
    <derivirana_varijabla naziv="DomainObject.Predmet.ProtuStrankaListFormatedOIB_1">
      <item>EJ PROMET jednostavno društvo s ograničenom odgovornošću za trgovinu, usluge i ugostiteljstvo, OIB 90386590524 zastupanog po punomoćniku Alenka Andok</item>
    </derivirana_varijabla>
  </DomainObject.Predmet.ProtuStrankaListFormatedOIB>
  <DomainObject.Predmet.ProtuStrankaListFormatedWithAdress>
    <izvorni_sadrzaj>
      <item>EJ PROMET jednostavno društvo s ograničenom odgovornošću za trgovinu, usluge i ugostiteljstvo, Stari Pavljani 9, 43000 Stari Pavljani zastupanog po punomoćniku Alenka Andok</item>
    </izvorni_sadrzaj>
    <derivirana_varijabla naziv="DomainObject.Predmet.ProtuStrankaListFormatedWithAdress_1">
      <item>EJ PROMET jednostavno društvo s ograničenom odgovornošću za trgovinu, usluge i ugostiteljstvo, Stari Pavljani 9, 43000 Stari Pavljani zastupanog po punomoćniku Alenka Andok</item>
    </derivirana_varijabla>
  </DomainObject.Predmet.ProtuStrankaListFormatedWithAdress>
  <DomainObject.Predmet.ProtuStrankaListFormatedWithAdressOIB>
    <izvorni_sadrzaj>
      <item>EJ PROMET jednostavno društvo s ograničenom odgovornošću za trgovinu, usluge i ugostiteljstvo, OIB 90386590524, Stari Pavljani 9, 43000 Stari Pavljani zastupanog po punomoćniku Alenka Andok</item>
    </izvorni_sadrzaj>
    <derivirana_varijabla naziv="DomainObject.Predmet.ProtuStrankaListFormatedWithAdressOIB_1">
      <item>EJ PROMET jednostavno društvo s ograničenom odgovornošću za trgovinu, usluge i ugostiteljstvo, OIB 90386590524, Stari Pavljani 9, 43000 Stari Pavljani zastupanog po punomoćniku Alenka Andok</item>
    </derivirana_varijabla>
  </DomainObject.Predmet.ProtuStrankaListFormatedWithAdressOIB>
  <DomainObject.Predmet.ProtuStrankaListNazivFormated>
    <izvorni_sadrzaj>
      <item>EJ PROMET jednostavno društvo s ograničenom odgovornošću za trgovinu, usluge i ugostiteljstvo</item>
    </izvorni_sadrzaj>
    <derivirana_varijabla naziv="DomainObject.Predmet.ProtuStrankaListNazivFormated_1">
      <item>EJ PROMET jednostavno društvo s ograničenom odgovornošću za trgovinu, usluge i ugostiteljstvo</item>
    </derivirana_varijabla>
  </DomainObject.Predmet.ProtuStrankaListNazivFormated>
  <DomainObject.Predmet.ProtuStrankaListNazivFormatedOIB>
    <izvorni_sadrzaj>
      <item>EJ PROMET jednostavno društvo s ograničenom odgovornošću za trgovinu, usluge i ugostiteljstvo, OIB 90386590524</item>
    </izvorni_sadrzaj>
    <derivirana_varijabla naziv="DomainObject.Predmet.ProtuStrankaListNazivFormatedOIB_1">
      <item>EJ PROMET jednostavno društvo s ograničenom odgovornošću za trgovinu, usluge i ugostiteljstvo, OIB 90386590524</item>
    </derivirana_varijabla>
  </DomainObject.Predmet.ProtuStrankaListNazivFormatedOIB>
  <DomainObject.Predmet.OstaliListFormated>
    <izvorni_sadrzaj>
      <item>Alenka Andok punomoćnik sudionika u postupku EJ PROMET jednostavno društvo s ograničenom odgovornošću za trgovinu, usluge i ugostiteljstvo</item>
    </izvorni_sadrzaj>
    <derivirana_varijabla naziv="DomainObject.Predmet.OstaliListFormated_1">
      <item>Alenka Andok punomoćnik sudionika u postupku EJ PROMET jednostavno društvo s ograničenom odgovornošću za trgovinu, usluge i ugostiteljstvo</item>
    </derivirana_varijabla>
  </DomainObject.Predmet.OstaliListFormated>
  <DomainObject.Predmet.OstaliListFormatedOIB>
    <izvorni_sadrzaj>
      <item>Alenka Andok, OIB 04159349442 punomoćnik sudionika u postupku EJ PROMET jednostavno društvo s ograničenom odgovornošću za trgovinu, usluge i ugostiteljstvo</item>
    </izvorni_sadrzaj>
    <derivirana_varijabla naziv="DomainObject.Predmet.OstaliListFormatedOIB_1">
      <item>Alenka Andok, OIB 04159349442 punomoćnik sudionika u postupku EJ PROMET jednostavno društvo s ograničenom odgovornošću za trgovinu, usluge i ugostiteljstvo</item>
    </derivirana_varijabla>
  </DomainObject.Predmet.OstaliListFormatedOIB>
  <DomainObject.Predmet.OstaliListFormatedWithAdress>
    <izvorni_sadrzaj>
      <item>Alenka Andok, Stari Pavljani 9, 43000 Stari Pavljani punomoćnik sudionika u postupku EJ PROMET jednostavno društvo s ograničenom odgovornošću za trgovinu, usluge i ugostiteljstvo</item>
    </izvorni_sadrzaj>
    <derivirana_varijabla naziv="DomainObject.Predmet.OstaliListFormatedWithAdress_1">
      <item>Alenka Andok, Stari Pavljani 9, 43000 Stari Pavljani punomoćnik sudionika u postupku EJ PROMET jednostavno društvo s ograničenom odgovornošću za trgovinu, usluge i ugostiteljstvo</item>
    </derivirana_varijabla>
  </DomainObject.Predmet.OstaliListFormatedWithAdress>
  <DomainObject.Predmet.OstaliListFormatedWithAdressOIB>
    <izvorni_sadrzaj>
      <item>Alenka Andok, OIB 04159349442, Stari Pavljani 9, 43000 Stari Pavljani punomoćnik sudionika u postupku EJ PROMET jednostavno društvo s ograničenom odgovornošću za trgovinu, usluge i ugostiteljstvo</item>
    </izvorni_sadrzaj>
    <derivirana_varijabla naziv="DomainObject.Predmet.OstaliListFormatedWithAdressOIB_1">
      <item>Alenka Andok, OIB 04159349442, Stari Pavljani 9, 43000 Stari Pavljani punomoćnik sudionika u postupku EJ PROMET jednostavno društvo s ograničenom odgovornošću za trgovinu, usluge i ugostiteljstvo</item>
    </derivirana_varijabla>
  </DomainObject.Predmet.OstaliListFormatedWithAdressOIB>
  <DomainObject.Predmet.OstaliListNazivFormated>
    <izvorni_sadrzaj>
      <item>Alenka Andok</item>
    </izvorni_sadrzaj>
    <derivirana_varijabla naziv="DomainObject.Predmet.OstaliListNazivFormated_1">
      <item>Alenka Andok</item>
    </derivirana_varijabla>
  </DomainObject.Predmet.OstaliListNazivFormated>
  <DomainObject.Predmet.OstaliListNazivFormatedOIB>
    <izvorni_sadrzaj>
      <item>Alenka Andok, OIB 04159349442</item>
    </izvorni_sadrzaj>
    <derivirana_varijabla naziv="DomainObject.Predmet.OstaliListNazivFormatedOIB_1">
      <item>Alenka Andok, OIB 04159349442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EJ PROMET jednostavno društvo s ograničenom odgovornošću za trgovinu, usluge i ugostiteljstvo</izvorni_sadrzaj>
    <derivirana_varijabla naziv="DomainObject.Predmet.ProtustrankaIDrugi_1">EJ PROMET jednostavno društvo s ograničenom odgovornošću za trgovinu, usluge i ugostiteljstvo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EJ PROMET jednostavno društvo s ograničenom odgovornošću za trgovinu, usluge i ugostiteljstvo, OIB 90386590524, Stari Pavljani 9, 43000 Stari Pavljani</izvorni_sadrzaj>
    <derivirana_varijabla naziv="DomainObject.Predmet.ProtustrankaIDrugiAdressOIB_1">EJ PROMET jednostavno društvo s ograničenom odgovornošću za trgovinu, usluge i ugostiteljstvo, OIB 90386590524, Stari Pavljani 9, 43000 Stari Pavljani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EJ PROMET jednostavno društvo s ograničenom odgovornošću za trgovinu, usluge i ugostiteljstvo</item>
      <item>Alenka Andok</item>
    </izvorni_sadrzaj>
    <derivirana_varijabla naziv="DomainObject.Predmet.SudioniciListNaziv_1">
      <item>FINA, RC ZAGREB, Podružnica Bjelovar</item>
      <item>EJ PROMET jednostavno društvo s ograničenom odgovornošću za trgovinu, usluge i ugostiteljstvo</item>
      <item>Alenka Andok</item>
    </derivirana_varijabla>
  </DomainObject.Predmet.SudioniciListNaziv>
  <DomainObject.Predmet.SudioniciListAdressOIB>
    <izvorni_sadrzaj>
      <item>FINA, RC ZAGREB, Podružnica Bjelovar, OIB 85821130368, F. Supila 4,43000 Bjelovar</item>
      <item>EJ PROMET jednostavno društvo s ograničenom odgovornošću za trgovinu, usluge i ugostiteljstvo, OIB 90386590524, Stari Pavljani 9,43000 Stari Pavljani</item>
      <item>Alenka Andok, OIB 04159349442, Stari Pavljani 9,43000 Stari Pavljani</item>
    </izvorni_sadrzaj>
    <derivirana_varijabla naziv="DomainObject.Predmet.SudioniciListAdressOIB_1">
      <item>FINA, RC ZAGREB, Podružnica Bjelovar, OIB 85821130368, F. Supila 4,43000 Bjelovar</item>
      <item>EJ PROMET jednostavno društvo s ograničenom odgovornošću za trgovinu, usluge i ugostiteljstvo, OIB 90386590524, Stari Pavljani 9,43000 Stari Pavljani</item>
      <item>Alenka Andok, OIB 04159349442, Stari Pavljani 9,43000 Stari Pavljani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90386590524</item>
      <item>, OIB 04159349442</item>
    </izvorni_sadrzaj>
    <derivirana_varijabla naziv="DomainObject.Predmet.SudioniciListNazivOIB_1">
      <item>, OIB 85821130368</item>
      <item>, OIB 90386590524</item>
      <item>, OIB 04159349442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E5EB76-D0C1-4523-B412-20E438186C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3593</properties:Characters>
  <properties:Lines>98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2017-03-29T05:42:00Z</dcterms:created>
  <dc:creator>Miroslav Lovreković</dc:creator>
  <cp:lastModifiedBy>Miroslav Lovreković</cp:lastModifiedBy>
  <cp:lastPrinted>2017-03-30T05:40:00Z</cp:lastPrinted>
  <dcterms:modified xmlns:xsi="http://www.w3.org/2001/XMLSchema-instance" xsi:type="dcterms:W3CDTF">2017-03-30T05:41:00Z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