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c15d" w14:paraId="540c15d" w:rsidRDefault="008122F4" w:rsidP="008122F4" w:rsidR="008122F4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122F4" w:rsidP="008122F4" w:rsidR="008122F4">
      <w:pPr>
        <w:pStyle w:val="NormaleSPIS"/>
      </w:pP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</w:p>
    <w:p w:rsidRDefault="008122F4" w:rsidP="008122F4" w:rsidR="008122F4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8122F4" w:rsidP="008122F4" w:rsidR="008122F4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</w:p>
    <w:p w:rsidRDefault="008122F4" w:rsidP="008122F4" w:rsidR="008122F4">
      <w:pPr>
        <w:spacing w:lineRule="auto" w:line="276" w:after="0"/>
        <w:rPr>
          <w:rFonts w:cs="Times New Roman" w:eastAsia="Calibri"/>
          <w:color w:val="000000"/>
        </w:rPr>
      </w:pPr>
    </w:p>
    <w:p w:rsidRDefault="008122F4" w:rsidP="008122F4" w:rsidR="008122F4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8122F4" w:rsidP="008122F4" w:rsidR="008122F4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8122F4" w:rsidP="008122F4" w:rsidR="008122F4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8122F4" w:rsidP="008122F4" w:rsidR="008122F4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8122F4" w:rsidR="008122F4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8122F4" w:rsidR="008122F4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8122F4" w:rsidR="008122F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8122F4" w:rsidR="008122F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8122F4" w:rsidP="008122F4" w:rsidR="008122F4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8122F4" w:rsidP="008122F4" w:rsidR="008122F4">
      <w:pPr>
        <w:pStyle w:val="NormaleSPIS"/>
      </w:pPr>
    </w:p>
    <w:p w:rsidRDefault="008122F4" w:rsidP="008122F4" w:rsidR="008122F4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8122F4" w:rsidP="008122F4" w:rsidR="008122F4">
      <w:pPr>
        <w:pStyle w:val="NormaleSPIS"/>
      </w:pPr>
    </w:p>
    <w:p w:rsidRDefault="008122F4" w:rsidP="008122F4" w:rsidR="008122F4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8122F4" w:rsidP="008122F4" w:rsidR="008122F4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8122F4" w:rsidP="008122F4" w:rsidR="008122F4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8122F4" w:rsidP="008122F4" w:rsidR="008122F4">
      <w:pPr>
        <w:pStyle w:val="NormaleSPIS"/>
        <w:spacing w:after="0"/>
        <w:ind w:firstLine="0"/>
      </w:pPr>
      <w:r>
        <w:t>1. e-Oglasna ploča</w:t>
      </w:r>
    </w:p>
    <w:p w:rsidRDefault="008122F4" w:rsidP="008122F4" w:rsidR="008122F4">
      <w:pPr>
        <w:pStyle w:val="NormaleSPIS"/>
        <w:spacing w:after="0"/>
        <w:ind w:firstLine="0"/>
      </w:pPr>
      <w:r>
        <w:t>2. Spisi navedeni u tabeli iz točke 2.</w:t>
      </w:r>
    </w:p>
    <w:p w:rsidRDefault="008122F4" w:rsidP="008122F4" w:rsidR="008122F4">
      <w:pPr>
        <w:pStyle w:val="NormaleSPIS"/>
        <w:spacing w:after="0"/>
        <w:ind w:firstLine="0"/>
      </w:pPr>
      <w:r>
        <w:t>3. Trgovački sud u Bjelovaru</w:t>
      </w:r>
    </w:p>
    <w:p w:rsidRDefault="008122F4" w:rsidP="008122F4" w:rsidR="008122F4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2F4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83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St-416/2017-3</izvorni_sadrzaj>
    <derivirana_varijabla naziv="DomainObject.Oznaka_1">St-416/2017-3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St-416/2017</izvorni_sadrzaj>
    <derivirana_varijabla naziv="DomainObject.Predmet.OznakaBroj_1">St-416/2017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 PROMET PET društvo s ograničenom odgovornošću za proizvodnju, trgovinu i usluge</izvorni_sadrzaj>
    <derivirana_varijabla naziv="DomainObject.Predmet.ProtustrankaFormated_1">  IZI PROMET PET društvo s ograničenom odgovornošću za proizvodnju, trgovinu i usluge</derivirana_varijabla>
  </DomainObject.Predmet.ProtustrankaFormated>
  <DomainObject.Predmet.ProtustrankaFormatedOIB>
    <izvorni_sadrzaj>  IZI PROMET PET društvo s ograničenom odgovornošću za proizvodnju, trgovinu i usluge, OIB 79354491902</izvorni_sadrzaj>
    <derivirana_varijabla naziv="DomainObject.Predmet.ProtustrankaFormatedOIB_1">  IZI PROMET PET društvo s ograničenom odgovornošću za proizvodnju, trgovinu i usluge, OIB 79354491902</derivirana_varijabla>
  </DomainObject.Predmet.ProtustrankaFormatedOIB>
  <DomainObject.Predmet.ProtustrankaFormatedWithAdress>
    <izvorni_sadrzaj> IZI PROMET PET društvo s ograničenom odgovornošću za proizvodnju, trgovinu i usluge, Sportska 6A, 40000 Čakovec</izvorni_sadrzaj>
    <derivirana_varijabla naziv="DomainObject.Predmet.ProtustrankaFormatedWithAdress_1"> IZI PROMET PET društvo s ograničenom odgovornošću za proizvodnju, trgovinu i usluge, Sportska 6A, 40000 Čakovec</derivirana_varijabla>
  </DomainObject.Predmet.ProtustrankaFormatedWithAdress>
  <DomainObject.Predmet.ProtustrankaFormatedWithAdressOIB>
    <izvorni_sadrzaj> IZI PROMET PET društvo s ograničenom odgovornošću za proizvodnju, trgovinu i usluge, OIB 79354491902, Sportska 6A, 40000 Čakovec</izvorni_sadrzaj>
    <derivirana_varijabla naziv="DomainObject.Predmet.ProtustrankaFormatedWithAdressOIB_1"> IZI PROMET PET društvo s ograničenom odgovornošću za proizvodnju, trgovinu i usluge, OIB 79354491902, Sportska 6A, 40000 Čakovec</derivirana_varijabla>
  </DomainObject.Predmet.ProtustrankaFormatedWithAdressOIB>
  <DomainObject.Predmet.ProtustrankaWithAdress>
    <izvorni_sadrzaj>IZI PROMET PET društvo s ograničenom odgovornošću za proizvodnju, trgovinu i usluge Sportska 6A, 40000 Čakovec</izvorni_sadrzaj>
    <derivirana_varijabla naziv="DomainObject.Predmet.ProtustrankaWithAdress_1">IZI PROMET PET društvo s ograničenom odgovornošću za proizvodnju, trgovinu i usluge Sportska 6A, 40000 Čakovec</derivirana_varijabla>
  </DomainObject.Predmet.ProtustrankaWithAdress>
  <DomainObject.Predmet.ProtustrankaWithAdressOIB>
    <izvorni_sadrzaj>IZI PROMET PET društvo s ograničenom odgovornošću za proizvodnju, trgovinu i usluge, OIB 79354491902, Sportska 6A, 40000 Čakovec</izvorni_sadrzaj>
    <derivirana_varijabla naziv="DomainObject.Predmet.ProtustrankaWithAdressOIB_1">IZI PROMET PET društvo s ograničenom odgovornošću za proizvodnju, trgovinu i usluge, OIB 79354491902, Sportska 6A, 40000 Čakovec</derivirana_varijabla>
  </DomainObject.Predmet.ProtustrankaWithAdressOIB>
  <DomainObject.Predmet.ProtustrankaNazivFormated>
    <izvorni_sadrzaj>IZI PROMET PET društvo s ograničenom odgovornošću za proizvodnju, trgovinu i usluge</izvorni_sadrzaj>
    <derivirana_varijabla naziv="DomainObject.Predmet.ProtustrankaNazivFormated_1">IZI PROMET PET društvo s ograničenom odgovornošću za proizvodnju, trgovinu i usluge</derivirana_varijabla>
  </DomainObject.Predmet.ProtustrankaNazivFormated>
  <DomainObject.Predmet.ProtustrankaNazivFormatedOIB>
    <izvorni_sadrzaj>IZI PROMET PET društvo s ograničenom odgovornošću za proizvodnju, trgovinu i usluge, OIB 79354491902</izvorni_sadrzaj>
    <derivirana_varijabla naziv="DomainObject.Predmet.ProtustrankaNazivFormatedOIB_1">IZI PROMET PET društvo s ograničenom odgovornošću za proizvodnju, trgovinu i usluge, OIB 79354491902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18880.40</izvorni_sadrzaj>
    <derivirana_varijabla naziv="DomainObject.Predmet.TrenutnaVrijednost_1">18880.40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IZI PROMET PET društvo s ograničenom odgovornošću za proizvodnju, trgovinu i usluge</item>
    </izvorni_sadrzaj>
    <derivirana_varijabla naziv="DomainObject.Predmet.ProtuStrankaListFormated_1">
      <item>IZI PROMET PET društvo s ograničenom odgovornošću za proizvodnju, trgovinu i usluge</item>
    </derivirana_varijabla>
  </DomainObject.Predmet.ProtuStrankaListFormated>
  <DomainObject.Predmet.ProtuStrankaListFormatedOIB>
    <izvorni_sadrzaj>
      <item>IZI PROMET PET društvo s ograničenom odgovornošću za proizvodnju, trgovinu i usluge, OIB 79354491902</item>
    </izvorni_sadrzaj>
    <derivirana_varijabla naziv="DomainObject.Predmet.ProtuStrankaListFormatedOIB_1">
      <item>IZI PROMET PET društvo s ograničenom odgovornošću za proizvodnju, trgovinu i usluge, OIB 79354491902</item>
    </derivirana_varijabla>
  </DomainObject.Predmet.ProtuStrankaListFormatedOIB>
  <DomainObject.Predmet.ProtuStrankaListFormatedWithAdress>
    <izvorni_sadrzaj>
      <item>IZI PROMET PET društvo s ograničenom odgovornošću za proizvodnju, trgovinu i usluge, Sportska 6A, 40000 Čakovec</item>
    </izvorni_sadrzaj>
    <derivirana_varijabla naziv="DomainObject.Predmet.ProtuStrankaListFormatedWithAdress_1">
      <item>IZI PROMET PET društvo s ograničenom odgovornošću za proizvodnju, trgovinu i usluge, Sportska 6A, 40000 Čakovec</item>
    </derivirana_varijabla>
  </DomainObject.Predmet.ProtuStrankaListFormatedWithAdress>
  <DomainObject.Predmet.ProtuStrankaListFormatedWithAdressOIB>
    <izvorni_sadrzaj>
      <item>IZI PROMET PET društvo s ograničenom odgovornošću za proizvodnju, trgovinu i usluge, OIB 79354491902, Sportska 6A, 40000 Čakovec</item>
    </izvorni_sadrzaj>
    <derivirana_varijabla naziv="DomainObject.Predmet.ProtuStrankaListFormatedWithAdressOIB_1">
      <item>IZI PROMET PET društvo s ograničenom odgovornošću za proizvodnju, trgovinu i usluge, OIB 79354491902, Sportska 6A, 40000 Čakovec</item>
    </derivirana_varijabla>
  </DomainObject.Predmet.ProtuStrankaListFormatedWithAdressOIB>
  <DomainObject.Predmet.ProtuStrankaListNazivFormated>
    <izvorni_sadrzaj>
      <item>IZI PROMET PET društvo s ograničenom odgovornošću za proizvodnju, trgovinu i usluge</item>
    </izvorni_sadrzaj>
    <derivirana_varijabla naziv="DomainObject.Predmet.ProtuStrankaListNazivFormated_1">
      <item>IZI PROMET PET društvo s ograničenom odgovornošću za proizvodnju, trgovinu i usluge</item>
    </derivirana_varijabla>
  </DomainObject.Predmet.ProtuStrankaListNazivFormated>
  <DomainObject.Predmet.ProtuStrankaListNazivFormatedOIB>
    <izvorni_sadrzaj>
      <item>IZI PROMET PET društvo s ograničenom odgovornošću za proizvodnju, trgovinu i usluge, OIB 79354491902</item>
    </izvorni_sadrzaj>
    <derivirana_varijabla naziv="DomainObject.Predmet.ProtuStrankaListNazivFormatedOIB_1">
      <item>IZI PROMET PET društvo s ograničenom odgovornošću za proizvodnju, trgovinu i usluge, OIB 79354491902</item>
    </derivirana_varijabla>
  </DomainObject.Predmet.ProtuStrankaListNazivFormatedOIB>
  <DomainObject.Predmet.OstaliListFormated>
    <izvorni_sadrzaj>
      <item>Sudski registar</item>
      <item>Ivan Mikulić</item>
      <item>Jana Turk</item>
    </izvorni_sadrzaj>
    <derivirana_varijabla naziv="DomainObject.Predmet.OstaliListFormated_1">
      <item>Sudski registar</item>
      <item>Ivan Mikulić</item>
      <item>Jana Turk</item>
    </derivirana_varijabla>
  </DomainObject.Predmet.OstaliListFormated>
  <DomainObject.Predmet.OstaliListFormatedOIB>
    <izvorni_sadrzaj>
      <item>Sudski registar</item>
      <item>Ivan Mikulić, OIB 56771083355</item>
      <item>Jana Turk, OIB 50428108526</item>
    </izvorni_sadrzaj>
    <derivirana_varijabla naziv="DomainObject.Predmet.OstaliListFormatedOIB_1">
      <item>Sudski registar</item>
      <item>Ivan Mikulić, OIB 56771083355</item>
      <item>Jana Turk, OIB 50428108526</item>
    </derivirana_varijabla>
  </DomainObject.Predmet.OstaliListFormatedOIB>
  <DomainObject.Predmet.OstaliListFormatedWithAdress>
    <izvorni_sadrzaj>
      <item>Sudski registar</item>
      <item>Ivan Mikulić, Frankopanska 39, 40315 Peklenica</item>
      <item>Jana Turk, Ivana Pl. Zajca 6, 40315 Mursko Središće</item>
    </izvorni_sadrzaj>
    <derivirana_varijabla naziv="DomainObject.Predmet.OstaliListFormatedWithAdress_1">
      <item>Sudski registar</item>
      <item>Ivan Mikulić, Frankopanska 39, 40315 Peklenica</item>
      <item>Jana Turk, Ivana Pl. Zajca 6, 40315 Mursko Središće</item>
    </derivirana_varijabla>
  </DomainObject.Predmet.OstaliListFormatedWithAdress>
  <DomainObject.Predmet.OstaliListFormatedWithAdressOIB>
    <izvorni_sadrzaj>
      <item>Sudski registar</item>
      <item>Ivan Mikulić, OIB 56771083355, Frankopanska 39, 40315 Peklenica</item>
      <item>Jana Turk, OIB 50428108526, Ivana Pl. Zajca 6, 40315 Mursko Središće</item>
    </izvorni_sadrzaj>
    <derivirana_varijabla naziv="DomainObject.Predmet.OstaliListFormatedWithAdressOIB_1">
      <item>Sudski registar</item>
      <item>Ivan Mikulić, OIB 56771083355, Frankopanska 39, 40315 Peklenica</item>
      <item>Jana Turk, OIB 50428108526, Ivana Pl. Zajca 6, 40315 Mursko Središće</item>
    </derivirana_varijabla>
  </DomainObject.Predmet.OstaliListFormatedWithAdressOIB>
  <DomainObject.Predmet.OstaliListNazivFormated>
    <izvorni_sadrzaj>
      <item>Sudski registar</item>
      <item>Ivan Mikulić</item>
      <item>Jana Turk</item>
    </izvorni_sadrzaj>
    <derivirana_varijabla naziv="DomainObject.Predmet.OstaliListNazivFormated_1">
      <item>Sudski registar</item>
      <item>Ivan Mikulić</item>
      <item>Jana Turk</item>
    </derivirana_varijabla>
  </DomainObject.Predmet.OstaliListNazivFormated>
  <DomainObject.Predmet.OstaliListNazivFormatedOIB>
    <izvorni_sadrzaj>
      <item>Sudski registar</item>
      <item>Ivan Mikulić, OIB 56771083355</item>
      <item>Jana Turk, OIB 50428108526</item>
    </izvorni_sadrzaj>
    <derivirana_varijabla naziv="DomainObject.Predmet.OstaliListNazivFormatedOIB_1">
      <item>Sudski registar</item>
      <item>Ivan Mikulić, OIB 56771083355</item>
      <item>Jana Turk, OIB 50428108526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St-416/2017-3</izvorni_sadrzaj>
    <derivirana_varijabla naziv="DomainObject.PoslovniBrojDokumenta_1">St-416/2017-3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IZI PROMET PET društvo s ograničenom odgovornošću za proizvodnju, trgovinu i usluge</izvorni_sadrzaj>
    <derivirana_varijabla naziv="DomainObject.Predmet.ProtustrankaIDrugi_1">IZI PROMET PET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IZI PROMET PET društvo s ograničenom odgovornošću za proizvodnju, trgovinu i usluge, OIB 79354491902, Sportska 6A, 40000 Čakovec</izvorni_sadrzaj>
    <derivirana_varijabla naziv="DomainObject.Predmet.ProtustrankaIDrugiAdressOIB_1">IZI PROMET PET društvo s ograničenom odgovornošću za proizvodnju, trgovinu i usluge, OIB 79354491902, Sportska 6A,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IZI PROMET PET društvo s ograničenom odgovornošću za proizvodnju, trgovinu i usluge</item>
      <item>Sudski registar</item>
      <item>Ivan Mikulić</item>
      <item>Jana Turk</item>
    </izvorni_sadrzaj>
    <derivirana_varijabla naziv="DomainObject.Predmet.SudioniciListNaziv_1">
      <item>Financijska agencija</item>
      <item>IZI PROMET PET društvo s ograničenom odgovornošću za proizvodnju, trgovinu i usluge</item>
      <item>Sudski registar</item>
      <item>Ivan Mikulić</item>
      <item>Jana Turk</item>
    </derivirana_varijabla>
  </DomainObject.Predmet.SudioniciListNaziv>
  <DomainObject.Predmet.SudioniciListAdressOIB>
    <izvorni_sadrzaj>
      <item>Financijska agencija, OIB 85821130368, Ulica grada Vukovara 70,10000 Zagreb</item>
      <item>IZI PROMET PET društvo s ograničenom odgovornošću za proizvodnju, trgovinu i usluge, OIB 79354491902, Sportska 6A,40000 Čakovec</item>
      <item>Sudski registar</item>
      <item>Ivan Mikulić, OIB 56771083355, Frankopanska 39,40315 Peklenica</item>
      <item>Jana Turk, OIB 50428108526, Ivana Pl. Zajca 6,40315 Mursko Središće</item>
    </izvorni_sadrzaj>
    <derivirana_varijabla naziv="DomainObject.Predmet.SudioniciListAdressOIB_1">
      <item>Financijska agencija, OIB 85821130368, Ulica grada Vukovara 70,10000 Zagreb</item>
      <item>IZI PROMET PET društvo s ograničenom odgovornošću za proizvodnju, trgovinu i usluge, OIB 79354491902, Sportska 6A,40000 Čakovec</item>
      <item>Sudski registar</item>
      <item>Ivan Mikulić, OIB 56771083355, Frankopanska 39,40315 Peklenica</item>
      <item>Jana Turk, OIB 50428108526, Ivana Pl. Zajca 6,40315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7DCB3-C470-4AC2-8372-8CDFEF81E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2017-12-27T09:32:00Z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St-416/2017-3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