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78d6" w14:paraId="38778d6" w:rsidRDefault="00551385" w:rsidP="009822ED" w:rsidR="009822E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2ED">
        <w:t xml:space="preserve"> </w:t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9118A1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9118A1">
        <w:t>794/2013-153</w:t>
      </w:r>
    </w:p>
    <w:p w:rsidRDefault="00761A7A" w:rsidR="00761A7A"/>
    <w:p w:rsidRDefault="00761A7A" w:rsidP="00761A7A" w:rsidR="00761A7A" w:rsidRPr="00761A7A">
      <w:pPr>
        <w:jc w:val="center"/>
        <w:rPr>
          <w:b/>
        </w:rPr>
      </w:pPr>
      <w:r w:rsidRPr="00761A7A">
        <w:rPr>
          <w:b/>
        </w:rPr>
        <w:t>Z A K L J U Č A K</w:t>
      </w: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9118A1">
        <w:t>U SLAVONSKOM BRODU</w:t>
      </w:r>
      <w:r>
        <w:t xml:space="preserve">, po stečajnom sucu Vesni Vukelić, u postupku stečaja nad dužnikom </w:t>
      </w:r>
      <w:r w:rsidR="009118A1">
        <w:t>STRMAC d.d, u stečaju Nova Gradiška,</w:t>
      </w:r>
      <w:r>
        <w:t xml:space="preserve"> dana </w:t>
      </w:r>
      <w:r w:rsidR="009118A1">
        <w:t>3.ožujka 2017.</w:t>
      </w:r>
      <w:r>
        <w:t xml:space="preserve">g. </w:t>
      </w:r>
    </w:p>
    <w:p w:rsidRDefault="00C04996" w:rsidR="00C04996"/>
    <w:p w:rsidRDefault="00761A7A" w:rsidP="00C04996" w:rsidR="003B0F71" w:rsidRPr="00C04996">
      <w:pPr>
        <w:jc w:val="center"/>
        <w:rPr>
          <w:b/>
        </w:rPr>
      </w:pPr>
      <w:r>
        <w:rPr>
          <w:b/>
        </w:rPr>
        <w:t>z a k l j u č i o     j e</w:t>
      </w:r>
    </w:p>
    <w:p w:rsidRDefault="00C04996" w:rsidR="00C04996"/>
    <w:p w:rsidRDefault="008334A5" w:rsidP="008334A5" w:rsidR="005C5E8C">
      <w:pPr>
        <w:ind w:firstLine="708"/>
        <w:jc w:val="both"/>
      </w:pPr>
      <w:r>
        <w:t xml:space="preserve">Nalaže se računovodstvu Trgovačkog suda u Osijeku da </w:t>
      </w:r>
      <w:r w:rsidR="008F70F7">
        <w:t>iz sredstava kupovnine uplać</w:t>
      </w:r>
      <w:r w:rsidR="00C86249">
        <w:t>ene na prolazni račun Suda obavi isplate određene pravomoćnim rješenjem</w:t>
      </w:r>
      <w:r w:rsidR="005C5E8C">
        <w:t xml:space="preserve"> stečajnog suca o diobi kupovnine </w:t>
      </w:r>
      <w:r w:rsidR="008F70F7">
        <w:t xml:space="preserve"> </w:t>
      </w:r>
      <w:r w:rsidR="002A6A42">
        <w:t>br. St-</w:t>
      </w:r>
      <w:r w:rsidR="009118A1">
        <w:t>794/2013-148 od 17.siječnja 2017</w:t>
      </w:r>
      <w:r w:rsidR="005C5E8C">
        <w:t xml:space="preserve">., </w:t>
      </w:r>
      <w:r w:rsidR="00C86249">
        <w:t>i to kako slijedi</w:t>
      </w:r>
      <w:r w:rsidR="005C5E8C">
        <w:t>:</w:t>
      </w:r>
    </w:p>
    <w:p w:rsidRDefault="009118A1" w:rsidP="008334A5" w:rsidR="009118A1">
      <w:pPr>
        <w:ind w:firstLine="708"/>
        <w:jc w:val="both"/>
      </w:pPr>
    </w:p>
    <w:p w:rsidRDefault="005C5E8C" w:rsidP="00234E4F" w:rsidR="00234E4F">
      <w:pPr>
        <w:numPr>
          <w:ilvl w:val="0"/>
          <w:numId w:val="3"/>
        </w:numPr>
        <w:jc w:val="both"/>
      </w:pPr>
      <w:r>
        <w:t xml:space="preserve">iznos od </w:t>
      </w:r>
      <w:r w:rsidR="009118A1">
        <w:t>133.631,22 kn</w:t>
      </w:r>
      <w:r>
        <w:t xml:space="preserve"> kn u korist računa stečajnog dužnika </w:t>
      </w:r>
      <w:r w:rsidR="009118A1">
        <w:t xml:space="preserve"> STRMAC d.d, u stečaju Nova Gradiška, Grgura Ninskog bb, OIB  31551145724 broj: IBAN HR98 23400091190021043 kod PBZ d.d.</w:t>
      </w:r>
    </w:p>
    <w:p w:rsidRDefault="00234E4F" w:rsidP="00234E4F" w:rsidR="00234E4F">
      <w:pPr>
        <w:ind w:left="1068"/>
        <w:jc w:val="both"/>
      </w:pPr>
    </w:p>
    <w:p w:rsidRDefault="00234E4F" w:rsidP="00234E4F" w:rsidR="008F70F7">
      <w:pPr>
        <w:numPr>
          <w:ilvl w:val="0"/>
          <w:numId w:val="3"/>
        </w:numPr>
        <w:jc w:val="both"/>
      </w:pPr>
      <w:r>
        <w:t xml:space="preserve">iznos od </w:t>
      </w:r>
      <w:r w:rsidR="009118A1">
        <w:t xml:space="preserve">329.100,00  kn u korist poslovnog računa razlučnog vjerovnika SOCIETE GENERALE-SPLITSKA BANKA  d.d., R.Boškovića 16, Split, broj: IBAN: </w:t>
      </w:r>
      <w:r w:rsidR="00A2768D">
        <w:t>HR2423300031000000013, model: HR07, poziv na broj: 92601000002-98000, opis: "uplata za Strmac d.d,u stečaju"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9118A1">
        <w:t>3.ožujka 2017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 </w:t>
      </w:r>
      <w:r w:rsidR="005256AF">
        <w:tab/>
      </w:r>
      <w:r w:rsidR="005256AF">
        <w:tab/>
      </w:r>
      <w:r>
        <w:t>STEČAJNI SUDAC:</w:t>
      </w:r>
    </w:p>
    <w:p w:rsidRDefault="00613361" w:rsidR="00613361"/>
    <w:p w:rsidRDefault="00613361" w:rsidR="00613361">
      <w:r>
        <w:t xml:space="preserve">                                                                                              </w:t>
      </w:r>
      <w:r w:rsidR="005256AF">
        <w:tab/>
      </w:r>
      <w:r w:rsidR="005256AF">
        <w:tab/>
        <w:t xml:space="preserve">   </w:t>
      </w:r>
      <w:r>
        <w:t>Vesna Vukelić</w:t>
      </w:r>
    </w:p>
    <w:p w:rsidRDefault="00C52411" w:rsidR="00C52411"/>
    <w:p w:rsidRDefault="00C52411" w:rsidR="00C52411"/>
    <w:p w:rsidRDefault="00C52411" w:rsidR="00C52411"/>
    <w:p w:rsidRDefault="001D03C0" w:rsidP="008334A5" w:rsidR="001378BD">
      <w:r>
        <w:t>Dostaviti – R</w:t>
      </w:r>
      <w:r w:rsidR="008334A5">
        <w:t>ačunovodstvu suda</w:t>
      </w:r>
    </w:p>
    <w:p w:rsidRDefault="001D03C0" w:rsidP="008334A5" w:rsidR="001D03C0"/>
    <w:p w:rsidRDefault="001D03C0" w:rsidP="008334A5" w:rsidR="001D03C0">
      <w:r>
        <w:t>O tom obavijest</w:t>
      </w:r>
      <w:r w:rsidR="006514EB">
        <w:t xml:space="preserve"> </w:t>
      </w:r>
      <w:r w:rsidR="009118A1">
        <w:t>na mrežnoj stanici e-O</w:t>
      </w:r>
      <w:r w:rsidR="006514EB">
        <w:t>glasna ploča</w:t>
      </w:r>
    </w:p>
    <w:p w:rsidRDefault="009118A1" w:rsidR="00F13373">
      <w:r>
        <w:t>1</w:t>
      </w:r>
      <w:r w:rsidR="00234E4F">
        <w:t>. steč.upravitelj</w:t>
      </w:r>
    </w:p>
    <w:p w:rsidRDefault="009118A1" w:rsidR="009118A1">
      <w:r>
        <w:t>2. Societe generale-Splitska banka Split</w:t>
      </w:r>
    </w:p>
    <w:sectPr w:rsidR="009118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163765"/>
    <w:multiLevelType w:val="hybridMultilevel"/>
    <w:tmpl w:val="9790E85E"/>
    <w:lvl w:tplc="10AE612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52ED8"/>
    <w:rsid w:val="000E526F"/>
    <w:rsid w:val="0012734C"/>
    <w:rsid w:val="001378BD"/>
    <w:rsid w:val="00142E0D"/>
    <w:rsid w:val="00157342"/>
    <w:rsid w:val="00181AB3"/>
    <w:rsid w:val="00192B4A"/>
    <w:rsid w:val="001A51B3"/>
    <w:rsid w:val="001D03C0"/>
    <w:rsid w:val="00203C5D"/>
    <w:rsid w:val="00211234"/>
    <w:rsid w:val="00234E4F"/>
    <w:rsid w:val="002A6A42"/>
    <w:rsid w:val="00301440"/>
    <w:rsid w:val="003261F7"/>
    <w:rsid w:val="0039651D"/>
    <w:rsid w:val="003B0F71"/>
    <w:rsid w:val="00505A6A"/>
    <w:rsid w:val="005256AF"/>
    <w:rsid w:val="00551385"/>
    <w:rsid w:val="005B193B"/>
    <w:rsid w:val="005C5E8C"/>
    <w:rsid w:val="005E172A"/>
    <w:rsid w:val="00613361"/>
    <w:rsid w:val="006514EB"/>
    <w:rsid w:val="00654BDA"/>
    <w:rsid w:val="00694048"/>
    <w:rsid w:val="00706713"/>
    <w:rsid w:val="00761A7A"/>
    <w:rsid w:val="007740E9"/>
    <w:rsid w:val="007C0BDE"/>
    <w:rsid w:val="007E5562"/>
    <w:rsid w:val="007F43EE"/>
    <w:rsid w:val="00800DDF"/>
    <w:rsid w:val="00831406"/>
    <w:rsid w:val="008334A5"/>
    <w:rsid w:val="008526D7"/>
    <w:rsid w:val="00862BDB"/>
    <w:rsid w:val="008662D1"/>
    <w:rsid w:val="00881A70"/>
    <w:rsid w:val="0088349F"/>
    <w:rsid w:val="008D17DC"/>
    <w:rsid w:val="008F70F7"/>
    <w:rsid w:val="009118A1"/>
    <w:rsid w:val="00944D76"/>
    <w:rsid w:val="00976BDF"/>
    <w:rsid w:val="009813D6"/>
    <w:rsid w:val="009822ED"/>
    <w:rsid w:val="009A7D11"/>
    <w:rsid w:val="009D453B"/>
    <w:rsid w:val="009E6061"/>
    <w:rsid w:val="00A177C5"/>
    <w:rsid w:val="00A26FA8"/>
    <w:rsid w:val="00A2768D"/>
    <w:rsid w:val="00A43222"/>
    <w:rsid w:val="00A75B61"/>
    <w:rsid w:val="00A80880"/>
    <w:rsid w:val="00AA549C"/>
    <w:rsid w:val="00AA78DE"/>
    <w:rsid w:val="00AB6052"/>
    <w:rsid w:val="00B87F77"/>
    <w:rsid w:val="00BA50C2"/>
    <w:rsid w:val="00BB1DBA"/>
    <w:rsid w:val="00C04996"/>
    <w:rsid w:val="00C52411"/>
    <w:rsid w:val="00C65C8C"/>
    <w:rsid w:val="00C765E3"/>
    <w:rsid w:val="00C86249"/>
    <w:rsid w:val="00CF470F"/>
    <w:rsid w:val="00D10BB9"/>
    <w:rsid w:val="00DA0FD0"/>
    <w:rsid w:val="00DD1FFE"/>
    <w:rsid w:val="00DF064A"/>
    <w:rsid w:val="00E06842"/>
    <w:rsid w:val="00E15699"/>
    <w:rsid w:val="00E160F3"/>
    <w:rsid w:val="00EB4BE7"/>
    <w:rsid w:val="00F13373"/>
    <w:rsid w:val="00F202C3"/>
    <w:rsid w:val="00F43B54"/>
    <w:rsid w:val="00F545BF"/>
    <w:rsid w:val="00F6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D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4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D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4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1048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2017-03-03T08:16:00Z</dcterms:created>
  <dc:creator>Korisnik</dc:creator>
  <cp:lastModifiedBy>wsadmin</cp:lastModifiedBy>
  <cp:lastPrinted>2017-03-03T08:16:00Z</cp:lastPrinted>
  <dcterms:modified xmlns:xsi="http://www.w3.org/2001/XMLSchema-instance" xsi:type="dcterms:W3CDTF">2017-03-03T08:17:00Z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