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d207" w14:paraId="bbed207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0B118B" w:rsidP="00533557" w:rsidR="00533557">
      <w:pPr>
        <w:jc w:val="right"/>
        <w:rPr>
          <w:lang w:val="pt-BR"/>
        </w:rPr>
      </w:pPr>
      <w:r w:rsidRPr="005F3621">
        <w:rPr>
          <w:b/>
        </w:rPr>
        <w:tab/>
      </w:r>
      <w:r w:rsidR="00533557" w:rsidRPr="00264673">
        <w:rPr>
          <w:lang w:val="pt-BR"/>
        </w:rPr>
        <w:t>40.St-</w:t>
      </w:r>
      <w:r w:rsidR="00533557">
        <w:rPr>
          <w:lang w:val="pt-BR"/>
        </w:rPr>
        <w:t>322/12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 w:rsidRPr="005140BE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2E4AE3" w:rsidR="002E4AE3">
      <w:pPr>
        <w:jc w:val="both"/>
      </w:pPr>
      <w:r>
        <w:rPr>
          <w:lang w:val="pt-BR"/>
        </w:rPr>
        <w:tab/>
      </w:r>
      <w:r w:rsidR="00533557">
        <w:t>TRGOVAČKI SUD U ZAGREBU po sucu Anti Galiću, kao stečajnom sucu, , u stečajnom postupku nad dužnikom</w:t>
      </w:r>
      <w:r w:rsidR="00533557" w:rsidRPr="00930691">
        <w:t xml:space="preserve"> </w:t>
      </w:r>
      <w:r w:rsidR="00533557">
        <w:t xml:space="preserve">FOCUS NEKRETNINE d.o.o., u stečaju, Zagreb, Novoselečki put 157, (OIB: 35082103685), dana </w:t>
      </w:r>
      <w:r w:rsidR="00B35017">
        <w:t>2</w:t>
      </w:r>
      <w:r w:rsidR="00CD4E72">
        <w:t>4</w:t>
      </w:r>
      <w:r w:rsidR="00B35017">
        <w:t>.travnja</w:t>
      </w:r>
      <w:r w:rsidR="00533557">
        <w:t xml:space="preserve"> 201</w:t>
      </w:r>
      <w:r w:rsidR="00B35017">
        <w:t>8</w:t>
      </w:r>
      <w:r w:rsidR="005D2D95">
        <w:t>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BC1B22" w:rsidR="000B118B">
      <w:pPr>
        <w:ind w:firstLine="680"/>
        <w:jc w:val="both"/>
      </w:pPr>
      <w:r w:rsidRPr="005F3621">
        <w:t>I</w:t>
      </w:r>
      <w:r w:rsidR="000C64E0">
        <w:t>.</w:t>
      </w:r>
      <w:r w:rsidRPr="005F3621">
        <w:t xml:space="preserve">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BC1B22">
        <w:t>-B2 KAPITAL d.o.o., Zagreb, Radnička cesta 41</w:t>
      </w:r>
      <w:r w:rsidR="005C23D5">
        <w:t xml:space="preserve">, </w:t>
      </w:r>
      <w:r w:rsidR="00BC1B22">
        <w:t xml:space="preserve">OIB </w:t>
      </w:r>
      <w:r w:rsidR="009922E5">
        <w:t xml:space="preserve">57509775367 </w:t>
      </w:r>
      <w:r w:rsidR="00A10CCA">
        <w:t>do</w:t>
      </w:r>
      <w:r w:rsidR="00124A94" w:rsidRPr="005F3621">
        <w:t>suđuje nekretnina</w:t>
      </w:r>
      <w:r w:rsidRPr="005F3621">
        <w:t xml:space="preserve"> stečajnog dužnika </w:t>
      </w:r>
      <w:r w:rsidR="006E6D77">
        <w:t>FOCUS NEKRETNINE d.o.o., u stečaju, Zagreb, Novoselečki put 157, (OIB: 35082103685)</w:t>
      </w:r>
      <w:r w:rsidR="00A64A2A">
        <w:t xml:space="preserve"> </w:t>
      </w:r>
      <w:r w:rsidR="00D92622" w:rsidRPr="005F3621">
        <w:t xml:space="preserve">i to: </w:t>
      </w:r>
    </w:p>
    <w:p w:rsidRDefault="00BC1B22" w:rsidP="00BC1B22" w:rsidR="00BC1B22">
      <w:pPr>
        <w:ind w:firstLine="680"/>
        <w:jc w:val="both"/>
      </w:pPr>
      <w:r>
        <w:t>7.ETAŽA, 8/1000 dijela k.č. broj  1413/1, stambena zgrada br.88, Novoselečki put, dvorište, u pov. 733 m2, upisano u z.k.ul.br. 8726, k.o. Sesvete,  povezano sa vlasništvom posebnog dijela – spremište oznake SP 5, u prizemlju, NKP 3,78 m2. kod  Općinskog građanskog suda u Zagrebu, zemljišnoknjižni odjel Sesvete</w:t>
      </w:r>
    </w:p>
    <w:p w:rsidRDefault="00B35017" w:rsidP="00E32F0D" w:rsidR="00B3501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66182" w:rsidR="00360C31">
      <w:pPr>
        <w:ind w:firstLine="680"/>
        <w:jc w:val="both"/>
      </w:pPr>
      <w:r w:rsidRPr="008E7B11">
        <w:t xml:space="preserve">II Kupac </w:t>
      </w:r>
      <w:r w:rsidR="00716272">
        <w:t xml:space="preserve">nekretnine </w:t>
      </w:r>
      <w:r w:rsidR="009922E5">
        <w:t>B2 KAPITAL d.o.o., Zagreb, Radnička cesta 41, OIB 57509775367</w:t>
      </w:r>
      <w:r>
        <w:t xml:space="preserve">,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 xml:space="preserve">(upisati </w:t>
      </w:r>
      <w:r w:rsidR="001321F4">
        <w:t xml:space="preserve">podatke iz </w:t>
      </w:r>
      <w:r w:rsidR="00833CCA">
        <w:t>"</w:t>
      </w:r>
      <w:r w:rsidR="001321F4">
        <w:t>poziva na broj</w:t>
      </w:r>
      <w:r w:rsidR="00833CCA">
        <w:t>"</w:t>
      </w:r>
      <w:r w:rsidR="001321F4">
        <w:t xml:space="preserve"> Financijske</w:t>
      </w:r>
      <w:r w:rsidR="00833CCA">
        <w:t xml:space="preserve"> agencije), </w:t>
      </w:r>
      <w:r w:rsidR="008100F9">
        <w:t xml:space="preserve"> </w:t>
      </w:r>
      <w:r w:rsidR="00360C31">
        <w:t xml:space="preserve">uplatiti iznos od </w:t>
      </w:r>
      <w:r w:rsidR="00BA2B06">
        <w:t>2.401,87</w:t>
      </w:r>
      <w:r w:rsidR="00360C31">
        <w:t xml:space="preserve"> kn, a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5A07DD" w:rsidP="00D63402" w:rsidR="005A07DD">
      <w:pPr>
        <w:ind w:firstLine="708"/>
        <w:jc w:val="both"/>
      </w:pPr>
    </w:p>
    <w:p w:rsidRDefault="00465D58" w:rsidP="00465D58" w:rsidR="004C49DC">
      <w:pPr>
        <w:ind w:firstLine="708"/>
        <w:jc w:val="both"/>
      </w:pPr>
      <w:r w:rsidRPr="00400B55">
        <w:t xml:space="preserve">III </w:t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465D58" w:rsidP="00D63402" w:rsidR="00465D58">
      <w:pPr>
        <w:ind w:firstLine="708"/>
        <w:jc w:val="both"/>
      </w:pPr>
    </w:p>
    <w:p w:rsidRDefault="00FA5ABB" w:rsidP="00FA5ABB" w:rsidR="00FA5ABB">
      <w:pPr>
        <w:ind w:firstLine="708"/>
        <w:jc w:val="both"/>
      </w:pPr>
      <w:r>
        <w:t xml:space="preserve">IV </w:t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FA5ABB">
      <w:pPr>
        <w:ind w:firstLine="708"/>
        <w:jc w:val="both"/>
      </w:pP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7C4276" w:rsidP="007C4276" w:rsidR="007C4276">
      <w:pPr>
        <w:ind w:firstLine="680"/>
        <w:jc w:val="both"/>
      </w:pPr>
      <w:r>
        <w:t xml:space="preserve">-ERSTE&amp;STEIERMARKISCHE BANK d.d. Rijeke, Jadranski trg 3/A, OIB 23057039320 </w:t>
      </w:r>
    </w:p>
    <w:p w:rsidRDefault="004845CC" w:rsidP="008A01F9" w:rsidR="004845CC">
      <w:pPr>
        <w:ind w:firstLine="360"/>
        <w:jc w:val="both"/>
      </w:pPr>
      <w:r>
        <w:lastRenderedPageBreak/>
        <w:t xml:space="preserve">radi osiguranja novčane tražbine </w:t>
      </w:r>
      <w:r w:rsidR="00560FE4">
        <w:t xml:space="preserve">temeljem ugovora o </w:t>
      </w:r>
      <w:r w:rsidR="00431159">
        <w:t xml:space="preserve">okvirnom ioznosu zaduženja i osuguranja broj ES 966/07 od 18.rujna 2007. solemniziranog pod brojem OV 20872/20017, </w:t>
      </w:r>
      <w:r>
        <w:t xml:space="preserve">u iznosu od 1.000.000,00 eur </w:t>
      </w:r>
      <w:r w:rsidR="007B3461">
        <w:t>u kunskoj protuvrijednosti uvećano za  kamate</w:t>
      </w:r>
      <w:r w:rsidR="00560FE4">
        <w:t xml:space="preserve"> i troškove</w:t>
      </w:r>
      <w:r w:rsidR="007B3461">
        <w:t xml:space="preserve"> </w:t>
      </w:r>
    </w:p>
    <w:p w:rsidRDefault="00CE541C" w:rsidP="008A01F9" w:rsidR="00107A57">
      <w:pPr>
        <w:ind w:firstLine="360"/>
        <w:jc w:val="both"/>
      </w:pPr>
      <w:r>
        <w:t>-</w:t>
      </w:r>
      <w:r w:rsidR="001F7FC3">
        <w:t xml:space="preserve">Republika Hrvatska, Ministarstvo financija, Porezna uprava, </w:t>
      </w:r>
    </w:p>
    <w:p w:rsidRDefault="001F7FC3" w:rsidP="008A01F9" w:rsidR="00CE541C">
      <w:pPr>
        <w:ind w:firstLine="360"/>
        <w:jc w:val="both"/>
      </w:pPr>
      <w:r>
        <w:t xml:space="preserve">temeljem rješenja Općinskog suda u </w:t>
      </w:r>
      <w:r w:rsidR="00790213">
        <w:t>S</w:t>
      </w:r>
      <w:r>
        <w:t>esvetama, poslovni broj 10-O</w:t>
      </w:r>
      <w:r w:rsidR="00790213">
        <w:t>v</w:t>
      </w:r>
      <w:r>
        <w:t>r-1164/12 od 1.listopada 2012</w:t>
      </w:r>
      <w:r w:rsidR="00107A57">
        <w:t>, radi osiguranja novčane tražbine u iznosu od 821.674,78 kn sa zateznom kamatom,</w:t>
      </w:r>
    </w:p>
    <w:p w:rsidRDefault="00B13648" w:rsidP="008A01F9" w:rsidR="00B13648">
      <w:pPr>
        <w:ind w:firstLine="360"/>
        <w:jc w:val="both"/>
      </w:pPr>
      <w:r>
        <w:t>-brisanje zabilježbe ovršivosti</w:t>
      </w:r>
      <w:r w:rsidR="0075067F">
        <w:t xml:space="preserve"> </w:t>
      </w:r>
      <w:r>
        <w:t>tražbine</w:t>
      </w:r>
      <w:r w:rsidR="0075067F">
        <w:t xml:space="preserve"> pod Z-4879/12</w:t>
      </w:r>
    </w:p>
    <w:p w:rsidRDefault="00D63402" w:rsidP="00C5291E" w:rsidR="00D63402" w:rsidRPr="008E7B11">
      <w:pPr>
        <w:pStyle w:val="Odlomakpopisa"/>
        <w:ind w:left="360"/>
        <w:jc w:val="both"/>
      </w:pPr>
      <w:r w:rsidRPr="008E7B11">
        <w:t>-brisanje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D63402" w:rsidP="00C5291E" w:rsidR="00D63402">
      <w:pPr>
        <w:ind w:firstLine="360"/>
        <w:jc w:val="both"/>
      </w:pPr>
      <w:r w:rsidRPr="008E7B11">
        <w:t>-brisanje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C503F3" w:rsidR="00C9701A" w:rsidRPr="008E7B11">
      <w:pPr>
        <w:ind w:firstLine="680"/>
        <w:jc w:val="both"/>
      </w:pPr>
      <w:r w:rsidRPr="008E7B11">
        <w:tab/>
        <w:t>V</w:t>
      </w:r>
      <w:r>
        <w:t>I</w:t>
      </w:r>
      <w:r w:rsidR="00C9701A">
        <w:t>.</w:t>
      </w:r>
      <w:r w:rsidRPr="008E7B11">
        <w:t xml:space="preserve"> Nalaže se</w:t>
      </w:r>
      <w:r w:rsidR="00395FE9" w:rsidRPr="00395FE9">
        <w:t xml:space="preserve"> </w:t>
      </w:r>
      <w:r w:rsidR="00C503F3">
        <w:t>Općinskom građanskom suda u Zagrebu, zemljišnoknjižni odjel Sesvete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F460A1" w:rsidP="00C9701A" w:rsidR="00F460A1">
      <w:pPr>
        <w:tabs>
          <w:tab w:pos="0" w:val="num"/>
        </w:tabs>
        <w:ind w:hanging="1080"/>
        <w:jc w:val="both"/>
      </w:pPr>
    </w:p>
    <w:p w:rsidRDefault="00D63402" w:rsidP="00C9701A" w:rsidR="00C9701A" w:rsidRPr="00A80BF5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</w:p>
    <w:p w:rsidRDefault="00C9701A" w:rsidP="00C9701A" w:rsidR="001C524E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>oglasnoj ploči Trgovačkog suda u Zagrebu,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</w:r>
    </w:p>
    <w:p w:rsidRDefault="00C9701A" w:rsidP="00C503F3" w:rsidR="00C9701A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Nalaže se </w:t>
      </w:r>
      <w:r w:rsidR="00C503F3">
        <w:t>Općinskom građanskom suda u Zagrebu, zemljišnoknjižni odjel Sesvete</w:t>
      </w:r>
      <w:r>
        <w:t xml:space="preserve">, </w:t>
      </w:r>
      <w:r w:rsidRPr="008E7B11">
        <w:t>u zemljišnim knjigama zabilježiti dosudu nekretnina navedenih u točci I ovog rješenja.</w:t>
      </w:r>
    </w:p>
    <w:p w:rsidRDefault="00FE1098" w:rsidP="001A0199" w:rsidR="00FE1098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 xml:space="preserve">ravomoćnim rješenjem ovog suda od </w:t>
      </w:r>
      <w:r>
        <w:t xml:space="preserve">4.svibnja 2016.,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>dana 17.listopada 2016</w:t>
      </w:r>
      <w:r w:rsidR="005155A3">
        <w:t xml:space="preserve"> određeni su predmet prodaje te uvjeti i način prodaje (članak 95. OZ-a). </w:t>
      </w:r>
    </w:p>
    <w:p w:rsidRDefault="005155A3" w:rsidP="00936C8A" w:rsidR="00936C8A">
      <w:pPr>
        <w:jc w:val="both"/>
      </w:pPr>
      <w:r>
        <w:tab/>
        <w:t>Prema izv</w:t>
      </w:r>
      <w:r w:rsidR="00936C8A">
        <w:t xml:space="preserve">ješću Financijske agencije od </w:t>
      </w:r>
      <w:r w:rsidR="00D20CE5">
        <w:t>2.ožujka</w:t>
      </w:r>
      <w:r w:rsidR="006C2958">
        <w:t xml:space="preserve"> </w:t>
      </w:r>
      <w:r w:rsidR="00936C8A">
        <w:t xml:space="preserve">2017. na </w:t>
      </w:r>
      <w:r w:rsidR="00D20CE5">
        <w:t xml:space="preserve">trećoj </w:t>
      </w:r>
      <w:r w:rsidR="00936C8A">
        <w:t xml:space="preserve">elektroničkoj javnoj dražbi najvišu ponudu u iznosu od </w:t>
      </w:r>
      <w:r w:rsidR="002C3D31">
        <w:t>4.003,12 kn</w:t>
      </w:r>
      <w:r w:rsidR="006C2958">
        <w:t xml:space="preserve"> kn </w:t>
      </w:r>
      <w:r w:rsidR="00936C8A">
        <w:t xml:space="preserve">ponudio je </w:t>
      </w:r>
      <w:r w:rsidR="002C3D31">
        <w:t>B2 KAPITAL d.o.o., Zagreb, Radnička cesta 41, OIB 57509775367</w:t>
      </w:r>
    </w:p>
    <w:p w:rsidRDefault="00D950C1" w:rsidP="00D950C1" w:rsid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950C1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5D2D95" w:rsidP="00342745" w:rsidR="005D2D9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D2D95" w:rsidP="00342745" w:rsidR="005D2D9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D2D95" w:rsidP="00342745" w:rsidR="005D2D9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C524E" w:rsidP="00342745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962251" w:rsidR="0033778C">
      <w:pPr>
        <w:pStyle w:val="Tijeloteksta2"/>
        <w:jc w:val="center"/>
      </w:pPr>
      <w:r w:rsidRPr="005F3621">
        <w:t>Zagreb</w:t>
      </w:r>
      <w:r w:rsidR="00342745" w:rsidRPr="005F3621">
        <w:t xml:space="preserve">, </w:t>
      </w:r>
      <w:r w:rsidR="003F6490">
        <w:t>2</w:t>
      </w:r>
      <w:r w:rsidR="00CD4E72">
        <w:t>4</w:t>
      </w:r>
      <w:r w:rsidR="003F6490">
        <w:t>.travnja</w:t>
      </w:r>
      <w:r w:rsidR="0060445D">
        <w:t xml:space="preserve"> 201</w:t>
      </w:r>
      <w:r w:rsidR="003F6490">
        <w:t>8</w:t>
      </w:r>
      <w:r w:rsidR="0060445D">
        <w:t>.</w:t>
      </w:r>
    </w:p>
    <w:p w:rsidRDefault="00563B94" w:rsidP="0033778C" w:rsidR="0007340C" w:rsidRPr="005F3621">
      <w:pPr>
        <w:pStyle w:val="Tijeloteksta2"/>
        <w:spacing w:lineRule="auto" w:line="240"/>
        <w:jc w:val="right"/>
      </w:pPr>
      <w:r w:rsidRPr="005F3621">
        <w:tab/>
      </w:r>
      <w:r w:rsidR="0007340C"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4F2EE0">
        <w:rPr>
          <w:rFonts w:cs="Times New Roman" w:hAnsi="Times New Roman" w:ascii="Times New Roman"/>
          <w:sz w:val="24"/>
        </w:rPr>
        <w:tab/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4F2EE0">
        <w:rPr>
          <w:rFonts w:cs="Times New Roman" w:hAnsi="Times New Roman" w:ascii="Times New Roman"/>
          <w:sz w:val="24"/>
        </w:rPr>
        <w:t xml:space="preserve"> 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124A94" w:rsidP="0007340C" w:rsidR="00124A94">
      <w:pPr>
        <w:jc w:val="both"/>
      </w:pPr>
    </w:p>
    <w:p w:rsidRDefault="004F2EE0" w:rsidP="004F2EE0" w:rsidR="004F2EE0">
      <w:pPr>
        <w:ind w:firstLine="708" w:left="2832"/>
        <w:jc w:val="both"/>
      </w:pPr>
      <w:r>
        <w:t>Za točnost otpravka, ovlašteni službenik:</w:t>
      </w:r>
    </w:p>
    <w:p w:rsidRDefault="004F2EE0" w:rsidP="00422EE0" w:rsidR="004F2EE0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236B50" w:rsidP="004F2EE0" w:rsidR="00236B50">
      <w:pPr>
        <w:pStyle w:val="Odlomakpopisa"/>
        <w:jc w:val="both"/>
      </w:pP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2E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471C7F" w:rsidR="002365A5" w:rsidRPr="005F3621">
    <w:pPr>
      <w:ind w:firstLine="708" w:left="3540"/>
      <w:jc w:val="right"/>
      <w:rPr>
        <w:b/>
      </w:rPr>
    </w:pPr>
    <w:r w:rsidRPr="005F3621">
      <w:t>40-St-</w:t>
    </w:r>
    <w:r w:rsidR="00A73D4C">
      <w:t>322</w:t>
    </w:r>
    <w:r w:rsidR="00C14EA4">
      <w:t>/1</w:t>
    </w:r>
    <w:r w:rsidR="00CD4E72">
      <w:t>2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67C6"/>
    <w:rsid w:val="0002773C"/>
    <w:rsid w:val="00072DE4"/>
    <w:rsid w:val="00072EAF"/>
    <w:rsid w:val="0007340C"/>
    <w:rsid w:val="00075675"/>
    <w:rsid w:val="0008428F"/>
    <w:rsid w:val="00096615"/>
    <w:rsid w:val="000B118B"/>
    <w:rsid w:val="000C44C8"/>
    <w:rsid w:val="000C64E0"/>
    <w:rsid w:val="000D433A"/>
    <w:rsid w:val="000E5CF0"/>
    <w:rsid w:val="000F00A7"/>
    <w:rsid w:val="000F0F74"/>
    <w:rsid w:val="000F2AA5"/>
    <w:rsid w:val="00105DED"/>
    <w:rsid w:val="00107A57"/>
    <w:rsid w:val="001232C0"/>
    <w:rsid w:val="00124A94"/>
    <w:rsid w:val="001321F4"/>
    <w:rsid w:val="00167C21"/>
    <w:rsid w:val="00173107"/>
    <w:rsid w:val="00185CCC"/>
    <w:rsid w:val="00194AE3"/>
    <w:rsid w:val="001A0199"/>
    <w:rsid w:val="001A6B7B"/>
    <w:rsid w:val="001C524E"/>
    <w:rsid w:val="001F7FC3"/>
    <w:rsid w:val="00204523"/>
    <w:rsid w:val="002048C5"/>
    <w:rsid w:val="00232160"/>
    <w:rsid w:val="002365A5"/>
    <w:rsid w:val="00236B50"/>
    <w:rsid w:val="00253F68"/>
    <w:rsid w:val="00260BB0"/>
    <w:rsid w:val="00266182"/>
    <w:rsid w:val="00273A72"/>
    <w:rsid w:val="00276816"/>
    <w:rsid w:val="002809DD"/>
    <w:rsid w:val="002871B5"/>
    <w:rsid w:val="002945CB"/>
    <w:rsid w:val="002B215D"/>
    <w:rsid w:val="002B30D4"/>
    <w:rsid w:val="002B3714"/>
    <w:rsid w:val="002B7936"/>
    <w:rsid w:val="002C3D31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4329F"/>
    <w:rsid w:val="00350E42"/>
    <w:rsid w:val="00360C31"/>
    <w:rsid w:val="00361842"/>
    <w:rsid w:val="00361DF8"/>
    <w:rsid w:val="00374D53"/>
    <w:rsid w:val="003836AE"/>
    <w:rsid w:val="00392362"/>
    <w:rsid w:val="00395FE9"/>
    <w:rsid w:val="003F6490"/>
    <w:rsid w:val="00400B55"/>
    <w:rsid w:val="00412E3F"/>
    <w:rsid w:val="004148B7"/>
    <w:rsid w:val="004153F5"/>
    <w:rsid w:val="004270F7"/>
    <w:rsid w:val="00431159"/>
    <w:rsid w:val="00444A46"/>
    <w:rsid w:val="004451EF"/>
    <w:rsid w:val="0045250C"/>
    <w:rsid w:val="00465D58"/>
    <w:rsid w:val="00466525"/>
    <w:rsid w:val="00471C7F"/>
    <w:rsid w:val="0047358A"/>
    <w:rsid w:val="004845CC"/>
    <w:rsid w:val="004959CC"/>
    <w:rsid w:val="004A08FA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5376"/>
    <w:rsid w:val="004F2EE0"/>
    <w:rsid w:val="00503BE3"/>
    <w:rsid w:val="00506B19"/>
    <w:rsid w:val="00512693"/>
    <w:rsid w:val="005155A3"/>
    <w:rsid w:val="00520AF8"/>
    <w:rsid w:val="00533557"/>
    <w:rsid w:val="005420C8"/>
    <w:rsid w:val="00554211"/>
    <w:rsid w:val="00560FE4"/>
    <w:rsid w:val="00563B94"/>
    <w:rsid w:val="0058023A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46B8"/>
    <w:rsid w:val="00656144"/>
    <w:rsid w:val="00685199"/>
    <w:rsid w:val="00691E8E"/>
    <w:rsid w:val="00693F42"/>
    <w:rsid w:val="006A48C8"/>
    <w:rsid w:val="006B0885"/>
    <w:rsid w:val="006B1643"/>
    <w:rsid w:val="006C2827"/>
    <w:rsid w:val="006C2958"/>
    <w:rsid w:val="006C75CA"/>
    <w:rsid w:val="006D4DB7"/>
    <w:rsid w:val="006E4794"/>
    <w:rsid w:val="006E6D77"/>
    <w:rsid w:val="006E6DD0"/>
    <w:rsid w:val="006F244B"/>
    <w:rsid w:val="006F38F5"/>
    <w:rsid w:val="006F77C4"/>
    <w:rsid w:val="00700470"/>
    <w:rsid w:val="007025E0"/>
    <w:rsid w:val="00716272"/>
    <w:rsid w:val="00727296"/>
    <w:rsid w:val="00734483"/>
    <w:rsid w:val="0075067F"/>
    <w:rsid w:val="007644BA"/>
    <w:rsid w:val="00767103"/>
    <w:rsid w:val="007678A2"/>
    <w:rsid w:val="00776B88"/>
    <w:rsid w:val="007837E3"/>
    <w:rsid w:val="007900CD"/>
    <w:rsid w:val="00790213"/>
    <w:rsid w:val="007928E1"/>
    <w:rsid w:val="00794366"/>
    <w:rsid w:val="007A0250"/>
    <w:rsid w:val="007A0ABD"/>
    <w:rsid w:val="007B3461"/>
    <w:rsid w:val="007C4276"/>
    <w:rsid w:val="007D25D9"/>
    <w:rsid w:val="00806656"/>
    <w:rsid w:val="008100F9"/>
    <w:rsid w:val="00812721"/>
    <w:rsid w:val="008230E3"/>
    <w:rsid w:val="00830E98"/>
    <w:rsid w:val="00833CCA"/>
    <w:rsid w:val="00842B8E"/>
    <w:rsid w:val="0087771C"/>
    <w:rsid w:val="0088540A"/>
    <w:rsid w:val="00887430"/>
    <w:rsid w:val="0089370E"/>
    <w:rsid w:val="008A01F9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22E5"/>
    <w:rsid w:val="00992A1E"/>
    <w:rsid w:val="0099546C"/>
    <w:rsid w:val="009C3B39"/>
    <w:rsid w:val="009C3D69"/>
    <w:rsid w:val="009E5511"/>
    <w:rsid w:val="009F4935"/>
    <w:rsid w:val="00A10CCA"/>
    <w:rsid w:val="00A12C3D"/>
    <w:rsid w:val="00A160CD"/>
    <w:rsid w:val="00A17196"/>
    <w:rsid w:val="00A31CB4"/>
    <w:rsid w:val="00A40FAD"/>
    <w:rsid w:val="00A44857"/>
    <w:rsid w:val="00A53CB8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4157"/>
    <w:rsid w:val="00AE28C7"/>
    <w:rsid w:val="00AF4F34"/>
    <w:rsid w:val="00B01320"/>
    <w:rsid w:val="00B10441"/>
    <w:rsid w:val="00B12FAF"/>
    <w:rsid w:val="00B13648"/>
    <w:rsid w:val="00B13C32"/>
    <w:rsid w:val="00B13DA0"/>
    <w:rsid w:val="00B221F0"/>
    <w:rsid w:val="00B23158"/>
    <w:rsid w:val="00B31A63"/>
    <w:rsid w:val="00B35017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6820"/>
    <w:rsid w:val="00B91D8C"/>
    <w:rsid w:val="00B929EE"/>
    <w:rsid w:val="00B9410A"/>
    <w:rsid w:val="00BA159B"/>
    <w:rsid w:val="00BA198C"/>
    <w:rsid w:val="00BA2B06"/>
    <w:rsid w:val="00BA3428"/>
    <w:rsid w:val="00BA698F"/>
    <w:rsid w:val="00BA79A7"/>
    <w:rsid w:val="00BA7AFE"/>
    <w:rsid w:val="00BC1B22"/>
    <w:rsid w:val="00BC2753"/>
    <w:rsid w:val="00BC2D70"/>
    <w:rsid w:val="00BC7A11"/>
    <w:rsid w:val="00BE3191"/>
    <w:rsid w:val="00BE31E2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6A70"/>
    <w:rsid w:val="00C503F3"/>
    <w:rsid w:val="00C5291E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D28DF"/>
    <w:rsid w:val="00CD4E72"/>
    <w:rsid w:val="00CE350D"/>
    <w:rsid w:val="00CE4AD0"/>
    <w:rsid w:val="00CE4AF1"/>
    <w:rsid w:val="00CE541C"/>
    <w:rsid w:val="00CF7962"/>
    <w:rsid w:val="00D013AD"/>
    <w:rsid w:val="00D026BB"/>
    <w:rsid w:val="00D0609D"/>
    <w:rsid w:val="00D11115"/>
    <w:rsid w:val="00D14589"/>
    <w:rsid w:val="00D20CE5"/>
    <w:rsid w:val="00D2100F"/>
    <w:rsid w:val="00D26446"/>
    <w:rsid w:val="00D27E4F"/>
    <w:rsid w:val="00D45B56"/>
    <w:rsid w:val="00D45FC2"/>
    <w:rsid w:val="00D5779B"/>
    <w:rsid w:val="00D63402"/>
    <w:rsid w:val="00D8523B"/>
    <w:rsid w:val="00D92622"/>
    <w:rsid w:val="00D950C1"/>
    <w:rsid w:val="00DA488D"/>
    <w:rsid w:val="00DB57AB"/>
    <w:rsid w:val="00DB5C6B"/>
    <w:rsid w:val="00DB6978"/>
    <w:rsid w:val="00DC0B5A"/>
    <w:rsid w:val="00DC5CAD"/>
    <w:rsid w:val="00DD1ABE"/>
    <w:rsid w:val="00DE2969"/>
    <w:rsid w:val="00DF167C"/>
    <w:rsid w:val="00DF4DE0"/>
    <w:rsid w:val="00E17ED1"/>
    <w:rsid w:val="00E31E77"/>
    <w:rsid w:val="00E32F0D"/>
    <w:rsid w:val="00E403AC"/>
    <w:rsid w:val="00E54BAE"/>
    <w:rsid w:val="00E66974"/>
    <w:rsid w:val="00E737C0"/>
    <w:rsid w:val="00E9342C"/>
    <w:rsid w:val="00EA3DBD"/>
    <w:rsid w:val="00EB0A1E"/>
    <w:rsid w:val="00EB0E50"/>
    <w:rsid w:val="00EC0FC1"/>
    <w:rsid w:val="00EC396C"/>
    <w:rsid w:val="00EE1C6F"/>
    <w:rsid w:val="00F17AAA"/>
    <w:rsid w:val="00F22F04"/>
    <w:rsid w:val="00F3024F"/>
    <w:rsid w:val="00F452FA"/>
    <w:rsid w:val="00F460A1"/>
    <w:rsid w:val="00F464A3"/>
    <w:rsid w:val="00F5449A"/>
    <w:rsid w:val="00F82CEF"/>
    <w:rsid w:val="00F86E5D"/>
    <w:rsid w:val="00F8772A"/>
    <w:rsid w:val="00F92F05"/>
    <w:rsid w:val="00FA5ABB"/>
    <w:rsid w:val="00FA7913"/>
    <w:rsid w:val="00FA7D65"/>
    <w:rsid w:val="00FB7777"/>
    <w:rsid w:val="00FC10F8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EE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EE0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EE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EE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EE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EE0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EE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EE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815</properties:Words>
  <properties:Characters>4474</properties:Characters>
  <properties:Lines>115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2018-04-24T11:54:00Z</dcterms:created>
  <dc:creator>BISERKA CALIC</dc:creator>
  <cp:lastModifiedBy>Valentina Delač</cp:lastModifiedBy>
  <cp:lastPrinted>2018-04-24T11:55:00Z</cp:lastPrinted>
  <dcterms:modified xmlns:xsi="http://www.w3.org/2001/XMLSchema-instance" xsi:type="dcterms:W3CDTF">2018-04-24T11:55:00Z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(Fokus nekretnine  Rješenje dosuda  sp5 b2 kapital.docx)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