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189f" w14:paraId="e34189f" w:rsidRDefault="00AE649C" w:rsidP="00FA5B5E" w:rsidR="00AE649C" w:rsidRPr="00B76F3C">
      <w:pPr>
        <w:pStyle w:val="Naslov3"/>
        <w15:collapsed w:val="false"/>
      </w:pPr>
      <w:bookmarkStart w:name="_GoBack" w:id="0"/>
      <w:bookmarkEnd w:id="0"/>
    </w:p>
    <w:p w:rsidRDefault="00937FF9" w:rsidP="008E0A29" w:rsidR="008E0A29" w:rsidRPr="008E0A29">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E0A29" w:rsidRPr="008E0A29">
        <w:rPr>
          <w:rFonts w:cs="Times New Roman" w:eastAsia="Arial Unicode MS"/>
          <w:bCs/>
          <w:lang w:eastAsia="hr-HR"/>
        </w:rPr>
        <w:t>REPUBLIKA HRVATSKA</w:t>
      </w:r>
    </w:p>
    <w:p w:rsidRDefault="008E0A29" w:rsidP="008E0A29" w:rsidR="008E0A29" w:rsidRPr="008E0A29">
      <w:pPr>
        <w:spacing w:after="0"/>
        <w:jc w:val="both"/>
        <w:rPr>
          <w:rFonts w:cs="Times New Roman" w:eastAsia="Times New Roman"/>
          <w:b/>
          <w:szCs w:val="20"/>
          <w:lang w:val="en-US"/>
        </w:rPr>
      </w:pPr>
      <w:r w:rsidRPr="008E0A29">
        <w:rPr>
          <w:rFonts w:cs="Times New Roman" w:eastAsia="Times New Roman"/>
          <w:b/>
          <w:lang w:val="en-AU"/>
        </w:rPr>
        <w:t xml:space="preserve">TRGOVAČKI SUD U SPLITU </w:t>
      </w:r>
      <w:r w:rsidRPr="008E0A29">
        <w:rPr>
          <w:rFonts w:cs="Times New Roman" w:eastAsia="Times New Roman"/>
          <w:lang w:val="en-AU"/>
        </w:rPr>
        <w:t xml:space="preserve">            </w:t>
      </w:r>
      <w:r w:rsidRPr="008E0A29">
        <w:rPr>
          <w:rFonts w:cs="Times New Roman" w:eastAsia="Times New Roman"/>
          <w:lang w:val="en-AU"/>
        </w:rPr>
        <w:tab/>
      </w:r>
      <w:r w:rsidRPr="008E0A29">
        <w:rPr>
          <w:rFonts w:cs="Times New Roman" w:eastAsia="Times New Roman"/>
          <w:lang w:val="en-AU"/>
        </w:rPr>
        <w:tab/>
      </w:r>
      <w:r w:rsidRPr="008E0A29">
        <w:rPr>
          <w:rFonts w:cs="Times New Roman" w:eastAsia="Times New Roman"/>
          <w:lang w:val="en-AU"/>
        </w:rPr>
        <w:tab/>
        <w:t xml:space="preserve">      </w:t>
      </w:r>
      <w:r w:rsidRPr="008E0A29">
        <w:rPr>
          <w:rFonts w:cs="Times New Roman" w:eastAsia="Times New Roman"/>
          <w:b/>
          <w:lang w:val="en-AU"/>
        </w:rPr>
        <w:t xml:space="preserve">Broj: 14. </w:t>
      </w:r>
      <w:r w:rsidRPr="008E0A29">
        <w:rPr>
          <w:rFonts w:cs="Times New Roman" w:eastAsia="Times New Roman"/>
          <w:b/>
          <w:lang w:val="en-US"/>
        </w:rPr>
        <w:t>St-87/2015.</w:t>
      </w:r>
    </w:p>
    <w:p w:rsidRDefault="008E0A29" w:rsidP="008E0A29" w:rsidR="008E0A29" w:rsidRPr="008E0A29">
      <w:pPr>
        <w:spacing w:after="0"/>
        <w:rPr>
          <w:rFonts w:cs="Times New Roman" w:eastAsia="Times New Roman"/>
          <w:b/>
          <w:szCs w:val="20"/>
          <w:lang w:val="en-US"/>
        </w:rPr>
      </w:pPr>
      <w:r w:rsidRPr="008E0A29">
        <w:rPr>
          <w:rFonts w:cs="Times New Roman" w:eastAsia="Times New Roman"/>
          <w:b/>
          <w:szCs w:val="20"/>
          <w:lang w:val="en-US"/>
        </w:rPr>
        <w:t>Sukoišanska 6. - 21 000  S P L I T</w:t>
      </w:r>
    </w:p>
    <w:p w:rsidRDefault="008E0A29" w:rsidP="008E0A29" w:rsidR="008E0A29" w:rsidRPr="008E0A29">
      <w:pPr>
        <w:spacing w:after="0"/>
        <w:rPr>
          <w:rFonts w:cs="Times New Roman" w:eastAsia="Times New Roman"/>
          <w:szCs w:val="20"/>
        </w:rPr>
      </w:pPr>
    </w:p>
    <w:p w:rsidRDefault="008E0A29" w:rsidP="008E0A29" w:rsidR="008E0A29" w:rsidRPr="008E0A29">
      <w:pPr>
        <w:spacing w:after="0"/>
        <w:rPr>
          <w:rFonts w:cs="Times New Roman" w:eastAsia="Times New Roman"/>
          <w:szCs w:val="20"/>
        </w:rPr>
      </w:pPr>
    </w:p>
    <w:p w:rsidRDefault="008E0A29" w:rsidP="008E0A29" w:rsidR="008E0A29" w:rsidRPr="008E0A29">
      <w:pPr>
        <w:spacing w:after="0"/>
        <w:jc w:val="center"/>
        <w:rPr>
          <w:rFonts w:cs="Times New Roman" w:eastAsia="Calibri" w:hAnsi="Calibri" w:ascii="Calibri"/>
          <w:b/>
          <w:sz w:val="22"/>
          <w:szCs w:val="22"/>
        </w:rPr>
      </w:pPr>
    </w:p>
    <w:p w:rsidRDefault="008E0A29" w:rsidP="008E0A29" w:rsidR="008E0A29" w:rsidRPr="008E0A29">
      <w:pPr>
        <w:spacing w:after="0"/>
        <w:jc w:val="center"/>
        <w:rPr>
          <w:rFonts w:cs="Times New Roman" w:eastAsia="Calibri"/>
          <w:b/>
          <w:bCs/>
        </w:rPr>
      </w:pPr>
      <w:r w:rsidRPr="008E0A29">
        <w:rPr>
          <w:rFonts w:cs="Times New Roman" w:eastAsia="Calibri"/>
          <w:b/>
          <w:bCs/>
        </w:rPr>
        <w:t>R E P U B L I K A    H R V A T S K A</w:t>
      </w:r>
    </w:p>
    <w:p w:rsidRDefault="008E0A29" w:rsidP="008E0A29" w:rsidR="008E0A29" w:rsidRPr="008E0A29">
      <w:pPr>
        <w:spacing w:after="0"/>
        <w:jc w:val="center"/>
        <w:rPr>
          <w:rFonts w:cs="Times New Roman" w:eastAsia="Times New Roman"/>
          <w:b/>
          <w:lang w:val="en-US"/>
        </w:rPr>
      </w:pPr>
    </w:p>
    <w:p w:rsidRDefault="008E0A29" w:rsidP="008E0A29" w:rsidR="008E0A29" w:rsidRPr="008E0A29">
      <w:pPr>
        <w:spacing w:after="0"/>
        <w:jc w:val="center"/>
        <w:rPr>
          <w:rFonts w:cs="Times New Roman" w:eastAsia="Times New Roman"/>
          <w:b/>
          <w:lang w:val="en-US"/>
        </w:rPr>
      </w:pPr>
      <w:r w:rsidRPr="008E0A29">
        <w:rPr>
          <w:rFonts w:cs="Times New Roman" w:eastAsia="Times New Roman"/>
          <w:b/>
          <w:lang w:val="en-US"/>
        </w:rPr>
        <w:t>R J E Š E N J E</w:t>
      </w:r>
    </w:p>
    <w:p w:rsidRDefault="008E0A29" w:rsidP="008E0A29" w:rsidR="008E0A29" w:rsidRPr="008E0A29">
      <w:pPr>
        <w:spacing w:after="0"/>
        <w:jc w:val="center"/>
        <w:rPr>
          <w:rFonts w:cs="Times New Roman" w:eastAsia="Times New Roman"/>
          <w:b/>
          <w:lang w:val="en-US"/>
        </w:rPr>
      </w:pPr>
      <w:r w:rsidRPr="008E0A29">
        <w:rPr>
          <w:rFonts w:cs="Times New Roman" w:eastAsia="Times New Roman"/>
          <w:b/>
          <w:lang w:val="en-US"/>
        </w:rPr>
        <w:t>o dosudi</w:t>
      </w:r>
    </w:p>
    <w:p w:rsidRDefault="008E0A29" w:rsidP="008E0A29" w:rsidR="008E0A29" w:rsidRPr="008E0A29">
      <w:pPr>
        <w:spacing w:after="0"/>
        <w:jc w:val="center"/>
        <w:rPr>
          <w:rFonts w:cs="Times New Roman" w:eastAsia="Calibri" w:hAnsi="Calibri" w:ascii="Calibri"/>
          <w:b/>
          <w:sz w:val="22"/>
          <w:szCs w:val="22"/>
        </w:rPr>
      </w:pPr>
    </w:p>
    <w:p w:rsidRDefault="008E0A29" w:rsidP="008E0A29" w:rsidR="008E0A29" w:rsidRPr="008E0A29">
      <w:pPr>
        <w:spacing w:after="0"/>
        <w:jc w:val="center"/>
        <w:rPr>
          <w:rFonts w:cs="Times New Roman" w:eastAsia="Calibri" w:hAnsi="Calibri" w:ascii="Calibri"/>
          <w:b/>
          <w:sz w:val="22"/>
          <w:szCs w:val="22"/>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rPr>
        <w:tab/>
        <w:t xml:space="preserve">Trgovački sud u Splitu, po stečajnom sudcu Jozi Ćaleta, u stečajnom postupku nad trgovačkim društvom kao stečajnim Dužnikom: </w:t>
      </w:r>
      <w:r w:rsidRPr="008E0A29">
        <w:rPr>
          <w:rFonts w:cs="Times New Roman" w:eastAsia="Times New Roman"/>
          <w:lang w:val="en-US"/>
        </w:rPr>
        <w:t>KRIK, d.o.o., u stečaju, Split, (Grad Split), Put Stinica bb, OIB: 64670535003. (Dužnik, stečajni Dužnik), kojega zastupa stečajni upravitelji Frano Krišto, iz Splita, Dubrovačka 3.a, odlučujući o dosudi imovine kupcu, nakon dražbenog ročišta održanog dana 06. prosinca 2016. godine, dana 07. prosinca 2016. godine, izvan-raspravno,</w:t>
      </w:r>
    </w:p>
    <w:p w:rsidRDefault="008E0A29" w:rsidP="008E0A29" w:rsidR="008E0A29" w:rsidRPr="008E0A29">
      <w:pPr>
        <w:spacing w:after="0"/>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center"/>
        <w:rPr>
          <w:rFonts w:cs="Times New Roman" w:eastAsia="Times New Roman"/>
          <w:bCs/>
          <w:lang w:val="en-US"/>
        </w:rPr>
      </w:pPr>
      <w:r w:rsidRPr="008E0A29">
        <w:rPr>
          <w:rFonts w:cs="Times New Roman" w:eastAsia="Times New Roman"/>
          <w:bCs/>
          <w:lang w:val="en-US"/>
        </w:rPr>
        <w:t>r i j e š i o   j e</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w:t>
      </w:r>
      <w:r w:rsidRPr="008E0A29">
        <w:rPr>
          <w:rFonts w:cs="Times New Roman" w:eastAsia="Times New Roman"/>
          <w:b/>
          <w:lang w:val="en-US"/>
        </w:rPr>
        <w:t>1.</w:t>
      </w:r>
      <w:r w:rsidRPr="008E0A29">
        <w:rPr>
          <w:rFonts w:cs="Times New Roman" w:eastAsia="Times New Roman"/>
          <w:lang w:val="en-US"/>
        </w:rPr>
        <w:t xml:space="preserve"> Ponuditelju-Kupcu: Toni Rakić, Ravča 27, Vrgorac, OIB: 62421503745, dosuđuje se </w:t>
      </w:r>
      <w:r w:rsidRPr="008E0A29">
        <w:rPr>
          <w:rFonts w:cs="Times New Roman" w:eastAsia="Times New Roman"/>
          <w:b/>
          <w:u w:val="single"/>
          <w:lang w:val="en-US"/>
        </w:rPr>
        <w:t>nekretnina,</w:t>
      </w:r>
      <w:r w:rsidRPr="008E0A29">
        <w:rPr>
          <w:rFonts w:cs="Times New Roman" w:eastAsia="Times New Roman"/>
          <w:b/>
          <w:lang w:val="en-US"/>
        </w:rPr>
        <w:t xml:space="preserve"> stan,</w:t>
      </w:r>
      <w:r w:rsidRPr="008E0A29">
        <w:rPr>
          <w:rFonts w:cs="Times New Roman" w:eastAsia="Times New Roman"/>
          <w:lang w:val="en-US"/>
        </w:rPr>
        <w:t xml:space="preserve"> u Splitu, upisana u zemljišne knjige Općinskog suda u Splitu, Zemljišnoknjižni odjel Split, broj uloška: 20279, Poduložak 61, označena kao čest. zem. 3743/4, Oznaka zemljišta: ZGRADA MJEŠOVITE UPORABE, SULIMANČEVA 5, ZGRADA B, Katastarska općina: Split, zemljišnoknjižne oznake Općinskog suda u Splitu, Zemljišnoknjižni odjel Split, u Listu B-Vlastovnica: 61. Suvlasnički dio: 16801/541642 ETAŽNO VLASNIŠTVO (E-61), 1. dijela koji je suvlasnički dio povezan sa cijelinom stana br. 9, na III (trećem) katu zgrade “B”, anagrafske oznake Sulimančeva 5, koji se sastoji od sobe, kuhinje, dnevnog boravka i blagovaonice, WC-a, kupatila, hodnika, ulaza i spreme, ukupne površine 78,31 m2 te kao pripatka loggie površine 4,08 m2. Stanu pripada sprema br. 3, površine 85,62 m2 (korisna 36,47 m2), smještena na tavanu zgrade “B”, koja je zgrada sagrađena na čestici zemlje 3743/4, ZU 20279, k.o. Split, označena kao: ZGRADA MJEŠOVITE UPORABE, SULIMANČEVA 5, ZGRADA B, stvarno i zemljišnoknjižno vlasništvo stečajnog Dužnika, što je isti Kupac kao najpovoljniji ponuditelj kupio od stečajnog Dužnika za kupoprodajnu cijenu-kupovninu od: 1.130.000,00 kuna, (slovima: jedanmilijunisto-tridesettusćakuna), javnim nadmetanjem koje je održano na ročištu kod Trgovačkog suda u Splitu dana 06. prosinca 2016. godine.</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w:t>
      </w:r>
      <w:r w:rsidRPr="008E0A29">
        <w:rPr>
          <w:rFonts w:cs="Times New Roman" w:eastAsia="Times New Roman"/>
          <w:b/>
          <w:lang w:val="en-US"/>
        </w:rPr>
        <w:t>2.</w:t>
      </w:r>
      <w:r w:rsidRPr="008E0A29">
        <w:rPr>
          <w:rFonts w:cs="Times New Roman" w:eastAsia="Times New Roman"/>
          <w:lang w:val="en-US"/>
        </w:rPr>
        <w:t xml:space="preserve"> Određuje se – nakon pravomoćnosti ovog Rješenja o dosudi i nakon što Ponuditelj-Kupac iz točke 1, ovog Rješenja plati kupoprodajnu cijenu-kupovninu umanjenu za iznos plaćene jamčevine te nakon što plati pripadajuće poreze i sve to u roku od 30. (trideset) dana </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b/>
          <w:lang w:val="en-US"/>
        </w:rPr>
      </w:pPr>
      <w:r w:rsidRPr="008E0A29">
        <w:rPr>
          <w:rFonts w:cs="Times New Roman" w:eastAsia="Times New Roman"/>
          <w:lang w:val="en-US"/>
        </w:rPr>
        <w:t xml:space="preserve">                                                                     </w:t>
      </w:r>
      <w:r w:rsidRPr="008E0A29">
        <w:rPr>
          <w:rFonts w:cs="Times New Roman" w:eastAsia="Times New Roman"/>
          <w:b/>
          <w:lang w:val="en-US"/>
        </w:rPr>
        <w:t>- 2 -</w:t>
      </w:r>
      <w:r w:rsidRPr="008E0A29">
        <w:rPr>
          <w:rFonts w:cs="Times New Roman" w:eastAsia="Times New Roman"/>
          <w:lang w:val="en-US"/>
        </w:rPr>
        <w:t xml:space="preserve">                                   </w:t>
      </w:r>
      <w:r w:rsidRPr="008E0A29">
        <w:rPr>
          <w:rFonts w:cs="Times New Roman" w:eastAsia="Times New Roman"/>
          <w:b/>
          <w:lang w:val="en-US"/>
        </w:rPr>
        <w:t>Broj: 14. St-87/2015.</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računajući od dana primitka obavijesti o prihvaćanju ponude, održanog ročišta dana 06. prosinca 2016. godine – upis prava vlasništva na navedenoj nekretnini iz točke 1, ovog Rješenja na ime Ponuditelja-Kupca: Toni Rakić, Ravča 27, Vrgorac, OIB: 62421503745, u zemljišnim knjigama Općinskog suda u Splitu, Zemljišnoknjižni odjel Split, Katastarska općina Split te se istovremeno određuje i upis brisanja upisanoga stvarnog prava vlasništva sa imena stečajnog Dužnika: KRIK, d.o.o., u stečaju, Split, (Grad Split), Put Stinica bb, OIB: 64670535003. kao i upis brisanja zabilježaba kako slijedi: </w:t>
      </w:r>
    </w:p>
    <w:p w:rsidRDefault="008E0A29" w:rsidP="008E0A29" w:rsidR="008E0A29" w:rsidRPr="008E0A29">
      <w:pPr>
        <w:spacing w:after="0"/>
        <w:jc w:val="both"/>
        <w:rPr>
          <w:rFonts w:cs="Times New Roman" w:eastAsia="Times New Roman"/>
          <w:lang w:eastAsia="hr-HR" w:val="en-US"/>
        </w:rPr>
      </w:pP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upisane dana 28. 04. 2014. broj Z-4395/14, u listu B-Vlastovnica, ovog sadržaja: Na temelju primjerka prijedloga za ovrhu, zaprimljenog kod Općinskog suda u Splitu, dana 24. travnja 2014. godine, zaprimljenog po službenoj dužnosti i odredbe članka 84.a) Zakona o zemljišnim knjigama („Narodne novine“ broj 91/96, 114/01, 100/04, 107/07, 152/08 i 55/13) zabilježuje se pokretanje ovršnog postupka koji se vodi pred Općinskim sudom u Splitu, pod poslovnim br. OVR-2786/2014, u pravnoj stvari SCHRACK TECHNIK d.o.o. Zagreb, Zavrtnica 1, OIB: 36365310424, kao ovrhovoditelja i KRIK d.o.o. Split, Put Stinica bb, OIB: 64670535003, kao ovršenika, glede 16801/541642 dijela, koji je suvlasnički dio povezan s cjelinom stana br. 9, na III. (trećem) katu, opisanog u listu B, vlasništvo ovršenika, za cijelo; </w:t>
      </w:r>
    </w:p>
    <w:p w:rsidRDefault="008E0A29" w:rsidP="008E0A29" w:rsidR="008E0A29" w:rsidRPr="008E0A29">
      <w:pPr>
        <w:spacing w:after="0"/>
        <w:jc w:val="both"/>
        <w:rPr>
          <w:rFonts w:cs="Times New Roman" w:eastAsia="Times New Roman"/>
          <w:lang w:eastAsia="hr-HR" w:val="en-US"/>
        </w:rPr>
      </w:pP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upisane dana 18. 08. 2014. broj Z-8399/14, u listu B-Vlastovnica, ovog sadržaja: Na temelju prijedloga za ovrhu na temelju vjerodostojne isprave na nekretninama ovršenika zaprimljenog kod javnog bilježnika Mirjane Popovac u Splitu, Mažuranićevo šetalište 13 pod poslovnim brojem: Ovrv-7381/14 dana 30. srpnja 2014. godine, zabilježuje se pokretanje postupka ovrhe na 16801/541642 dijela, koji je suvlasnički dio povezan s cjelinom stana br. 9, na III. (trećem) katu zgrade „B“, anagrafske oznake Sulimančeva 5, pripatka loggie i spreme br. 3, vlasništva ovršenika Krik d.o.o., Split, Put Stinica bb, OIB: 64670535003, za cijelo, utvrđenjem vrijednosti nekretnine, njenom prodajom i namirenjem ovrhovoditelja Petrokov d.o.o. iz Zagreba, Mrkšina 52/d, OIB: 42599613313, iz novčanog iznosa dobivenog prodajom nekretnine; </w:t>
      </w:r>
    </w:p>
    <w:p w:rsidRDefault="008E0A29" w:rsidP="008E0A29" w:rsidR="008E0A29" w:rsidRPr="008E0A29">
      <w:pPr>
        <w:spacing w:after="0"/>
        <w:jc w:val="both"/>
        <w:rPr>
          <w:rFonts w:cs="Times New Roman" w:eastAsia="Times New Roman"/>
          <w:lang w:eastAsia="hr-HR" w:val="en-US"/>
        </w:rPr>
      </w:pP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upisane dana 28. 08. 2015. broj Z-10184/15, u listu B-Vlastovnica, ovog sadržaja: Na temelju Rješenja o ovrsi Općinskog suda u Splitu, broj: Ovr-106/15 „U Splitu, 2. veljače 2015. godine“, zabilježuje se ovrha glede 1474/541642 dijela, koji je suvlasnički dio povezan s cjelinom garaže br. 11, vlasništva Krik, d.o.o., Split, Put Stinica bb, OIB: 64670535003, za cijelo (kao ovršenika), radi utvrđenja vrijednosti nekretnine, njenom prodajom i namirenjem Ćurčić Dragana, Split, Lovački put 5, OIB: 68856022813 (kao ovrhovoditelja), iz iznosa dobivenog prodajom, sa prvenstvenim redom od dana, 02. veljače 2015. godine pod br. Z-1140/15; </w:t>
      </w:r>
    </w:p>
    <w:p w:rsidRDefault="008E0A29" w:rsidP="008E0A29" w:rsidR="008E0A29" w:rsidRPr="008E0A29">
      <w:pPr>
        <w:spacing w:after="0"/>
        <w:jc w:val="both"/>
        <w:rPr>
          <w:rFonts w:cs="Times New Roman" w:eastAsia="Times New Roman"/>
          <w:lang w:eastAsia="hr-HR" w:val="en-US"/>
        </w:rPr>
      </w:pP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upisane dana 18. 11. 2015. broj Z-13574/15, u listu B-Vlastovnica, ovog sadržaja: Temeljem rješenja od 16. studenog 2015. posl. br.: St-87/2015 Trgovačkog suda u Splitu, zabilježuje se otvaranje stečajnog postupka nad Krik, d.o.o., Split, Put Stinica bb(OIB: 64670535003),</w:t>
      </w:r>
    </w:p>
    <w:p w:rsidRDefault="008E0A29" w:rsidP="008E0A29" w:rsidR="008E0A29" w:rsidRPr="008E0A29">
      <w:pPr>
        <w:spacing w:after="0"/>
        <w:jc w:val="both"/>
        <w:rPr>
          <w:rFonts w:cs="Times New Roman" w:eastAsia="Times New Roman"/>
          <w:lang w:eastAsia="hr-HR"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koje će sve upise provesti Općinski sud u Splitu, Zemljišnoknjižni odjel Split, nakon primitka ovog Rješenja o dosudi sa potvrdom o pravomoćnosti i potvrde ovog Suda o tome kako je Ponuditelj-Kupac platio kupoprodajnu cijenu-kupovninu sukladno ovom Rješenju o dosudi.</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b/>
          <w:lang w:val="en-US"/>
        </w:rPr>
      </w:pPr>
      <w:r w:rsidRPr="008E0A29">
        <w:rPr>
          <w:rFonts w:cs="Times New Roman" w:eastAsia="Times New Roman"/>
          <w:lang w:val="en-US"/>
        </w:rPr>
        <w:t xml:space="preserve">                                                                     </w:t>
      </w:r>
      <w:r w:rsidRPr="008E0A29">
        <w:rPr>
          <w:rFonts w:cs="Times New Roman" w:eastAsia="Times New Roman"/>
          <w:b/>
          <w:lang w:val="en-US"/>
        </w:rPr>
        <w:t>- 3 -</w:t>
      </w:r>
      <w:r w:rsidRPr="008E0A29">
        <w:rPr>
          <w:rFonts w:cs="Times New Roman" w:eastAsia="Times New Roman"/>
          <w:lang w:val="en-US"/>
        </w:rPr>
        <w:t xml:space="preserve">                                   </w:t>
      </w:r>
      <w:r w:rsidRPr="008E0A29">
        <w:rPr>
          <w:rFonts w:cs="Times New Roman" w:eastAsia="Times New Roman"/>
          <w:b/>
          <w:lang w:val="en-US"/>
        </w:rPr>
        <w:t>Broj: 14. St-87/2015.</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ind w:firstLine="708"/>
        <w:jc w:val="both"/>
        <w:rPr>
          <w:rFonts w:cs="Times New Roman" w:eastAsia="Times New Roman"/>
          <w:lang w:val="en-US"/>
        </w:rPr>
      </w:pPr>
      <w:r w:rsidRPr="008E0A29">
        <w:rPr>
          <w:rFonts w:cs="Times New Roman" w:eastAsia="Times New Roman"/>
          <w:b/>
          <w:lang w:val="en-US"/>
        </w:rPr>
        <w:t>3.</w:t>
      </w:r>
      <w:r w:rsidRPr="008E0A29">
        <w:rPr>
          <w:rFonts w:cs="Times New Roman" w:eastAsia="Times New Roman"/>
          <w:lang w:val="en-US"/>
        </w:rPr>
        <w:t xml:space="preserve"> Nakon pravomoćnosti ovog Rješenja o dosudi i nakon što Ponuditelj-Kupac plati kupoprodajnu cijenu-kupovninu umanjenu za iznos plaćene jamčevine te nakon što plati i pripadajuće poreze, Sud će donijeti zaključak o predaji kupljene i ovim Rješenjem dosuđene imovine Ponuditelju-Kupcu.</w:t>
      </w:r>
    </w:p>
    <w:p w:rsidRDefault="008E0A29" w:rsidP="008E0A29" w:rsidR="008E0A29" w:rsidRPr="008E0A29">
      <w:pPr>
        <w:spacing w:after="0"/>
        <w:ind w:firstLine="708"/>
        <w:jc w:val="both"/>
        <w:rPr>
          <w:rFonts w:cs="Times New Roman" w:eastAsia="Times New Roman"/>
          <w:lang w:val="en-US"/>
        </w:rPr>
      </w:pPr>
    </w:p>
    <w:p w:rsidRDefault="008E0A29" w:rsidP="008E0A29" w:rsidR="008E0A29" w:rsidRPr="008E0A29">
      <w:pPr>
        <w:spacing w:after="0"/>
        <w:jc w:val="center"/>
        <w:rPr>
          <w:rFonts w:cs="Times New Roman" w:eastAsia="Times New Roman"/>
          <w:bCs/>
          <w:lang w:val="en-US"/>
        </w:rPr>
      </w:pPr>
      <w:r w:rsidRPr="008E0A29">
        <w:rPr>
          <w:rFonts w:cs="Times New Roman" w:eastAsia="Times New Roman"/>
          <w:bCs/>
          <w:lang w:val="en-US"/>
        </w:rPr>
        <w:t>Obrazloženje</w:t>
      </w:r>
    </w:p>
    <w:p w:rsidRDefault="008E0A29" w:rsidP="008E0A29" w:rsidR="008E0A29" w:rsidRPr="008E0A29">
      <w:pPr>
        <w:spacing w:after="0"/>
        <w:jc w:val="center"/>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U stečajnom postupku koji se kod ovog Suda vodi nad uvodno navedenim stečajnim Dužnikom, oglašavana je prodaja u izrijeci ovog Rješenja navedene imovine stečajnog Dužnika i to usmenim javnim nadmetanjem. </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Na dražbenom ročištu održanom kod ovog Suda dana 06. prosinca 2016. godine, sudjelovao je i u izrijeci navedeni Toni Rakić kao Ponuditelj-Kupac, zajedno sa ponuditeljima Antom Jokanovićom, iz Splita i Matom Knezovićom, iz Splita, za kupnju u izrijeci navedene imovine Dužnika. Tijekom održavanja dražbe po načelu </w:t>
      </w:r>
      <w:r w:rsidRPr="008E0A29">
        <w:rPr>
          <w:rFonts w:cs="Times New Roman" w:eastAsia="Times New Roman"/>
          <w:i/>
          <w:lang w:val="en-US"/>
        </w:rPr>
        <w:t>tko da više</w:t>
      </w:r>
      <w:r w:rsidRPr="008E0A29">
        <w:rPr>
          <w:rFonts w:cs="Times New Roman" w:eastAsia="Times New Roman"/>
          <w:lang w:val="en-US"/>
        </w:rPr>
        <w:t>, Toni Rakić je za kupnju navedene imovine Dužnika ponudio veću cijenu od ostalih dvoje Ponuditelja, čime je ispunio uvjete za dosuditi mu kupljenu imovinu za ponuđenu cijenu, navedenu u izrijeci ovog Rješenja, što se ostvaruje ovim Rješenjem o dosudi.</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w:t>
      </w:r>
    </w:p>
    <w:p w:rsidRDefault="008E0A29" w:rsidP="008E0A29" w:rsidR="008E0A29" w:rsidRPr="008E0A29">
      <w:pPr>
        <w:spacing w:after="0"/>
        <w:ind w:firstLine="720"/>
        <w:jc w:val="both"/>
        <w:rPr>
          <w:rFonts w:cs="Times New Roman" w:eastAsia="Times New Roman"/>
          <w:lang w:val="en-US"/>
        </w:rPr>
      </w:pPr>
      <w:r w:rsidRPr="008E0A29">
        <w:rPr>
          <w:rFonts w:cs="Times New Roman" w:eastAsia="Times New Roman"/>
          <w:lang w:val="en-US"/>
        </w:rPr>
        <w:t>Navedena je imovina prodavana u ovome stečajnom postupku odgovarajućom primjenom pravila ovršnog postupka, sukladno članku članka 164, Stečajnog zakona (</w:t>
      </w:r>
      <w:r w:rsidRPr="008E0A29">
        <w:rPr>
          <w:rFonts w:cs="Times New Roman" w:eastAsia="Times New Roman"/>
          <w:i/>
          <w:lang w:val="en-US"/>
        </w:rPr>
        <w:t>Narodne novine,</w:t>
      </w:r>
      <w:r w:rsidRPr="008E0A29">
        <w:rPr>
          <w:rFonts w:cs="Times New Roman" w:eastAsia="Times New Roman"/>
          <w:lang w:val="en-US"/>
        </w:rPr>
        <w:t xml:space="preserve"> br.: 44/96, 29/99, 129/00, 123/03, 197/03, 82/06, 116/10, 25/12. i 133/12, dalje: SZ, u vezi sa člankom 441, Stečajnog zakona, </w:t>
      </w:r>
      <w:r w:rsidRPr="008E0A29">
        <w:rPr>
          <w:rFonts w:cs="Times New Roman" w:eastAsia="Times New Roman"/>
          <w:i/>
          <w:lang w:val="en-US"/>
        </w:rPr>
        <w:t>Narodne novine</w:t>
      </w:r>
      <w:r w:rsidRPr="008E0A29">
        <w:rPr>
          <w:rFonts w:cs="Times New Roman" w:eastAsia="Times New Roman"/>
          <w:lang w:val="en-US"/>
        </w:rPr>
        <w:t>, br.: 71/15, dalje: SZ/15), uz odgovarajuću primjenu propisa o ovrsi sukladno pravilima Ovršnog zakona (</w:t>
      </w:r>
      <w:r w:rsidRPr="008E0A29">
        <w:rPr>
          <w:rFonts w:cs="Times New Roman" w:eastAsia="Times New Roman"/>
          <w:i/>
          <w:lang w:val="en-US"/>
        </w:rPr>
        <w:t>Narodne novine,</w:t>
      </w:r>
      <w:r w:rsidRPr="008E0A29">
        <w:rPr>
          <w:rFonts w:cs="Times New Roman" w:eastAsia="Times New Roman"/>
          <w:lang w:val="en-US"/>
        </w:rPr>
        <w:t xml:space="preserve"> br.: 112/12, 25/13.-članak 101, Zakona o izmjenama i dopunama Zakona o parničnom postupku i 93/14, dalje: OZ).</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riješenje (riješenje o dosudi)…. (stavak 4).</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Sukladno navedenim odredbama OZ i SZ te svemu naprijed navedenom, riješeno je kao u izrijeci ovog Rješenja pod točkom 1.</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Nekretnina navedena u izrijeci ovog Rješenja upisat će se u zemljišnim knjigama kao vlasništvo, na ime, Ponuditelja-Kupca: Toni Rakić, nakon što isti plati kupoprodajnu cijenu – kupovninu, umanjenu za iznos plaćene jamčevine te nakon što plati pripadajuće poreze i to u roku od 30. (trideset) dana računajući od dana održanog ročišta za prodaju – 06. prosinca 2016. godine, kada je isti i obaviješten o prihvaćanju ponude i nakon što ovo Rješenje o dosudi postane pravomoćno, kojom će se prilikom u zemljišnim knjigama izvršiti i upis brisanja prava vlasništva sa istih nekretnina sa imena stečajnog Dužnika kao prodavatelja te upis brisanja upisanih zabilježaba sa iste nekretnine a koje su navedene u izrijeci ovog Rješenja, kako je to sve i navedeno u točki 2, izrijeke ovog Rješenja, sve temeljem članka 108, stavak 1. i 3, OZ. </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b/>
          <w:szCs w:val="20"/>
          <w:lang w:val="en-US"/>
        </w:rPr>
      </w:pPr>
      <w:r w:rsidRPr="008E0A29">
        <w:rPr>
          <w:rFonts w:cs="Times New Roman" w:eastAsia="Times New Roman"/>
          <w:szCs w:val="20"/>
          <w:lang w:val="en-US"/>
        </w:rPr>
        <w:t xml:space="preserve">                                                                     </w:t>
      </w:r>
      <w:r w:rsidRPr="008E0A29">
        <w:rPr>
          <w:rFonts w:cs="Times New Roman" w:eastAsia="Times New Roman"/>
          <w:b/>
          <w:szCs w:val="20"/>
          <w:lang w:val="en-US"/>
        </w:rPr>
        <w:t>- 4 -</w:t>
      </w:r>
      <w:r w:rsidRPr="008E0A29">
        <w:rPr>
          <w:rFonts w:cs="Times New Roman" w:eastAsia="Times New Roman"/>
          <w:szCs w:val="20"/>
          <w:lang w:val="en-US"/>
        </w:rPr>
        <w:t xml:space="preserve">                               </w:t>
      </w:r>
      <w:r w:rsidRPr="008E0A29">
        <w:rPr>
          <w:rFonts w:cs="Times New Roman" w:eastAsia="Times New Roman"/>
          <w:b/>
          <w:szCs w:val="20"/>
          <w:lang w:val="en-US"/>
        </w:rPr>
        <w:t>Broj: 14. St-87/2015.</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ind w:firstLine="708"/>
        <w:jc w:val="both"/>
        <w:rPr>
          <w:rFonts w:cs="Times New Roman" w:eastAsia="Times New Roman"/>
          <w:lang w:val="en-US"/>
        </w:rPr>
      </w:pPr>
      <w:r w:rsidRPr="008E0A29">
        <w:rPr>
          <w:rFonts w:cs="Times New Roman" w:eastAsia="Times New Roman"/>
          <w:lang w:val="en-US"/>
        </w:rPr>
        <w:t>Točka 3. izrijeke Rješenja je utemeljena na odredbi članka 108, stavak 4, OZ.</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ab/>
        <w:t>Sukladno svemu navedenom i temeljem gore navedenih odredaba pozitivnih propisa ovaj je Sud riješio kao u izrijeci ovog Rješenja.</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center"/>
        <w:rPr>
          <w:rFonts w:cs="Times New Roman" w:eastAsia="Times New Roman"/>
          <w:lang w:val="en-US"/>
        </w:rPr>
      </w:pPr>
      <w:r w:rsidRPr="008E0A29">
        <w:rPr>
          <w:rFonts w:cs="Times New Roman" w:eastAsia="Times New Roman"/>
          <w:lang w:val="en-US"/>
        </w:rPr>
        <w:t>Split, dne 07. prosinca 2016. godine.</w:t>
      </w:r>
    </w:p>
    <w:p w:rsidRDefault="008E0A29" w:rsidP="008E0A29" w:rsidR="008E0A29" w:rsidRPr="008E0A29">
      <w:pPr>
        <w:spacing w:after="0"/>
        <w:jc w:val="both"/>
        <w:rPr>
          <w:rFonts w:cs="Times New Roman" w:eastAsia="Times New Roman"/>
          <w:u w:val="single"/>
          <w:lang w:val="en-US"/>
        </w:rPr>
      </w:pPr>
    </w:p>
    <w:p w:rsidRDefault="008E0A29" w:rsidP="008E0A29" w:rsidR="008E0A29" w:rsidRPr="008E0A29">
      <w:pPr>
        <w:spacing w:after="0"/>
        <w:jc w:val="both"/>
        <w:rPr>
          <w:rFonts w:cs="Times New Roman" w:eastAsia="Times New Roman"/>
          <w:u w:val="single"/>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STEČAJNI SUDAC:</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Jozo Ćaleta, v.r.,</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u w:val="single"/>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u w:val="single"/>
          <w:lang w:val="en-US"/>
        </w:rPr>
        <w:t>POUKA O PRAVNOM LIJEKU</w:t>
      </w:r>
      <w:r w:rsidRPr="008E0A29">
        <w:rPr>
          <w:rFonts w:cs="Times New Roman" w:eastAsia="Times New Roman"/>
          <w:lang w:val="en-US"/>
        </w:rPr>
        <w:t xml:space="preserve">: Protiv ovog rješenja može se izjaviti žalba u roku od osam (8) dana. Žalba se podnosi u tri primjerka Trgovačkom sudu u Splitu, Split, Sukoišanska 6, kao sudu prvog stupnja a o istoj žalbi u drugom stupnju odlučuje Visoki trgovački sud Republike Hrvatske u Zagrebu. </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u w:val="single"/>
          <w:lang w:val="en-US"/>
        </w:rPr>
        <w:t>DNA:</w:t>
      </w:r>
      <w:r w:rsidRPr="008E0A29">
        <w:rPr>
          <w:rFonts w:cs="Times New Roman" w:eastAsia="Times New Roman"/>
          <w:lang w:val="en-US"/>
        </w:rPr>
        <w:t xml:space="preserve">    1. Stečajni upravitelj: Frano Krišto, Split, Dubrovačka 3.a, </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2. Toni Rakić, Ravča 27, Vrgorac,</w:t>
      </w:r>
    </w:p>
    <w:p w:rsidRDefault="008E0A29" w:rsidP="008E0A29" w:rsidR="008E0A29" w:rsidRPr="008E0A29">
      <w:pPr>
        <w:spacing w:after="0"/>
        <w:jc w:val="both"/>
        <w:rPr>
          <w:rFonts w:cs="Times New Roman" w:eastAsia="Times New Roman"/>
          <w:bCs/>
          <w:lang w:val="en-US"/>
        </w:rPr>
      </w:pPr>
      <w:r w:rsidRPr="008E0A29">
        <w:rPr>
          <w:rFonts w:cs="Times New Roman" w:eastAsia="Times New Roman"/>
          <w:bCs/>
          <w:lang w:val="en-US"/>
        </w:rPr>
        <w:t xml:space="preserve">              3. </w:t>
      </w:r>
      <w:r w:rsidRPr="008E0A29">
        <w:rPr>
          <w:rFonts w:cs="Times New Roman" w:eastAsia="Times New Roman"/>
          <w:lang w:val="en-US"/>
        </w:rPr>
        <w:t>Ante Jokanović, Put Brda 13, Split,</w:t>
      </w:r>
    </w:p>
    <w:p w:rsidRDefault="008E0A29" w:rsidP="008E0A29" w:rsidR="008E0A29" w:rsidRPr="008E0A29">
      <w:pPr>
        <w:spacing w:after="0"/>
        <w:jc w:val="both"/>
        <w:rPr>
          <w:rFonts w:cs="Times New Roman" w:eastAsia="Times New Roman"/>
          <w:bCs/>
          <w:lang w:val="en-US"/>
        </w:rPr>
      </w:pPr>
      <w:r w:rsidRPr="008E0A29">
        <w:rPr>
          <w:rFonts w:cs="Times New Roman" w:eastAsia="Times New Roman"/>
          <w:bCs/>
          <w:lang w:val="en-US"/>
        </w:rPr>
        <w:t xml:space="preserve">              4. </w:t>
      </w:r>
      <w:r w:rsidRPr="008E0A29">
        <w:rPr>
          <w:rFonts w:cs="Times New Roman" w:eastAsia="Times New Roman"/>
          <w:lang w:val="en-US"/>
        </w:rPr>
        <w:t>Mate Knezović, Sulimančeva 7A, Split,</w:t>
      </w: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5. SCHRACK TECHNIK, d.o.o., Zagreb, Zavrtnica 1,</w:t>
      </w: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6. PETROKOV, d.o.o., Zagreb, Mrkšina 52/d,</w:t>
      </w: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7. Dragan Ćurčić, Split, Lovački put 5,</w:t>
      </w:r>
    </w:p>
    <w:p w:rsidRDefault="008E0A29" w:rsidP="008E0A29" w:rsidR="008E0A29" w:rsidRPr="008E0A29">
      <w:pPr>
        <w:spacing w:after="0"/>
        <w:jc w:val="both"/>
        <w:rPr>
          <w:rFonts w:cs="Times New Roman" w:eastAsia="Times New Roman"/>
          <w:lang w:eastAsia="hr-HR" w:val="en-US"/>
        </w:rPr>
      </w:pPr>
      <w:r w:rsidRPr="008E0A29">
        <w:rPr>
          <w:rFonts w:cs="Times New Roman" w:eastAsia="Times New Roman"/>
          <w:lang w:eastAsia="hr-HR" w:val="en-US"/>
        </w:rPr>
        <w:t xml:space="preserve">              8. e-Oglasna ploča Suda – rok: 20. dana,</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9. Spis.</w:t>
      </w:r>
    </w:p>
    <w:p w:rsidRDefault="008E0A29" w:rsidP="008E0A29" w:rsidR="008E0A29" w:rsidRPr="008E0A29">
      <w:pPr>
        <w:spacing w:after="0"/>
        <w:jc w:val="both"/>
        <w:rPr>
          <w:rFonts w:cs="Times New Roman" w:eastAsia="Times New Roman"/>
          <w:u w:val="single"/>
          <w:lang w:val="en-US"/>
        </w:rPr>
      </w:pPr>
    </w:p>
    <w:p w:rsidRDefault="008E0A29" w:rsidP="008E0A29" w:rsidR="008E0A29" w:rsidRPr="008E0A29">
      <w:pPr>
        <w:spacing w:after="0"/>
        <w:jc w:val="both"/>
        <w:rPr>
          <w:rFonts w:cs="Times New Roman" w:eastAsia="Times New Roman"/>
          <w:u w:val="single"/>
          <w:lang w:val="en-US"/>
        </w:rPr>
      </w:pP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Split, dne 07. prosinca 2016. godine.                                 S U D A C:</w:t>
      </w:r>
    </w:p>
    <w:p w:rsidRDefault="008E0A29" w:rsidP="008E0A29" w:rsidR="008E0A29" w:rsidRPr="008E0A29">
      <w:pPr>
        <w:spacing w:after="0"/>
        <w:jc w:val="both"/>
        <w:rPr>
          <w:rFonts w:cs="Times New Roman" w:eastAsia="Times New Roman"/>
          <w:lang w:val="en-US"/>
        </w:rPr>
      </w:pPr>
      <w:r w:rsidRPr="008E0A29">
        <w:rPr>
          <w:rFonts w:cs="Times New Roman" w:eastAsia="Times New Roman"/>
          <w:lang w:val="en-US"/>
        </w:rPr>
        <w:t xml:space="preserve">                                                                                            Jozo Ćaleta,</w:t>
      </w: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8E0A29" w:rsidP="008E0A29" w:rsidR="008E0A29" w:rsidRPr="008E0A29">
      <w:pPr>
        <w:spacing w:after="0"/>
        <w:jc w:val="both"/>
        <w:rPr>
          <w:rFonts w:cs="Times New Roman" w:eastAsia="Times New Roman"/>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A29"/>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3719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St-87/2015-109</izvorni_sadrzaj>
    <derivirana_varijabla naziv="DomainObject.Oznaka_1">St-87/2015-109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2015.</izvorni_sadrzaj>
    <derivirana_varijabla naziv="DomainObject.Predmet.DatumOsnivanja_1">26.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St-87/2015</izvorni_sadrzaj>
    <derivirana_varijabla naziv="DomainObject.Predmet.OznakaBroj_1">St-87/2015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Sklopljena predstečajna nagodba Stpn-21/2013</izvorni_sadrzaj>
    <derivirana_varijabla naziv="DomainObject.Predmet.PrimjedbaSuca_1">Sklopljena predstečajna nagodba Stpn-21/2013</derivirana_varijabla>
  </DomainObject.Predmet.PrimjedbaSuca>
  <DomainObject.Predmet.PrimjedbaUpisnicara>
    <izvorni_sadrzaj/>
    <derivirana_varijabla naziv="DomainObject.Predmet.PrimjedbaUpisnicara_1"/>
  </DomainObject.Predmet.PrimjedbaUpisnicara>
  <DomainObject.Predmet.ProtustrankaFormated>
    <izvorni_sadrzaj>  KRIK društvo s ograničenom odgovornošću za gradnju, trgovinu i usluge u stečaju</izvorni_sadrzaj>
    <derivirana_varijabla naziv="DomainObject.Predmet.ProtustrankaFormated_1">  KRIK društvo s ograničenom odgovornošću za gradnju, trgovinu i usluge u stečaju</derivirana_varijabla>
  </DomainObject.Predmet.ProtustrankaFormated>
  <DomainObject.Predmet.ProtustrankaFormatedOIB>
    <izvorni_sadrzaj>  KRIK društvo s ograničenom odgovornošću za gradnju, trgovinu i usluge u stečaju, OIB 64670535003</izvorni_sadrzaj>
    <derivirana_varijabla naziv="DomainObject.Predmet.ProtustrankaFormatedOIB_1">  KRIK društvo s ograničenom odgovornošću za gradnju, trgovinu i usluge u stečaju, OIB 64670535003</derivirana_varijabla>
  </DomainObject.Predmet.ProtustrankaFormatedOIB>
  <DomainObject.Predmet.ProtustrankaFormatedWithAdress>
    <izvorni_sadrzaj> KRIK društvo s ograničenom odgovornošću za gradnju, trgovinu i usluge u stečaju, Put Stinica/bb, 21000 Split</izvorni_sadrzaj>
    <derivirana_varijabla naziv="DomainObject.Predmet.ProtustrankaFormatedWithAdress_1"> KRIK društvo s ograničenom odgovornošću za gradnju, trgovinu i usluge u stečaju, Put Stinica/bb, 21000 Split</derivirana_varijabla>
  </DomainObject.Predmet.ProtustrankaFormatedWithAdress>
  <DomainObject.Predmet.ProtustrankaFormatedWithAdressOIB>
    <izvorni_sadrzaj> KRIK društvo s ograničenom odgovornošću za gradnju, trgovinu i usluge u stečaju, OIB 64670535003, Put Stinica/bb, 21000 Split</izvorni_sadrzaj>
    <derivirana_varijabla naziv="DomainObject.Predmet.ProtustrankaFormatedWithAdressOIB_1"> KRIK društvo s ograničenom odgovornošću za gradnju, trgovinu i usluge u stečaju, OIB 64670535003, Put Stinica/bb, 21000 Split</derivirana_varijabla>
  </DomainObject.Predmet.ProtustrankaFormatedWithAdressOIB>
  <DomainObject.Predmet.ProtustrankaWithAdress>
    <izvorni_sadrzaj>KRIK društvo s ograničenom odgovornošću za gradnju, trgovinu i usluge u stečaju Put Stinica/bb, 21000 Split</izvorni_sadrzaj>
    <derivirana_varijabla naziv="DomainObject.Predmet.ProtustrankaWithAdress_1">KRIK društvo s ograničenom odgovornošću za gradnju, trgovinu i usluge u stečaju Put Stinica/bb, 21000 Split</derivirana_varijabla>
  </DomainObject.Predmet.ProtustrankaWithAdress>
  <DomainObject.Predmet.ProtustrankaWithAdressOIB>
    <izvorni_sadrzaj>KRIK društvo s ograničenom odgovornošću za gradnju, trgovinu i usluge u stečaju, OIB 64670535003, Put Stinica/bb, 21000 Split</izvorni_sadrzaj>
    <derivirana_varijabla naziv="DomainObject.Predmet.ProtustrankaWithAdressOIB_1">KRIK društvo s ograničenom odgovornošću za gradnju, trgovinu i usluge u stečaju, OIB 64670535003, Put Stinica/bb, 21000 Split</derivirana_varijabla>
  </DomainObject.Predmet.ProtustrankaWithAdressOIB>
  <DomainObject.Predmet.ProtustrankaNazivFormated>
    <izvorni_sadrzaj>KRIK društvo s ograničenom odgovornošću za gradnju, trgovinu i usluge u stečaju</izvorni_sadrzaj>
    <derivirana_varijabla naziv="DomainObject.Predmet.ProtustrankaNazivFormated_1">KRIK društvo s ograničenom odgovornošću za gradnju, trgovinu i usluge u stečaju</derivirana_varijabla>
  </DomainObject.Predmet.ProtustrankaNazivFormated>
  <DomainObject.Predmet.ProtustrankaNazivFormatedOIB>
    <izvorni_sadrzaj>KRIK društvo s ograničenom odgovornošću za gradnju, trgovinu i usluge u stečaju, OIB 64670535003</izvorni_sadrzaj>
    <derivirana_varijabla naziv="DomainObject.Predmet.ProtustrankaNazivFormatedOIB_1">KRIK društvo s ograničenom odgovornošću za gradnju, trgovinu i usluge u stečaju, OIB 64670535003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Jurčić zastupanog po punomoćniku Tonka Mohar; TEA PHARIA d.o.o.</izvorni_sadrzaj>
    <derivirana_varijabla naziv="DomainObject.Predmet.StrankaFormated_1">  Branko Jurčić zastupanog po punomoćniku Tonka Mohar; TEA PHARIA d.o.o.</derivirana_varijabla>
  </DomainObject.Predmet.StrankaFormated>
  <DomainObject.Predmet.StrankaFormatedOIB>
    <izvorni_sadrzaj>  Branko Jurčić, OIB 01869260841 zastupanog po punomoćniku Tonka Mohar; TEA PHARIA d.o.o., OIB 99294824555</izvorni_sadrzaj>
    <derivirana_varijabla naziv="DomainObject.Predmet.StrankaFormatedOIB_1">  Branko Jurčić, OIB 01869260841 zastupanog po punomoćniku Tonka Mohar; TEA PHARIA d.o.o., OIB 99294824555</derivirana_varijabla>
  </DomainObject.Predmet.StrankaFormatedOIB>
  <DomainObject.Predmet.StrankaFormatedWithAdress>
    <izvorni_sadrzaj> Branko Jurčić, Sv. Mihovila 19, 21292 Srinjine zastupanog po punomoćniku Tonka Mohar; TEA PHARIA d.o.o.</izvorni_sadrzaj>
    <derivirana_varijabla naziv="DomainObject.Predmet.StrankaFormatedWithAdress_1"> Branko Jurčić, Sv. Mihovila 19, 21292 Srinjine zastupanog po punomoćniku Tonka Mohar; TEA PHARIA d.o.o.</derivirana_varijabla>
  </DomainObject.Predmet.StrankaFormatedWithAdress>
  <DomainObject.Predmet.StrankaFormatedWithAdressOIB>
    <izvorni_sadrzaj> Branko Jurčić, OIB 01869260841, Sv. Mihovila 19, 21292 Srinjine zastupanog po punomoćniku Tonka Mohar; TEA PHARIA d.o.o., OIB 99294824555</izvorni_sadrzaj>
    <derivirana_varijabla naziv="DomainObject.Predmet.StrankaFormatedWithAdressOIB_1"> Branko Jurčić, OIB 01869260841, Sv. Mihovila 19, 21292 Srinjine zastupanog po punomoćniku Tonka Mohar; TEA PHARIA d.o.o., OIB 99294824555</derivirana_varijabla>
  </DomainObject.Predmet.StrankaFormatedWithAdressOIB>
  <DomainObject.Predmet.StrankaWithAdress>
    <izvorni_sadrzaj>Branko Jurčić Sv. Mihovila 19,21292 Srinjine,TEA PHARIA d.o.o. </izvorni_sadrzaj>
    <derivirana_varijabla naziv="DomainObject.Predmet.StrankaWithAdress_1">Branko Jurčić Sv. Mihovila 19,21292 Srinjine,TEA PHARIA d.o.o. </derivirana_varijabla>
  </DomainObject.Predmet.StrankaWithAdress>
  <DomainObject.Predmet.StrankaWithAdressOIB>
    <izvorni_sadrzaj>Branko Jurčić, OIB 01869260841, Sv. Mihovila 19,21292 Srinjine,TEA PHARIA d.o.o., OIB 99294824555</izvorni_sadrzaj>
    <derivirana_varijabla naziv="DomainObject.Predmet.StrankaWithAdressOIB_1">Branko Jurčić, OIB 01869260841, Sv. Mihovila 19,21292 Srinjine,TEA PHARIA d.o.o., OIB 99294824555</derivirana_varijabla>
  </DomainObject.Predmet.StrankaWithAdressOIB>
  <DomainObject.Predmet.StrankaNazivFormated>
    <izvorni_sadrzaj>Branko Jurčić,TEA PHARIA d.o.o.</izvorni_sadrzaj>
    <derivirana_varijabla naziv="DomainObject.Predmet.StrankaNazivFormated_1">Branko Jurčić,TEA PHARIA d.o.o.</derivirana_varijabla>
  </DomainObject.Predmet.StrankaNazivFormated>
  <DomainObject.Predmet.StrankaNazivFormatedOIB>
    <izvorni_sadrzaj>Branko Jurčić, OIB 01869260841,TEA PHARIA d.o.o., OIB 99294824555</izvorni_sadrzaj>
    <derivirana_varijabla naziv="DomainObject.Predmet.StrankaNazivFormatedOIB_1">Branko Jurčić, OIB 01869260841,TEA PHARIA d.o.o., OIB 99294824555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Branko Jurčić zastupanog po punomoćniku Tonka Mohar</item>
      <item>TEA PHARIA d.o.o.</item>
    </izvorni_sadrzaj>
    <derivirana_varijabla naziv="DomainObject.Predmet.StrankaListFormated_1">
      <item>Branko Jurčić zastupanog po punomoćniku Tonka Mohar</item>
      <item>TEA PHARIA d.o.o.</item>
    </derivirana_varijabla>
  </DomainObject.Predmet.StrankaListFormated>
  <DomainObject.Predmet.StrankaListFormatedOIB>
    <izvorni_sadrzaj>
      <item>Branko Jurčić, OIB 01869260841 zastupanog po punomoćniku Tonka Mohar</item>
      <item>TEA PHARIA d.o.o., OIB 99294824555</item>
    </izvorni_sadrzaj>
    <derivirana_varijabla naziv="DomainObject.Predmet.StrankaListFormatedOIB_1">
      <item>Branko Jurčić, OIB 01869260841 zastupanog po punomoćniku Tonka Mohar</item>
      <item>TEA PHARIA d.o.o., OIB 99294824555</item>
    </derivirana_varijabla>
  </DomainObject.Predmet.StrankaListFormatedOIB>
  <DomainObject.Predmet.StrankaListFormatedWithAdress>
    <izvorni_sadrzaj>
      <item>Branko Jurčić, Sv. Mihovila 19, 21292 Srinjine zastupanog po punomoćniku Tonka Mohar</item>
      <item>TEA PHARIA d.o.o.</item>
    </izvorni_sadrzaj>
    <derivirana_varijabla naziv="DomainObject.Predmet.StrankaListFormatedWithAdress_1">
      <item>Branko Jurčić, Sv. Mihovila 19, 21292 Srinjine zastupanog po punomoćniku Tonka Mohar</item>
      <item>TEA PHARIA d.o.o.</item>
    </derivirana_varijabla>
  </DomainObject.Predmet.StrankaListFormatedWithAdress>
  <DomainObject.Predmet.StrankaListFormatedWithAdressOIB>
    <izvorni_sadrzaj>
      <item>Branko Jurčić, OIB 01869260841, Sv. Mihovila 19, 21292 Srinjine zastupanog po punomoćniku Tonka Mohar</item>
      <item>TEA PHARIA d.o.o., OIB 99294824555</item>
    </izvorni_sadrzaj>
    <derivirana_varijabla naziv="DomainObject.Predmet.StrankaListFormatedWithAdressOIB_1">
      <item>Branko Jurčić, OIB 01869260841, Sv. Mihovila 19, 21292 Srinjine zastupanog po punomoćniku Tonka Mohar</item>
      <item>TEA PHARIA d.o.o., OIB 99294824555</item>
    </derivirana_varijabla>
  </DomainObject.Predmet.StrankaListFormatedWithAdressOIB>
  <DomainObject.Predmet.StrankaListNazivFormated>
    <izvorni_sadrzaj>
      <item>Branko Jurčić</item>
      <item>TEA PHARIA d.o.o.</item>
    </izvorni_sadrzaj>
    <derivirana_varijabla naziv="DomainObject.Predmet.StrankaListNazivFormated_1">
      <item>Branko Jurčić</item>
      <item>TEA PHARIA d.o.o.</item>
    </derivirana_varijabla>
  </DomainObject.Predmet.StrankaListNazivFormated>
  <DomainObject.Predmet.StrankaListNazivFormatedOIB>
    <izvorni_sadrzaj>
      <item>Branko Jurčić, OIB 01869260841</item>
      <item>TEA PHARIA d.o.o., OIB 99294824555</item>
    </izvorni_sadrzaj>
    <derivirana_varijabla naziv="DomainObject.Predmet.StrankaListNazivFormatedOIB_1">
      <item>Branko Jurčić, OIB 01869260841</item>
      <item>TEA PHARIA d.o.o., OIB 99294824555</item>
    </derivirana_varijabla>
  </DomainObject.Predmet.StrankaListNazivFormatedOIB>
  <DomainObject.Predmet.ProtuStrankaListFormated>
    <izvorni_sadrzaj>
      <item>KRIK društvo s ograničenom odgovornošću za gradnju, trgovinu i usluge u stečaju</item>
    </izvorni_sadrzaj>
    <derivirana_varijabla naziv="DomainObject.Predmet.ProtuStrankaListFormated_1">
      <item>KRIK društvo s ograničenom odgovornošću za gradnju, trgovinu i usluge u stečaju</item>
    </derivirana_varijabla>
  </DomainObject.Predmet.ProtuStrankaListFormated>
  <DomainObject.Predmet.ProtuStrankaListFormatedOIB>
    <izvorni_sadrzaj>
      <item>KRIK društvo s ograničenom odgovornošću za gradnju, trgovinu i usluge u stečaju, OIB 64670535003</item>
    </izvorni_sadrzaj>
    <derivirana_varijabla naziv="DomainObject.Predmet.ProtuStrankaListFormatedOIB_1">
      <item>KRIK društvo s ograničenom odgovornošću za gradnju, trgovinu i usluge u stečaju, OIB 64670535003</item>
    </derivirana_varijabla>
  </DomainObject.Predmet.ProtuStrankaListFormatedOIB>
  <DomainObject.Predmet.ProtuStrankaListFormatedWithAdress>
    <izvorni_sadrzaj>
      <item>KRIK društvo s ograničenom odgovornošću za gradnju, trgovinu i usluge u stečaju, Put Stinica/bb, 21000 Split</item>
    </izvorni_sadrzaj>
    <derivirana_varijabla naziv="DomainObject.Predmet.ProtuStrankaListFormatedWithAdress_1">
      <item>KRIK društvo s ograničenom odgovornošću za gradnju, trgovinu i usluge u stečaju, Put Stinica/bb, 21000 Split</item>
    </derivirana_varijabla>
  </DomainObject.Predmet.ProtuStrankaListFormatedWithAdress>
  <DomainObject.Predmet.ProtuStrankaListFormatedWithAdressOIB>
    <izvorni_sadrzaj>
      <item>KRIK društvo s ograničenom odgovornošću za gradnju, trgovinu i usluge u stečaju, OIB 64670535003, Put Stinica/bb, 21000 Split</item>
    </izvorni_sadrzaj>
    <derivirana_varijabla naziv="DomainObject.Predmet.ProtuStrankaListFormatedWithAdressOIB_1">
      <item>KRIK društvo s ograničenom odgovornošću za gradnju, trgovinu i usluge u stečaju, OIB 64670535003, Put Stinica/bb, 21000 Split</item>
    </derivirana_varijabla>
  </DomainObject.Predmet.ProtuStrankaListFormatedWithAdressOIB>
  <DomainObject.Predmet.ProtuStrankaListNazivFormated>
    <izvorni_sadrzaj>
      <item>KRIK društvo s ograničenom odgovornošću za gradnju, trgovinu i usluge u stečaju</item>
    </izvorni_sadrzaj>
    <derivirana_varijabla naziv="DomainObject.Predmet.ProtuStrankaListNazivFormated_1">
      <item>KRIK društvo s ograničenom odgovornošću za gradnju, trgovinu i usluge u stečaju</item>
    </derivirana_varijabla>
  </DomainObject.Predmet.ProtuStrankaListNazivFormated>
  <DomainObject.Predmet.ProtuStrankaListNazivFormatedOIB>
    <izvorni_sadrzaj>
      <item>KRIK društvo s ograničenom odgovornošću za gradnju, trgovinu i usluge u stečaju, OIB 64670535003</item>
    </izvorni_sadrzaj>
    <derivirana_varijabla naziv="DomainObject.Predmet.ProtuStrankaListNazivFormatedOIB_1">
      <item>KRIK društvo s ograničenom odgovornošću za gradnju, trgovinu i usluge u stečaju, OIB 64670535003</item>
    </derivirana_varijabla>
  </DomainObject.Predmet.ProtuStrankaListNazivFormatedOIB>
  <DomainObject.Predmet.OstaliListFormated>
    <izvorni_sadrzaj>
      <item>Tonka Mohar punomoćnik sudionika u postupku Branko Jurčić</item>
      <item>Frano Krišto</item>
    </izvorni_sadrzaj>
    <derivirana_varijabla naziv="DomainObject.Predmet.OstaliListFormated_1">
      <item>Tonka Mohar punomoćnik sudionika u postupku Branko Jurčić</item>
      <item>Frano Krišto</item>
    </derivirana_varijabla>
  </DomainObject.Predmet.OstaliListFormated>
  <DomainObject.Predmet.OstaliListFormatedOIB>
    <izvorni_sadrzaj>
      <item>Tonka Mohar punomoćnik sudionika u postupku Branko Jurčić</item>
      <item>Frano Krišto, OIB 65197867391</item>
    </izvorni_sadrzaj>
    <derivirana_varijabla naziv="DomainObject.Predmet.OstaliListFormatedOIB_1">
      <item>Tonka Mohar punomoćnik sudionika u postupku Branko Jurčić</item>
      <item>Frano Krišto, OIB 65197867391</item>
    </derivirana_varijabla>
  </DomainObject.Predmet.OstaliListFormatedOIB>
  <DomainObject.Predmet.OstaliListFormatedWithAdress>
    <izvorni_sadrzaj>
      <item>Tonka Mohar, Istarska 11, 21000 Split punomoćnik sudionika u postupku Branko Jurčić</item>
      <item>Frano Krišto, Dubrovačka 3a, 21000 Split</item>
    </izvorni_sadrzaj>
    <derivirana_varijabla naziv="DomainObject.Predmet.OstaliListFormatedWithAdress_1">
      <item>Tonka Mohar, Istarska 11, 21000 Split punomoćnik sudionika u postupku Branko Jurčić</item>
      <item>Frano Krišto, Dubrovačka 3a, 21000 Split</item>
    </derivirana_varijabla>
  </DomainObject.Predmet.OstaliListFormatedWithAdress>
  <DomainObject.Predmet.OstaliListFormatedWithAdressOIB>
    <izvorni_sadrzaj>
      <item>Tonka Mohar, Istarska 11, 21000 Split punomoćnik sudionika u postupku Branko Jurčić</item>
      <item>Frano Krišto, OIB 65197867391, Dubrovačka 3a, 21000 Split</item>
    </izvorni_sadrzaj>
    <derivirana_varijabla naziv="DomainObject.Predmet.OstaliListFormatedWithAdressOIB_1">
      <item>Tonka Mohar, Istarska 11, 21000 Split punomoćnik sudionika u postupku Branko Jurčić</item>
      <item>Frano Krišto, OIB 65197867391, Dubrovačka 3a, 21000 Split</item>
    </derivirana_varijabla>
  </DomainObject.Predmet.OstaliListFormatedWithAdressOIB>
  <DomainObject.Predmet.OstaliListNazivFormated>
    <izvorni_sadrzaj>
      <item>Tonka Mohar</item>
      <item>Frano Krišto</item>
    </izvorni_sadrzaj>
    <derivirana_varijabla naziv="DomainObject.Predmet.OstaliListNazivFormated_1">
      <item>Tonka Mohar</item>
      <item>Frano Krišto</item>
    </derivirana_varijabla>
  </DomainObject.Predmet.OstaliListNazivFormated>
  <DomainObject.Predmet.OstaliListNazivFormatedOIB>
    <izvorni_sadrzaj>
      <item>Tonka Mohar</item>
      <item>Frano Krišto, OIB 65197867391</item>
    </izvorni_sadrzaj>
    <derivirana_varijabla naziv="DomainObject.Predmet.OstaliListNazivFormatedOIB_1">
      <item>Tonka Mohar</item>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St-87/2015-109</izvorni_sadrzaj>
    <derivirana_varijabla naziv="DomainObject.PoslovniBrojDokumenta_1">St-87/2015-109</derivirana_varijabla>
  </DomainObject.PoslovniBrojDokumenta>
  <DomainObject.Predmet.StrankaIDrugi>
    <izvorni_sadrzaj>Branko Jurčić i dr.</izvorni_sadrzaj>
    <derivirana_varijabla naziv="DomainObject.Predmet.StrankaIDrugi_1">Branko Jurčić i dr.</derivirana_varijabla>
  </DomainObject.Predmet.StrankaIDrugi>
  <DomainObject.Predmet.ProtustrankaIDrugi>
    <izvorni_sadrzaj>KRIK društvo s ograničenom odgovornošću za gradnju, trgovinu i usluge u stečaju</izvorni_sadrzaj>
    <derivirana_varijabla naziv="DomainObject.Predmet.ProtustrankaIDrugi_1">KRIK društvo s ograničenom odgovornošću za gradnju, trgovinu i usluge u stečaju</derivirana_varijabla>
  </DomainObject.Predmet.ProtustrankaIDrugi>
  <DomainObject.Predmet.StrankaIDrugiAdressOIB>
    <izvorni_sadrzaj>Branko Jurčić, OIB 01869260841, Sv. Mihovila 19, 21292 Srinjine i dr.</izvorni_sadrzaj>
    <derivirana_varijabla naziv="DomainObject.Predmet.StrankaIDrugiAdressOIB_1">Branko Jurčić, OIB 01869260841, Sv. Mihovila 19, 21292 Srinjine i dr.</derivirana_varijabla>
  </DomainObject.Predmet.StrankaIDrugiAdressOIB>
  <DomainObject.Predmet.ProtustrankaIDrugiAdressOIB>
    <izvorni_sadrzaj>KRIK društvo s ograničenom odgovornošću za gradnju, trgovinu i usluge u stečaju, OIB 64670535003, Put Stinica/bb, 21000 Split</izvorni_sadrzaj>
    <derivirana_varijabla naziv="DomainObject.Predmet.ProtustrankaIDrugiAdressOIB_1">KRIK društvo s ograničenom odgovornošću za gradnju, trgovinu i usluge u stečaju, OIB 64670535003, Put Stinica/bb,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Jurčić</item>
      <item>KRIK društvo s ograničenom odgovornošću za gradnju, trgovinu i usluge u stečaju</item>
      <item>Tonka Mohar</item>
      <item>Frano Krišto</item>
      <item>TEA PHARIA d.o.o.</item>
    </izvorni_sadrzaj>
    <derivirana_varijabla naziv="DomainObject.Predmet.SudioniciListNaziv_1">
      <item>Branko Jurčić</item>
      <item>KRIK društvo s ograničenom odgovornošću za gradnju, trgovinu i usluge u stečaju</item>
      <item>Tonka Mohar</item>
      <item>Frano Krišto</item>
      <item>TEA PHARIA d.o.o.</item>
    </derivirana_varijabla>
  </DomainObject.Predmet.SudioniciListNaziv>
  <DomainObject.Predmet.SudioniciListAdressOIB>
    <izvorni_sadrzaj>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izvorni_sadrzaj>
    <derivirana_varijabla naziv="DomainObject.Predmet.SudioniciListAdressOIB_1">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A11CFA-1DA5-4EF6-AAE9-4A9821468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1468</properties:Words>
  <properties:Characters>8262</properties:Characters>
  <properties:Lines>192</properties:Lines>
  <properties:Paragraphs>44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2016-12-07T07:47:00Z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St-87/2015-109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