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a96a0" w14:paraId="01a96a0" w:rsidRDefault="005B63C5" w:rsidP="005B63C5" w:rsidR="005B63C5">
      <w:pPr>
        <w15:collapsed w:val="false"/>
      </w:pPr>
      <w:bookmarkStart w:name="_GoBack" w:id="0"/>
      <w:bookmarkEnd w:id="0"/>
    </w:p>
    <w:p w:rsidRDefault="005B63C5" w:rsidP="005B63C5" w:rsidR="005B63C5">
      <w:pPr>
        <w:jc w:val="right"/>
      </w:pPr>
      <w:r>
        <w:t>9.St-942/16</w:t>
      </w:r>
    </w:p>
    <w:p w:rsidRDefault="005B63C5" w:rsidP="005B63C5" w:rsidR="005B63C5"/>
    <w:p w:rsidRDefault="005B63C5" w:rsidP="005B63C5" w:rsidR="005B63C5">
      <w:r>
        <w:t>REPUBLIKA HRVATSKA</w:t>
      </w:r>
    </w:p>
    <w:p w:rsidRDefault="005B63C5" w:rsidP="005B63C5" w:rsidR="005B63C5">
      <w:r>
        <w:t>TRGOVAČKI SUD U ZADRU</w:t>
      </w:r>
    </w:p>
    <w:p w:rsidRDefault="005B63C5" w:rsidP="005B63C5" w:rsidR="005B63C5">
      <w:r>
        <w:t xml:space="preserve">Stalna služba u Šibeniku                                            </w:t>
      </w:r>
    </w:p>
    <w:p w:rsidRDefault="005B63C5" w:rsidP="005B63C5" w:rsidR="005B63C5">
      <w:pPr>
        <w:jc w:val="center"/>
      </w:pPr>
    </w:p>
    <w:p w:rsidRDefault="005B63C5" w:rsidP="005B63C5" w:rsidR="005B63C5">
      <w:pPr>
        <w:jc w:val="center"/>
      </w:pPr>
    </w:p>
    <w:p w:rsidRDefault="005B63C5" w:rsidP="005B63C5" w:rsidR="005B63C5">
      <w:pPr>
        <w:jc w:val="center"/>
      </w:pPr>
      <w:r>
        <w:t>R E P U B L I KA   H R V A T S K A</w:t>
      </w:r>
    </w:p>
    <w:p w:rsidRDefault="005B63C5" w:rsidP="005B63C5" w:rsidR="005B63C5">
      <w:pPr>
        <w:jc w:val="center"/>
      </w:pPr>
    </w:p>
    <w:p w:rsidRDefault="005B63C5" w:rsidP="005B63C5" w:rsidR="005B63C5">
      <w:pPr>
        <w:jc w:val="center"/>
      </w:pPr>
      <w:r>
        <w:t>R J E Š E N J E</w:t>
      </w:r>
    </w:p>
    <w:p w:rsidRDefault="005B63C5" w:rsidP="005B63C5" w:rsidR="005B63C5"/>
    <w:p w:rsidRDefault="005B63C5" w:rsidP="005B63C5" w:rsidR="005B63C5">
      <w:pPr>
        <w:ind w:firstLine="708"/>
        <w:jc w:val="both"/>
      </w:pPr>
      <w:r>
        <w:t xml:space="preserve">Trgovački sud u Zadru, Stalna služba Šibenik (OIB:39670464653), po sucu ovog suda Tereziji Goreta kao stečajnom sucu, povodom prijedloga za otvaranje stečajnog postupka na imovini stečajnog dužnika </w:t>
      </w:r>
      <w:r w:rsidRPr="005B63C5">
        <w:t>TLM-TPP d.o.o.</w:t>
      </w:r>
      <w:r>
        <w:t xml:space="preserve"> iz Šibenika, Ulica Narodnog preporoda 12, OIB: </w:t>
      </w:r>
      <w:r w:rsidRPr="005B63C5">
        <w:t>60576413258</w:t>
      </w:r>
      <w:r>
        <w:t>, dana 02. Rujna 2016.,</w:t>
      </w:r>
    </w:p>
    <w:p w:rsidRDefault="005B63C5" w:rsidP="005B63C5" w:rsidR="005B63C5">
      <w:pPr>
        <w:rPr>
          <w:b/>
          <w:bCs/>
        </w:rPr>
      </w:pPr>
    </w:p>
    <w:p w:rsidRDefault="005B63C5" w:rsidP="005B63C5" w:rsidR="005B63C5">
      <w:pPr>
        <w:rPr>
          <w:b/>
          <w:bCs/>
        </w:rPr>
      </w:pPr>
    </w:p>
    <w:p w:rsidRDefault="005B63C5" w:rsidP="005B63C5" w:rsidR="005B63C5">
      <w:pPr>
        <w:jc w:val="center"/>
      </w:pPr>
      <w:r>
        <w:t>r i j e š i o  j e</w:t>
      </w:r>
    </w:p>
    <w:p w:rsidRDefault="005B63C5" w:rsidP="005B63C5" w:rsidR="005B63C5">
      <w:pPr>
        <w:rPr>
          <w:b/>
          <w:bCs/>
        </w:rPr>
      </w:pPr>
    </w:p>
    <w:p w:rsidRDefault="005B63C5" w:rsidP="005B63C5" w:rsidR="005B63C5">
      <w:pPr>
        <w:ind w:firstLine="708"/>
        <w:jc w:val="both"/>
        <w:rPr>
          <w:b/>
          <w:bCs/>
        </w:rPr>
      </w:pPr>
      <w:r>
        <w:t>I</w:t>
      </w:r>
      <w:r>
        <w:rPr>
          <w:b/>
          <w:bCs/>
        </w:rPr>
        <w:t xml:space="preserve"> </w:t>
      </w:r>
      <w:r>
        <w:t>O t v a r a   s e   stečajni postupak nad dužnikom</w:t>
      </w:r>
      <w:r>
        <w:rPr>
          <w:b/>
          <w:bCs/>
        </w:rPr>
        <w:t xml:space="preserve"> </w:t>
      </w:r>
      <w:r w:rsidRPr="005B63C5">
        <w:t>TLM-TPP d.o.o.</w:t>
      </w:r>
      <w:r>
        <w:t xml:space="preserve"> iz Šibenika, Ulica Narodnog preporoda 12, OIB: </w:t>
      </w:r>
      <w:r w:rsidRPr="005B63C5">
        <w:t>60576413258</w:t>
      </w:r>
      <w:r>
        <w:t>.</w:t>
      </w:r>
      <w:r>
        <w:rPr>
          <w:b/>
          <w:bCs/>
        </w:rPr>
        <w:t xml:space="preserve"> </w:t>
      </w:r>
    </w:p>
    <w:p w:rsidRDefault="005B63C5" w:rsidP="005B63C5" w:rsidR="005B63C5">
      <w:pPr>
        <w:ind w:hanging="192" w:left="900"/>
        <w:jc w:val="both"/>
        <w:rPr>
          <w:b/>
          <w:bCs/>
        </w:rPr>
      </w:pPr>
    </w:p>
    <w:p w:rsidRDefault="005B63C5" w:rsidP="005B63C5" w:rsidR="005B63C5">
      <w:pPr>
        <w:ind w:firstLine="708"/>
        <w:jc w:val="both"/>
      </w:pPr>
      <w:r>
        <w:t xml:space="preserve">II Stečajnim upraviteljem imenuje se </w:t>
      </w:r>
      <w:r w:rsidR="007B5542">
        <w:t>Predrag Filajdić iz Slavonskog Broda, L. Lukića 65, OIB: 32894922284</w:t>
      </w:r>
      <w:r>
        <w:t>.</w:t>
      </w:r>
    </w:p>
    <w:p w:rsidRDefault="005B63C5" w:rsidP="005B63C5" w:rsidR="005B63C5">
      <w:pPr>
        <w:ind w:firstLine="708"/>
        <w:jc w:val="both"/>
        <w:rPr>
          <w:b/>
          <w:bCs/>
        </w:rPr>
      </w:pPr>
    </w:p>
    <w:p w:rsidRDefault="005B63C5" w:rsidP="005B63C5" w:rsidR="005B63C5">
      <w:pPr>
        <w:ind w:firstLine="708"/>
        <w:jc w:val="both"/>
      </w:pPr>
      <w:r>
        <w:t xml:space="preserve">III  Stečajni postupak nad stečajnim </w:t>
      </w:r>
      <w:r w:rsidRPr="005B63C5">
        <w:t>TLM-TPP d.o.o.</w:t>
      </w:r>
      <w:r>
        <w:t xml:space="preserve"> iz Šibenika, Ulica Narodnog preporoda 12, OIB: </w:t>
      </w:r>
      <w:r w:rsidRPr="005B63C5">
        <w:t>60576413258</w:t>
      </w:r>
      <w:r>
        <w:t xml:space="preserve"> otvara se 02. Rujna 2016., u </w:t>
      </w:r>
      <w:r w:rsidR="0029758F">
        <w:t>14.3</w:t>
      </w:r>
      <w:r w:rsidR="004C1707">
        <w:t>0</w:t>
      </w:r>
      <w:r>
        <w:t xml:space="preserve"> sati i istog trenutka rješenje o otvaranju stečajnog postupka objavit će se na e-oglasnoj ploči suda. </w:t>
      </w:r>
    </w:p>
    <w:p w:rsidRDefault="005B63C5" w:rsidP="005B63C5" w:rsidR="005B63C5">
      <w:pPr>
        <w:jc w:val="both"/>
        <w:rPr>
          <w:b/>
          <w:bCs/>
        </w:rPr>
      </w:pPr>
    </w:p>
    <w:p w:rsidRDefault="005B63C5" w:rsidP="005B63C5" w:rsidR="005B63C5">
      <w:pPr>
        <w:ind w:firstLine="708"/>
        <w:jc w:val="both"/>
        <w:rPr>
          <w:b/>
          <w:bCs/>
        </w:rPr>
      </w:pPr>
      <w:r>
        <w:t>IV Pozivaju se vjerovnici stečajnog dužnika da u roku od 60 dana od dana objave ovog rješenja, skladno odredbi čl. 257. Stečajnog zakona prijave svoje tražbine stečajnom upravitelju. Prijavi je potrebno priložiti i potvrdu o uplaćenoj pristojbi koja iznosi 2% od vrijednosti tražbine, ali ne više od 500,00 kn, a uplaćuje se na žiro-račun državnog proračuna IBAN HR12 1001005-1863000160, pozivom na broj: 64 5045-23405-942-16.</w:t>
      </w:r>
    </w:p>
    <w:p w:rsidRDefault="005B63C5" w:rsidP="005B63C5" w:rsidR="005B63C5">
      <w:pPr>
        <w:jc w:val="both"/>
      </w:pPr>
    </w:p>
    <w:p w:rsidRDefault="005B63C5" w:rsidP="005B63C5" w:rsidR="005B63C5">
      <w:pPr>
        <w:ind w:firstLine="708"/>
        <w:jc w:val="both"/>
        <w:rPr>
          <w:b/>
          <w:bCs/>
        </w:rPr>
      </w:pPr>
      <w:r>
        <w:t>V Pozivaju se razlučni i izlučni vjerovnici da u roku od 60 dana nakon objave ovog rješenja podneskom obavijeste stečajnog upravitelja o svojim pravima, sukladno odredbi čl. 258. Stečajnog zakona. Prijavi je potrebno priložiti i potvrdu o uplaćenoj pristojbi koja iznosi 2% od vrijednosti potraživanja, ali ne više od 500,00 kn, a uplaćuje se na žiro-račun državnog proračuna IBAN HR12 1001005-1863000160, pozivom na broj: 64 5045-23405-942-16.</w:t>
      </w:r>
      <w:r>
        <w:rPr>
          <w:b/>
          <w:bCs/>
        </w:rPr>
        <w:t xml:space="preserve"> </w:t>
      </w:r>
    </w:p>
    <w:p w:rsidRDefault="005B63C5" w:rsidP="005B63C5" w:rsidR="005B63C5">
      <w:pPr>
        <w:jc w:val="both"/>
      </w:pPr>
      <w:r>
        <w:t xml:space="preserve">                                                                                                                           </w:t>
      </w:r>
    </w:p>
    <w:p w:rsidRDefault="005B63C5" w:rsidP="005B63C5" w:rsidR="005B63C5">
      <w:pPr>
        <w:jc w:val="both"/>
      </w:pPr>
      <w:r>
        <w:t xml:space="preserve">            VI Pozivaju se dužnici stečajnog dužnika da svoje obveze bez odgode ispunjavaju stečajnom upravitelju za stečajnog dužnika. </w:t>
      </w:r>
    </w:p>
    <w:p w:rsidRDefault="005B63C5" w:rsidP="005B63C5" w:rsidR="005B63C5">
      <w:pPr>
        <w:jc w:val="both"/>
      </w:pPr>
    </w:p>
    <w:p w:rsidRDefault="005B63C5" w:rsidP="005B63C5" w:rsidR="005B63C5">
      <w:pPr>
        <w:jc w:val="both"/>
      </w:pPr>
      <w:r>
        <w:t>            VII Pozivaju se vjerovnici stečajnog dužnika na</w:t>
      </w:r>
      <w:r w:rsidR="009E603E">
        <w:t>:</w:t>
      </w:r>
    </w:p>
    <w:p w:rsidRDefault="005B63C5" w:rsidP="005B63C5" w:rsidR="005B63C5">
      <w:pPr>
        <w:jc w:val="both"/>
      </w:pPr>
    </w:p>
    <w:p w:rsidRDefault="005B63C5" w:rsidP="005B63C5" w:rsidR="005B63C5">
      <w:pPr>
        <w:numPr>
          <w:ilvl w:val="0"/>
          <w:numId w:val="1"/>
        </w:numPr>
        <w:ind w:firstLine="0" w:left="0"/>
        <w:jc w:val="both"/>
        <w:rPr>
          <w:b/>
          <w:bCs/>
        </w:rPr>
      </w:pPr>
      <w:r>
        <w:t xml:space="preserve">Ročište za ispitivanje prijavljenih tražbina vjerovnika koje se zakazuje za dan </w:t>
      </w:r>
      <w:r w:rsidR="009E603E">
        <w:rPr>
          <w:b/>
          <w:bCs/>
        </w:rPr>
        <w:t>24</w:t>
      </w:r>
      <w:r>
        <w:rPr>
          <w:b/>
          <w:bCs/>
        </w:rPr>
        <w:t>. studenog 2016. godine u 10,00 sati kod Trgovačkog suda u Zadru, Stalna služba u Šibeniku, Stjepana Radića 81, soba broj 212/II,</w:t>
      </w:r>
    </w:p>
    <w:p w:rsidRDefault="005B63C5" w:rsidP="005B63C5" w:rsidR="005B63C5">
      <w:pPr>
        <w:ind w:left="1260"/>
        <w:jc w:val="both"/>
        <w:rPr>
          <w:b/>
          <w:bCs/>
        </w:rPr>
      </w:pPr>
    </w:p>
    <w:p w:rsidRDefault="005B63C5" w:rsidP="005B63C5" w:rsidR="005B63C5">
      <w:pPr>
        <w:ind w:left="900"/>
        <w:jc w:val="both"/>
        <w:rPr>
          <w:b/>
          <w:bCs/>
        </w:rPr>
      </w:pPr>
    </w:p>
    <w:p w:rsidRDefault="005B63C5" w:rsidP="005B63C5" w:rsidR="005B63C5">
      <w:pPr>
        <w:numPr>
          <w:ilvl w:val="0"/>
          <w:numId w:val="1"/>
        </w:numPr>
        <w:ind w:firstLine="0" w:left="0"/>
        <w:jc w:val="both"/>
        <w:rPr>
          <w:b/>
          <w:bCs/>
        </w:rPr>
      </w:pPr>
      <w:r>
        <w:t xml:space="preserve">Izvještajno ročište  koje se zakazuje za dan </w:t>
      </w:r>
      <w:r w:rsidR="009E603E">
        <w:rPr>
          <w:b/>
          <w:bCs/>
        </w:rPr>
        <w:t>24</w:t>
      </w:r>
      <w:r>
        <w:rPr>
          <w:b/>
          <w:bCs/>
        </w:rPr>
        <w:t>. studenog 2016. godine odmah poslije ispitnog ročišta, kod Trgovačkog suda u Zadru, Stalna služba u Šibeniku, Stjepana Radića 81, soba broj 212/II.</w:t>
      </w:r>
    </w:p>
    <w:p w:rsidRDefault="005B63C5" w:rsidP="005B63C5" w:rsidR="005B63C5"/>
    <w:p w:rsidRDefault="005B63C5" w:rsidP="005B63C5" w:rsidR="005B63C5">
      <w:pPr>
        <w:jc w:val="both"/>
      </w:pPr>
      <w:r>
        <w:t>            VIII Određuje se upis zabilježbe otvaranja stečajnog postupka u registar Trgovačkog suda u Zadru, Stalna služba u Šibeniku, upisnik brodova, upisnik brodova u izgradnji, i upisnik prava intelektualnog vlasništva.</w:t>
      </w:r>
    </w:p>
    <w:p w:rsidRDefault="005B63C5" w:rsidP="005B63C5" w:rsidR="005B63C5">
      <w:pPr>
        <w:jc w:val="both"/>
      </w:pPr>
    </w:p>
    <w:p w:rsidRDefault="005B63C5" w:rsidP="005B63C5" w:rsidR="005B63C5">
      <w:pPr>
        <w:jc w:val="both"/>
      </w:pPr>
    </w:p>
    <w:p w:rsidRDefault="005B63C5" w:rsidP="00437510" w:rsidR="005B63C5">
      <w:pPr>
        <w:ind w:firstLine="708"/>
        <w:jc w:val="both"/>
      </w:pPr>
      <w:r>
        <w:t xml:space="preserve">IX.  Određuje se upis zabilježbe otvaranja stečajnog postupka u zemljišne knjige Općinskog suda u Šibeniku, </w:t>
      </w:r>
      <w:r w:rsidR="00437510">
        <w:t>na čest. Zem. 4851/2, Z.U. 8370,  čest.zem. 4851/3 Z.U. 8570, čest.zem. 4851/59 Z.U. 8637, čest.zem. 4851/64 Z.U. 8636</w:t>
      </w:r>
      <w:r w:rsidR="004C1707">
        <w:t>, sve K.O. Šibenik.</w:t>
      </w:r>
    </w:p>
    <w:p w:rsidRDefault="005B63C5" w:rsidP="005B63C5" w:rsidR="005B63C5"/>
    <w:p w:rsidRDefault="005B63C5" w:rsidP="005B63C5" w:rsidR="005B63C5"/>
    <w:p w:rsidRDefault="005B63C5" w:rsidP="005B63C5" w:rsidR="005B63C5">
      <w:pPr>
        <w:jc w:val="center"/>
      </w:pPr>
      <w:r>
        <w:t>Obrazloženje</w:t>
      </w:r>
    </w:p>
    <w:p w:rsidRDefault="005B63C5" w:rsidP="005B63C5" w:rsidR="005B63C5"/>
    <w:p w:rsidRDefault="0029758F" w:rsidP="005B63C5" w:rsidR="0029758F"/>
    <w:p w:rsidRDefault="005B63C5" w:rsidP="005B63C5" w:rsidR="005B63C5">
      <w:pPr>
        <w:jc w:val="both"/>
      </w:pPr>
      <w:r>
        <w:t xml:space="preserve">            Zaposlenici </w:t>
      </w:r>
      <w:r w:rsidR="009E603E">
        <w:t xml:space="preserve">Josip Bralić, Željko Bačelić Medić, Ivica Vukičević i Nikica Vučenović </w:t>
      </w:r>
      <w:r>
        <w:t xml:space="preserve">su ovom sudu dana 08. Srpnja 2016. dostavili prijedloge za pokretanje stečajnog postupka nad dužnikom </w:t>
      </w:r>
      <w:r w:rsidRPr="005B63C5">
        <w:t>TLM-TPP d.o.o.</w:t>
      </w:r>
      <w:r>
        <w:t xml:space="preserve"> iz Šibenika, Ulica Narodnog preporoda 12, OIB: </w:t>
      </w:r>
      <w:r w:rsidRPr="005B63C5">
        <w:t>60576413258</w:t>
      </w:r>
      <w:r>
        <w:t xml:space="preserve">. U prijedlogu navode da im stečajni dužnik duguje </w:t>
      </w:r>
      <w:r w:rsidR="004C1707">
        <w:t>15 neisplaćenih plaća</w:t>
      </w:r>
      <w:r w:rsidR="009E603E">
        <w:t>.</w:t>
      </w:r>
    </w:p>
    <w:p w:rsidRDefault="0029758F" w:rsidP="005B63C5" w:rsidR="0029758F">
      <w:pPr>
        <w:jc w:val="both"/>
      </w:pPr>
    </w:p>
    <w:p w:rsidRDefault="005B63C5" w:rsidP="005B63C5" w:rsidR="005B63C5">
      <w:pPr>
        <w:jc w:val="both"/>
      </w:pPr>
      <w:r>
        <w:t xml:space="preserve">            Rješenjem ovog suda posl. br. 9 St-942/16-9 od 04. </w:t>
      </w:r>
      <w:r w:rsidR="009E603E">
        <w:t>K</w:t>
      </w:r>
      <w:r>
        <w:t>olovoza</w:t>
      </w:r>
      <w:r w:rsidR="009E603E">
        <w:t xml:space="preserve"> 2016</w:t>
      </w:r>
      <w:r>
        <w:t xml:space="preserve">. pokrenut je postupak radi utvrđivanja uvjeta za otvaranje stečajnog postupka (prethodni postupak) nad dužnikom. </w:t>
      </w:r>
      <w:r w:rsidRPr="004C1707">
        <w:t xml:space="preserve">U prethodnom postupku o prijedlogu za otvaranje stečajnog postupka izjasnio se dužnik po zakonskim zastupnicima </w:t>
      </w:r>
      <w:r w:rsidR="004C1707" w:rsidRPr="004C1707">
        <w:t>koji u bitnome navode</w:t>
      </w:r>
      <w:r w:rsidRPr="004C1707">
        <w:t xml:space="preserve"> da</w:t>
      </w:r>
      <w:r w:rsidR="004C1707" w:rsidRPr="004C1707">
        <w:t xml:space="preserve"> je stečajni dužnik u blokadi 97</w:t>
      </w:r>
      <w:r w:rsidRPr="004C1707">
        <w:t xml:space="preserve"> dana, iznos blokade da je </w:t>
      </w:r>
      <w:r w:rsidR="004C1707" w:rsidRPr="004C1707">
        <w:t xml:space="preserve">13.788.639,56 </w:t>
      </w:r>
      <w:r w:rsidRPr="004C1707">
        <w:t xml:space="preserve"> kuna, od nekretnina da ima zemljišta u Šibeniku </w:t>
      </w:r>
      <w:r w:rsidR="004C1707" w:rsidRPr="004C1707">
        <w:t xml:space="preserve">popis kojih je dostavljen u listu 239 spisa, </w:t>
      </w:r>
      <w:r w:rsidRPr="004C1707">
        <w:t xml:space="preserve">od pokretnina </w:t>
      </w:r>
      <w:r w:rsidR="004C1707" w:rsidRPr="004C1707">
        <w:t>list 226-238 spisa.</w:t>
      </w:r>
      <w:r w:rsidRPr="004C1707">
        <w:t xml:space="preserve"> </w:t>
      </w:r>
      <w:r w:rsidR="004C1707" w:rsidRPr="004C1707">
        <w:t xml:space="preserve">Nadalje, nekretnina čest. Zem. 4851/83 Z.U. 8572 K.O. Šibenik da nije vlasništvo dužnika kako je to dostavljeno u popisu imovine. </w:t>
      </w:r>
      <w:r w:rsidRPr="004C1707">
        <w:t xml:space="preserve">Nadalje je naveo da stoga smatra da su ispunjeni uvjeti za otvaranje stečajnog postupka, te da plaće u međuvremenu nisu isplaćene. </w:t>
      </w:r>
    </w:p>
    <w:p w:rsidRDefault="0029758F" w:rsidP="005B63C5" w:rsidR="0029758F" w:rsidRPr="0029758F">
      <w:pPr>
        <w:jc w:val="both"/>
      </w:pPr>
    </w:p>
    <w:p w:rsidRDefault="004C1707" w:rsidP="005B63C5" w:rsidR="005B63C5" w:rsidRPr="0029758F">
      <w:pPr>
        <w:ind w:firstLine="708"/>
        <w:jc w:val="both"/>
      </w:pPr>
      <w:r w:rsidRPr="0029758F">
        <w:t xml:space="preserve">Predlagatelji su  ostali </w:t>
      </w:r>
      <w:r w:rsidR="005B63C5" w:rsidRPr="0029758F">
        <w:t xml:space="preserve">kod prijedloga navodeći da nikakvih isplata nije bilo, </w:t>
      </w:r>
      <w:r w:rsidRPr="0029758F">
        <w:t xml:space="preserve">a da im dužnik duguje 15 neisplaćenih plaća. </w:t>
      </w:r>
    </w:p>
    <w:p w:rsidRDefault="0029758F" w:rsidP="005B63C5" w:rsidR="0029758F" w:rsidRPr="009E603E">
      <w:pPr>
        <w:ind w:firstLine="708"/>
        <w:jc w:val="both"/>
        <w:rPr>
          <w:b/>
        </w:rPr>
      </w:pPr>
    </w:p>
    <w:p w:rsidRDefault="005B63C5" w:rsidP="005B63C5" w:rsidR="005B63C5">
      <w:pPr>
        <w:ind w:firstLine="708"/>
        <w:jc w:val="both"/>
      </w:pPr>
      <w:r>
        <w:t xml:space="preserve">Kako iz priloženih isplatnih lista za plaća za mjesece </w:t>
      </w:r>
      <w:r w:rsidR="009E603E">
        <w:t xml:space="preserve">veljaču, ožujak, lipanj, srpanj, listopad, studeni, prosinac 2015.godine, siječanj, veljača, ožujak, travanj, svibanj i lipanj 2016.g. </w:t>
      </w:r>
      <w:r>
        <w:t xml:space="preserve">proizlazi da iste nisu isplaćene, to je utvrđeno postojanje stečajnog razloga iz čl. 6. st. 2. alineja 2. Stečajnog zakona (Narodne novine broj 71/15 – dalje SZ) i to nesposobnost za plaćanje. Kako je k tome iz izjave zastupnika po zakonu stečajnog dužnika proizišlo da ovaj u vlasništvu ima znatnu imovinu iz koje bi se mogla formirati stečajna masa, sud je utvrdio da su ispunjeni uvjeti za otvaranje stečajnog postupka, te da  postoji imovina kojom bi se mogli pokriti troškovi postupka i barem dijelom namiriti vjerovnici. </w:t>
      </w:r>
    </w:p>
    <w:p w:rsidRDefault="0029758F" w:rsidP="005B63C5" w:rsidR="0029758F">
      <w:pPr>
        <w:ind w:firstLine="708"/>
        <w:jc w:val="both"/>
      </w:pPr>
    </w:p>
    <w:p w:rsidRDefault="005B63C5" w:rsidP="005B63C5" w:rsidR="005B63C5">
      <w:pPr>
        <w:ind w:firstLine="708"/>
        <w:jc w:val="both"/>
      </w:pPr>
      <w:r>
        <w:t>Slijedom iznesenog, na temelju čl. 128. st. 6.</w:t>
      </w:r>
      <w:r>
        <w:rPr>
          <w:b/>
          <w:bCs/>
        </w:rPr>
        <w:t xml:space="preserve"> </w:t>
      </w:r>
      <w:r>
        <w:t xml:space="preserve">SZ-a odlučeno je kao u izreci rješenja. </w:t>
      </w:r>
    </w:p>
    <w:p w:rsidRDefault="005B63C5" w:rsidP="005B63C5" w:rsidR="005B63C5">
      <w:pPr>
        <w:jc w:val="both"/>
      </w:pPr>
      <w:r>
        <w:t xml:space="preserve">           Sukladno članku 84. st. 1. Stečajnog zakona izvršen je automatski izbor stečajnog upravitelja, te sukladno čl. 129. st. 1. toč. 2. Stečajnog zakona, rješenje o otvaranju stečajnog postupka sadrži i prezime i ime i adresu stečajnog upravitelja, pa je riješeno kao u točki II </w:t>
      </w:r>
      <w:r>
        <w:lastRenderedPageBreak/>
        <w:t xml:space="preserve">izreke. </w:t>
      </w:r>
      <w:r w:rsidR="007B5542">
        <w:t xml:space="preserve">Prvim automatskim odabirom za stečajnu upraviteljicu imenovana je Blanka Gambiraža, koja je prilikom preuzimanja odluke o imenovanju zatražila razrješenje na vlastiti zahtjev. </w:t>
      </w:r>
    </w:p>
    <w:p w:rsidRDefault="007B5542" w:rsidP="005B63C5" w:rsidR="007B5542">
      <w:pPr>
        <w:jc w:val="both"/>
      </w:pPr>
      <w:r>
        <w:tab/>
        <w:t xml:space="preserve">Postupajući po istom, sud je dana 07. Rujna 2016.g. zaključkom pod poslovnim brojem St-942/16 odlučio o izuzeću, i odredio novu automatsku dodjelu s iznimkom naprijed navedene stečajne upraviteljice, tako da je za stečajnog upravitelja imenovan Predrag Filajdić. </w:t>
      </w:r>
    </w:p>
    <w:p w:rsidRDefault="005B63C5" w:rsidP="005B63C5" w:rsidR="005B63C5">
      <w:pPr>
        <w:ind w:firstLine="708"/>
        <w:jc w:val="both"/>
      </w:pPr>
      <w:r>
        <w:t xml:space="preserve">Nalog iz točke VIII </w:t>
      </w:r>
      <w:r w:rsidR="009E603E">
        <w:t xml:space="preserve">i IX </w:t>
      </w:r>
      <w:r>
        <w:t xml:space="preserve">ovog rješenja temelji se na odredbi članka 129. stavak 2. i čl. 34. st. 3. Stečajnog zakona, a radi postupanja navedenih tijela u skladu sa odredbom čl. 131. st. 2. Stečajnog zakona. </w:t>
      </w:r>
    </w:p>
    <w:p w:rsidRDefault="005B63C5" w:rsidP="005B63C5" w:rsidR="005B63C5">
      <w:pPr>
        <w:jc w:val="both"/>
      </w:pPr>
      <w:r>
        <w:t xml:space="preserve">          Stoga je odlučeno kao u izreci.  </w:t>
      </w:r>
    </w:p>
    <w:p w:rsidRDefault="005B63C5" w:rsidP="005B63C5" w:rsidR="005B63C5">
      <w:pPr>
        <w:ind w:left="708"/>
        <w:jc w:val="both"/>
      </w:pPr>
    </w:p>
    <w:p w:rsidRDefault="009E603E" w:rsidP="005B63C5" w:rsidR="005B63C5">
      <w:pPr>
        <w:ind w:firstLine="708"/>
        <w:jc w:val="center"/>
      </w:pPr>
      <w:r>
        <w:t>U Šibeniku</w:t>
      </w:r>
      <w:r w:rsidR="005B63C5">
        <w:t xml:space="preserve">, 02. Rujna 2016.g </w:t>
      </w:r>
    </w:p>
    <w:p w:rsidRDefault="005B63C5" w:rsidP="005B63C5" w:rsidR="005B63C5">
      <w:pPr>
        <w:jc w:val="both"/>
      </w:pPr>
    </w:p>
    <w:p w:rsidRDefault="005B63C5" w:rsidP="005B63C5" w:rsidR="005B63C5">
      <w:pPr>
        <w:jc w:val="right"/>
      </w:pPr>
      <w:r>
        <w:t>Stečajni sudac:</w:t>
      </w:r>
    </w:p>
    <w:p w:rsidRDefault="004C1707" w:rsidP="005B63C5" w:rsidR="004C1707">
      <w:pPr>
        <w:jc w:val="right"/>
      </w:pPr>
    </w:p>
    <w:p w:rsidRDefault="004C1707" w:rsidP="005B63C5" w:rsidR="004C1707">
      <w:pPr>
        <w:jc w:val="right"/>
      </w:pPr>
    </w:p>
    <w:p w:rsidRDefault="007227DC" w:rsidP="005B63C5" w:rsidR="005B63C5">
      <w:pPr>
        <w:jc w:val="right"/>
      </w:pPr>
      <w:r>
        <w:t>Terezija Goreta, v.r.</w:t>
      </w:r>
    </w:p>
    <w:p w:rsidRDefault="005B63C5" w:rsidP="005B63C5" w:rsidR="005B63C5"/>
    <w:p w:rsidRDefault="005B63C5" w:rsidP="005B63C5" w:rsidR="005B63C5">
      <w:pPr>
        <w:ind w:firstLine="708" w:left="4956"/>
        <w:jc w:val="both"/>
        <w:rPr>
          <w:b/>
          <w:bCs/>
        </w:rPr>
      </w:pPr>
    </w:p>
    <w:p w:rsidRDefault="005B63C5" w:rsidP="005B63C5" w:rsidR="005B63C5">
      <w:pPr>
        <w:jc w:val="both"/>
        <w:rPr>
          <w:b/>
          <w:bCs/>
        </w:rPr>
      </w:pPr>
    </w:p>
    <w:p w:rsidRDefault="005B63C5" w:rsidP="005B63C5" w:rsidR="005B63C5">
      <w:pPr>
        <w:jc w:val="both"/>
        <w:rPr>
          <w:b/>
          <w:bCs/>
        </w:rPr>
      </w:pPr>
    </w:p>
    <w:p w:rsidRDefault="005B63C5" w:rsidP="005B63C5" w:rsidR="005B63C5">
      <w:pPr>
        <w:jc w:val="both"/>
        <w:rPr>
          <w:b/>
          <w:bCs/>
        </w:rPr>
      </w:pPr>
    </w:p>
    <w:p w:rsidRDefault="005B63C5" w:rsidP="005B63C5" w:rsidR="005B63C5">
      <w:pPr>
        <w:jc w:val="both"/>
      </w:pPr>
      <w:r>
        <w:t>POUKA O PRAVNOM LIJEKU:</w:t>
      </w:r>
    </w:p>
    <w:p w:rsidRDefault="005B63C5" w:rsidP="005B63C5" w:rsidR="005B63C5">
      <w:pPr>
        <w:ind w:firstLine="705"/>
        <w:jc w:val="both"/>
      </w:pPr>
      <w:r>
        <w:t xml:space="preserve">Protiv ovog rješenja nezadovoljna stranka može podnijeti žalbu u roku od osam (8) dana od dana primitka istog. Žalba se podnosi putem ovog suda u dva istovjetna primjerka, a o žalbi odlučuje Visoki trgovački sud Republike Hrvatske. </w:t>
      </w:r>
    </w:p>
    <w:p w:rsidRDefault="005B63C5" w:rsidP="005B63C5" w:rsidR="005B63C5">
      <w:pPr>
        <w:ind w:firstLine="705"/>
        <w:jc w:val="both"/>
      </w:pPr>
    </w:p>
    <w:p w:rsidRDefault="005B63C5" w:rsidP="005B63C5" w:rsidR="005B63C5">
      <w:pPr>
        <w:ind w:hanging="705" w:left="705"/>
        <w:rPr>
          <w:color w:val="000000"/>
        </w:rPr>
      </w:pPr>
      <w:r>
        <w:rPr>
          <w:color w:val="000000"/>
        </w:rPr>
        <w:t>DNA:</w:t>
      </w:r>
    </w:p>
    <w:p w:rsidRDefault="009E603E" w:rsidP="009E603E" w:rsidR="009E603E" w:rsidRPr="009E603E">
      <w:pPr>
        <w:pStyle w:val="Odlomakpopisa"/>
        <w:numPr>
          <w:ilvl w:val="0"/>
          <w:numId w:val="2"/>
        </w:numPr>
        <w:rPr>
          <w:color w:val="000000"/>
        </w:rPr>
      </w:pPr>
      <w:r>
        <w:rPr>
          <w:color w:val="000000"/>
        </w:rPr>
        <w:t>Predlagateljima</w:t>
      </w:r>
    </w:p>
    <w:p w:rsidRDefault="005B63C5" w:rsidP="005B63C5" w:rsidR="005B63C5">
      <w:pPr>
        <w:numPr>
          <w:ilvl w:val="0"/>
          <w:numId w:val="2"/>
        </w:numPr>
        <w:rPr>
          <w:rFonts w:eastAsia="Times New Roman"/>
          <w:color w:val="000000"/>
        </w:rPr>
      </w:pPr>
      <w:r>
        <w:rPr>
          <w:rFonts w:eastAsia="Times New Roman"/>
          <w:color w:val="000000"/>
        </w:rPr>
        <w:t>Stečajnom dužniku</w:t>
      </w:r>
    </w:p>
    <w:p w:rsidRDefault="005B63C5" w:rsidP="005B63C5" w:rsidR="005B63C5">
      <w:pPr>
        <w:numPr>
          <w:ilvl w:val="0"/>
          <w:numId w:val="2"/>
        </w:numPr>
        <w:rPr>
          <w:rFonts w:eastAsia="Times New Roman"/>
          <w:color w:val="000000"/>
        </w:rPr>
      </w:pPr>
      <w:r>
        <w:rPr>
          <w:rFonts w:eastAsia="Times New Roman"/>
          <w:color w:val="000000"/>
        </w:rPr>
        <w:t>Stečajnom upravitelju uz potvrdu o imenovanju</w:t>
      </w:r>
    </w:p>
    <w:p w:rsidRDefault="005B63C5" w:rsidP="005B63C5" w:rsidR="005B63C5">
      <w:pPr>
        <w:numPr>
          <w:ilvl w:val="0"/>
          <w:numId w:val="2"/>
        </w:numPr>
        <w:rPr>
          <w:rFonts w:eastAsia="Times New Roman"/>
          <w:color w:val="000000"/>
        </w:rPr>
      </w:pPr>
      <w:r>
        <w:rPr>
          <w:rFonts w:eastAsia="Times New Roman"/>
          <w:color w:val="000000"/>
        </w:rPr>
        <w:t>FINA – elektronskim putem,</w:t>
      </w:r>
    </w:p>
    <w:p w:rsidRDefault="005B63C5" w:rsidP="004C1707" w:rsidR="004C1707" w:rsidRPr="004C1707">
      <w:pPr>
        <w:numPr>
          <w:ilvl w:val="0"/>
          <w:numId w:val="2"/>
        </w:numPr>
        <w:rPr>
          <w:rFonts w:eastAsia="Times New Roman"/>
          <w:color w:val="000000"/>
        </w:rPr>
      </w:pPr>
      <w:r>
        <w:rPr>
          <w:rFonts w:eastAsia="Times New Roman"/>
          <w:color w:val="000000"/>
        </w:rPr>
        <w:t xml:space="preserve">ŽDO – Šibenik </w:t>
      </w:r>
    </w:p>
    <w:p w:rsidRDefault="005B63C5" w:rsidP="005B63C5" w:rsidR="005B63C5">
      <w:pPr>
        <w:numPr>
          <w:ilvl w:val="0"/>
          <w:numId w:val="2"/>
        </w:numPr>
        <w:rPr>
          <w:rFonts w:eastAsia="Times New Roman"/>
          <w:color w:val="000000"/>
        </w:rPr>
      </w:pPr>
      <w:r>
        <w:rPr>
          <w:rFonts w:eastAsia="Times New Roman"/>
          <w:color w:val="000000"/>
        </w:rPr>
        <w:t>Poreznoj upravi Šibenik</w:t>
      </w:r>
    </w:p>
    <w:p w:rsidRDefault="004C1707" w:rsidP="005B63C5" w:rsidR="004C1707">
      <w:pPr>
        <w:numPr>
          <w:ilvl w:val="0"/>
          <w:numId w:val="2"/>
        </w:numPr>
        <w:rPr>
          <w:rFonts w:eastAsia="Times New Roman"/>
          <w:color w:val="000000"/>
        </w:rPr>
      </w:pPr>
      <w:r>
        <w:rPr>
          <w:rFonts w:eastAsia="Times New Roman"/>
          <w:color w:val="000000"/>
        </w:rPr>
        <w:t>Općinski sud u Šibeniku</w:t>
      </w:r>
    </w:p>
    <w:p w:rsidRDefault="005B63C5" w:rsidP="005B63C5" w:rsidR="005B63C5">
      <w:pPr>
        <w:numPr>
          <w:ilvl w:val="0"/>
          <w:numId w:val="2"/>
        </w:numPr>
        <w:rPr>
          <w:rFonts w:eastAsia="Times New Roman"/>
          <w:color w:val="000000"/>
        </w:rPr>
      </w:pPr>
      <w:r>
        <w:rPr>
          <w:rFonts w:eastAsia="Times New Roman"/>
          <w:color w:val="000000"/>
        </w:rPr>
        <w:t xml:space="preserve">Općinski sud Šibenik, Zemljišno knjižni odjel, </w:t>
      </w:r>
    </w:p>
    <w:p w:rsidRDefault="005B63C5" w:rsidP="005B63C5" w:rsidR="005B63C5">
      <w:pPr>
        <w:numPr>
          <w:ilvl w:val="0"/>
          <w:numId w:val="2"/>
        </w:numPr>
        <w:rPr>
          <w:rFonts w:eastAsia="Times New Roman"/>
          <w:color w:val="000000"/>
        </w:rPr>
      </w:pPr>
      <w:r>
        <w:rPr>
          <w:rFonts w:eastAsia="Times New Roman"/>
          <w:color w:val="000000"/>
        </w:rPr>
        <w:t>Lučkoj kapetaniji – registru brodova,</w:t>
      </w:r>
    </w:p>
    <w:p w:rsidRDefault="005B63C5" w:rsidP="005B63C5" w:rsidR="005B63C5">
      <w:pPr>
        <w:numPr>
          <w:ilvl w:val="0"/>
          <w:numId w:val="2"/>
        </w:numPr>
        <w:rPr>
          <w:rFonts w:eastAsia="Times New Roman"/>
          <w:color w:val="000000"/>
        </w:rPr>
      </w:pPr>
      <w:r>
        <w:rPr>
          <w:rFonts w:eastAsia="Times New Roman"/>
          <w:color w:val="000000"/>
        </w:rPr>
        <w:t>Državnog zavoda za intelektualno vlasništvo, Ulica grada Vukovara 78, 10 000 Zagreb</w:t>
      </w:r>
    </w:p>
    <w:p w:rsidRDefault="005B63C5" w:rsidP="005B63C5" w:rsidR="005B63C5">
      <w:pPr>
        <w:numPr>
          <w:ilvl w:val="0"/>
          <w:numId w:val="2"/>
        </w:numPr>
        <w:rPr>
          <w:rFonts w:eastAsia="Times New Roman"/>
          <w:color w:val="000000"/>
        </w:rPr>
      </w:pPr>
      <w:r>
        <w:rPr>
          <w:rFonts w:eastAsia="Times New Roman"/>
          <w:color w:val="000000"/>
        </w:rPr>
        <w:t>Sudskom registru, Stalna služba u Šibeniku</w:t>
      </w:r>
    </w:p>
    <w:p w:rsidRDefault="005B63C5" w:rsidP="005B63C5" w:rsidR="005B63C5">
      <w:pPr>
        <w:numPr>
          <w:ilvl w:val="0"/>
          <w:numId w:val="2"/>
        </w:numPr>
        <w:rPr>
          <w:rFonts w:eastAsia="Times New Roman"/>
          <w:color w:val="000000"/>
        </w:rPr>
      </w:pPr>
      <w:r>
        <w:rPr>
          <w:rFonts w:eastAsia="Times New Roman"/>
          <w:color w:val="000000"/>
        </w:rPr>
        <w:t>E-oglasna ploča suda</w:t>
      </w:r>
    </w:p>
    <w:p w:rsidRDefault="005B63C5" w:rsidP="009E603E" w:rsidR="005B63C5">
      <w:pPr>
        <w:ind w:left="720"/>
        <w:jc w:val="both"/>
        <w:rPr>
          <w:rFonts w:eastAsia="Times New Roman"/>
        </w:rPr>
      </w:pPr>
    </w:p>
    <w:p w:rsidRDefault="005B63C5" w:rsidP="005B63C5" w:rsidR="005B63C5">
      <w:pPr>
        <w:ind w:hanging="705" w:left="705"/>
        <w:rPr>
          <w:b/>
          <w:bCs/>
          <w:color w:val="000000"/>
        </w:rPr>
      </w:pPr>
    </w:p>
    <w:p w:rsidRDefault="005B63C5" w:rsidP="005B63C5" w:rsidR="005B63C5">
      <w:pPr>
        <w:ind w:firstLine="705"/>
        <w:jc w:val="both"/>
      </w:pPr>
    </w:p>
    <w:p w:rsidRDefault="005B63C5" w:rsidP="005B63C5" w:rsidR="005B63C5">
      <w:pPr>
        <w:ind w:firstLine="705"/>
        <w:jc w:val="both"/>
      </w:pPr>
    </w:p>
    <w:p w:rsidRDefault="005B63C5" w:rsidP="005B63C5" w:rsidR="005B63C5">
      <w:pPr>
        <w:ind w:firstLine="705"/>
        <w:jc w:val="both"/>
      </w:pPr>
    </w:p>
    <w:p w:rsidRDefault="005B63C5" w:rsidP="005B63C5" w:rsidR="005B63C5">
      <w:pPr>
        <w:rPr>
          <w:rFonts w:hAnsi="Calibri" w:ascii="Calibri"/>
          <w:sz w:val="22"/>
          <w:szCs w:val="22"/>
        </w:rPr>
      </w:pPr>
    </w:p>
    <w:p w:rsidRDefault="00A42D8E" w:rsidR="00A42D8E"/>
    <w:sectPr w:rsidR="00A42D8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1C64" w:rsidP="0029758F" w:rsidR="007E1C64">
      <w:r>
        <w:separator/>
      </w:r>
    </w:p>
  </w:endnote>
  <w:endnote w:id="0" w:type="continuationSeparator">
    <w:p w:rsidRDefault="007E1C64" w:rsidP="0029758F" w:rsidR="007E1C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1C64" w:rsidP="0029758F" w:rsidR="007E1C64">
      <w:r>
        <w:separator/>
      </w:r>
    </w:p>
  </w:footnote>
  <w:footnote w:id="0" w:type="continuationSeparator">
    <w:p w:rsidRDefault="007E1C64" w:rsidP="0029758F" w:rsidR="007E1C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46649434"/>
      <w:docPartObj>
        <w:docPartGallery w:val="Page Numbers (Top of Page)"/>
        <w:docPartUnique/>
      </w:docPartObj>
    </w:sdtPr>
    <w:sdtEndPr/>
    <w:sdtContent>
      <w:p w:rsidRDefault="0029758F" w:rsidR="0029758F">
        <w:pPr>
          <w:pStyle w:val="Zaglavlje"/>
          <w:jc w:val="center"/>
        </w:pPr>
        <w:r>
          <w:fldChar w:fldCharType="begin"/>
        </w:r>
        <w:r>
          <w:instrText>PAGE   \* MERGEFORMAT</w:instrText>
        </w:r>
        <w:r>
          <w:fldChar w:fldCharType="separate"/>
        </w:r>
        <w:r w:rsidR="00F800AB">
          <w:rPr>
            <w:noProof/>
          </w:rPr>
          <w:t>1</w:t>
        </w:r>
        <w:r>
          <w:fldChar w:fldCharType="end"/>
        </w:r>
      </w:p>
    </w:sdtContent>
  </w:sdt>
  <w:p w:rsidRDefault="0029758F" w:rsidR="0029758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31EE2"/>
    <w:multiLevelType w:val="hybridMultilevel"/>
    <w:tmpl w:val="2D882250"/>
    <w:lvl w:tplc="76D0AE7A" w:ilvl="0">
      <w:start w:val="1"/>
      <w:numFmt w:val="decimal"/>
      <w:lvlText w:val="%1)"/>
      <w:lvlJc w:val="left"/>
      <w:pPr>
        <w:ind w:hanging="360" w:left="1260"/>
      </w:pPr>
      <w:rPr>
        <w:b w:val="false"/>
      </w:rPr>
    </w:lvl>
    <w:lvl w:tplc="041A0019" w:ilvl="1">
      <w:start w:val="1"/>
      <w:numFmt w:val="lowerLetter"/>
      <w:lvlText w:val="%2."/>
      <w:lvlJc w:val="left"/>
      <w:pPr>
        <w:ind w:hanging="360" w:left="1980"/>
      </w:pPr>
    </w:lvl>
    <w:lvl w:tplc="041A001B" w:ilvl="2">
      <w:start w:val="1"/>
      <w:numFmt w:val="lowerRoman"/>
      <w:lvlText w:val="%3."/>
      <w:lvlJc w:val="right"/>
      <w:pPr>
        <w:ind w:hanging="180" w:left="2700"/>
      </w:pPr>
    </w:lvl>
    <w:lvl w:tplc="041A000F" w:ilvl="3">
      <w:start w:val="1"/>
      <w:numFmt w:val="decimal"/>
      <w:lvlText w:val="%4."/>
      <w:lvlJc w:val="left"/>
      <w:pPr>
        <w:ind w:hanging="360" w:left="3420"/>
      </w:pPr>
    </w:lvl>
    <w:lvl w:tplc="041A0019" w:ilvl="4">
      <w:start w:val="1"/>
      <w:numFmt w:val="lowerLetter"/>
      <w:lvlText w:val="%5."/>
      <w:lvlJc w:val="left"/>
      <w:pPr>
        <w:ind w:hanging="360" w:left="4140"/>
      </w:pPr>
    </w:lvl>
    <w:lvl w:tplc="041A001B" w:ilvl="5">
      <w:start w:val="1"/>
      <w:numFmt w:val="lowerRoman"/>
      <w:lvlText w:val="%6."/>
      <w:lvlJc w:val="right"/>
      <w:pPr>
        <w:ind w:hanging="180" w:left="4860"/>
      </w:pPr>
    </w:lvl>
    <w:lvl w:tplc="041A000F" w:ilvl="6">
      <w:start w:val="1"/>
      <w:numFmt w:val="decimal"/>
      <w:lvlText w:val="%7."/>
      <w:lvlJc w:val="left"/>
      <w:pPr>
        <w:ind w:hanging="360" w:left="5580"/>
      </w:pPr>
    </w:lvl>
    <w:lvl w:tplc="041A0019" w:ilvl="7">
      <w:start w:val="1"/>
      <w:numFmt w:val="lowerLetter"/>
      <w:lvlText w:val="%8."/>
      <w:lvlJc w:val="left"/>
      <w:pPr>
        <w:ind w:hanging="360" w:left="6300"/>
      </w:pPr>
    </w:lvl>
    <w:lvl w:tplc="041A001B" w:ilvl="8">
      <w:start w:val="1"/>
      <w:numFmt w:val="lowerRoman"/>
      <w:lvlText w:val="%9."/>
      <w:lvlJc w:val="right"/>
      <w:pPr>
        <w:ind w:hanging="180" w:left="7020"/>
      </w:pPr>
    </w:lvl>
  </w:abstractNum>
  <w:abstractNum w:abstractNumId="1">
    <w:nsid w:val="103F664C"/>
    <w:multiLevelType w:val="hybridMultilevel"/>
    <w:tmpl w:val="2826C60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3130"/>
    <w:rsid w:val="00163130"/>
    <w:rsid w:val="0029758F"/>
    <w:rsid w:val="00437510"/>
    <w:rsid w:val="004C1707"/>
    <w:rsid w:val="005B63C5"/>
    <w:rsid w:val="007227DC"/>
    <w:rsid w:val="007B5542"/>
    <w:rsid w:val="007E1C64"/>
    <w:rsid w:val="007E3D7F"/>
    <w:rsid w:val="009E603E"/>
    <w:rsid w:val="00A42D8E"/>
    <w:rsid w:val="00B321AF"/>
    <w:rsid w:val="00F800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63C5"/>
    <w:pPr>
      <w:spacing w:lineRule="auto" w:line="240" w:after="0"/>
    </w:pPr>
    <w:rPr>
      <w:rFonts w:cs="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E603E"/>
    <w:pPr>
      <w:ind w:left="720"/>
      <w:contextualSpacing/>
    </w:pPr>
  </w:style>
  <w:style w:styleId="Tekstbalonia" w:type="paragraph">
    <w:name w:val="Balloon Text"/>
    <w:basedOn w:val="Normal"/>
    <w:link w:val="TekstbaloniaChar"/>
    <w:uiPriority w:val="99"/>
    <w:semiHidden/>
    <w:unhideWhenUsed/>
    <w:rsid w:val="004C1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C1707"/>
    <w:rPr>
      <w:rFonts w:cs="Tahoma" w:hAnsi="Tahoma" w:ascii="Tahoma"/>
      <w:sz w:val="16"/>
      <w:szCs w:val="16"/>
      <w:lang w:eastAsia="hr-HR"/>
    </w:rPr>
  </w:style>
  <w:style w:styleId="Zaglavlje" w:type="paragraph">
    <w:name w:val="header"/>
    <w:basedOn w:val="Normal"/>
    <w:link w:val="ZaglavljeChar"/>
    <w:uiPriority w:val="99"/>
    <w:unhideWhenUsed/>
    <w:rsid w:val="0029758F"/>
    <w:pPr>
      <w:tabs>
        <w:tab w:pos="4536" w:val="center"/>
        <w:tab w:pos="9072" w:val="right"/>
      </w:tabs>
    </w:pPr>
  </w:style>
  <w:style w:customStyle="true" w:styleId="ZaglavljeChar" w:type="character">
    <w:name w:val="Zaglavlje Char"/>
    <w:basedOn w:val="Zadanifontodlomka"/>
    <w:link w:val="Zaglavlje"/>
    <w:uiPriority w:val="99"/>
    <w:rsid w:val="0029758F"/>
    <w:rPr>
      <w:rFonts w:cs="Times New Roman" w:hAnsi="Times New Roman" w:ascii="Times New Roman"/>
      <w:sz w:val="24"/>
      <w:szCs w:val="24"/>
      <w:lang w:eastAsia="hr-HR"/>
    </w:rPr>
  </w:style>
  <w:style w:styleId="Podnoje" w:type="paragraph">
    <w:name w:val="footer"/>
    <w:basedOn w:val="Normal"/>
    <w:link w:val="PodnojeChar"/>
    <w:uiPriority w:val="99"/>
    <w:unhideWhenUsed/>
    <w:rsid w:val="0029758F"/>
    <w:pPr>
      <w:tabs>
        <w:tab w:pos="4536" w:val="center"/>
        <w:tab w:pos="9072" w:val="right"/>
      </w:tabs>
    </w:pPr>
  </w:style>
  <w:style w:customStyle="true" w:styleId="PodnojeChar" w:type="character">
    <w:name w:val="Podnožje Char"/>
    <w:basedOn w:val="Zadanifontodlomka"/>
    <w:link w:val="Podnoje"/>
    <w:uiPriority w:val="99"/>
    <w:rsid w:val="0029758F"/>
    <w:rPr>
      <w:rFonts w:cs="Times New Roman" w:hAnsi="Times New Roman" w:ascii="Times New Roman"/>
      <w:sz w:val="24"/>
      <w:szCs w:val="24"/>
      <w:lang w:eastAsia="hr-HR"/>
    </w:rPr>
  </w:style>
  <w:style w:styleId="Tekstrezerviranogmjesta" w:type="character">
    <w:name w:val="Placeholder Text"/>
    <w:basedOn w:val="Zadanifontodlomka"/>
    <w:uiPriority w:val="99"/>
    <w:semiHidden/>
    <w:rsid w:val="00F800AB"/>
    <w:rPr>
      <w:color w:val="808080"/>
      <w:bdr w:space="0" w:sz="0" w:color="auto" w:val="none"/>
      <w:shd w:fill="auto" w:color="auto" w:val="clear"/>
    </w:rPr>
  </w:style>
  <w:style w:customStyle="true" w:styleId="eSPISCCParagraphDefaultFont" w:type="character">
    <w:name w:val="eSPIS_CC_Paragraph Default Font"/>
    <w:basedOn w:val="Zadanifontodlomka"/>
    <w:rsid w:val="00F800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00AB"/>
    <w:rPr>
      <w:bdr w:space="0" w:sz="0" w:color="auto" w:val="none"/>
      <w:shd w:fill="FFFFCC" w:color="auto" w:val="clear"/>
      <w:lang w:val="hr-HR"/>
    </w:rPr>
  </w:style>
  <w:style w:customStyle="true" w:styleId="PozadinaSvijetloCrvena" w:type="character">
    <w:name w:val="Pozadina_SvijetloCrvena"/>
    <w:basedOn w:val="eSPISCCParagraphDefaultFont"/>
    <w:rsid w:val="00F800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00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63C5"/>
    <w:pPr>
      <w:spacing w:after="0" w:line="240" w:lineRule="auto"/>
    </w:pPr>
    <w:rPr>
      <w:rFonts w:ascii="Times New Roman" w:cs="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E603E"/>
    <w:pPr>
      <w:ind w:left="720"/>
      <w:contextualSpacing/>
    </w:pPr>
  </w:style>
  <w:style w:styleId="Tekstbalonia" w:type="paragraph">
    <w:name w:val="Balloon Text"/>
    <w:basedOn w:val="Normal"/>
    <w:link w:val="TekstbaloniaChar"/>
    <w:uiPriority w:val="99"/>
    <w:semiHidden/>
    <w:unhideWhenUsed/>
    <w:rsid w:val="004C1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4C1707"/>
    <w:rPr>
      <w:rFonts w:ascii="Tahoma" w:cs="Tahoma" w:hAnsi="Tahoma"/>
      <w:sz w:val="16"/>
      <w:szCs w:val="16"/>
      <w:lang w:eastAsia="hr-HR"/>
    </w:rPr>
  </w:style>
  <w:style w:styleId="Zaglavlje" w:type="paragraph">
    <w:name w:val="header"/>
    <w:basedOn w:val="Normal"/>
    <w:link w:val="ZaglavljeChar"/>
    <w:uiPriority w:val="99"/>
    <w:unhideWhenUsed/>
    <w:rsid w:val="0029758F"/>
    <w:pPr>
      <w:tabs>
        <w:tab w:pos="4536" w:val="center"/>
        <w:tab w:pos="9072" w:val="right"/>
      </w:tabs>
    </w:pPr>
  </w:style>
  <w:style w:customStyle="1" w:styleId="ZaglavljeChar" w:type="character">
    <w:name w:val="Zaglavlje Char"/>
    <w:basedOn w:val="Zadanifontodlomka"/>
    <w:link w:val="Zaglavlje"/>
    <w:uiPriority w:val="99"/>
    <w:rsid w:val="0029758F"/>
    <w:rPr>
      <w:rFonts w:ascii="Times New Roman" w:cs="Times New Roman" w:hAnsi="Times New Roman"/>
      <w:sz w:val="24"/>
      <w:szCs w:val="24"/>
      <w:lang w:eastAsia="hr-HR"/>
    </w:rPr>
  </w:style>
  <w:style w:styleId="Podnoje" w:type="paragraph">
    <w:name w:val="footer"/>
    <w:basedOn w:val="Normal"/>
    <w:link w:val="PodnojeChar"/>
    <w:uiPriority w:val="99"/>
    <w:unhideWhenUsed/>
    <w:rsid w:val="0029758F"/>
    <w:pPr>
      <w:tabs>
        <w:tab w:pos="4536" w:val="center"/>
        <w:tab w:pos="9072" w:val="right"/>
      </w:tabs>
    </w:pPr>
  </w:style>
  <w:style w:customStyle="1" w:styleId="PodnojeChar" w:type="character">
    <w:name w:val="Podnožje Char"/>
    <w:basedOn w:val="Zadanifontodlomka"/>
    <w:link w:val="Podnoje"/>
    <w:uiPriority w:val="99"/>
    <w:rsid w:val="0029758F"/>
    <w:rPr>
      <w:rFonts w:ascii="Times New Roman" w:cs="Times New Roman" w:hAnsi="Times New Roman"/>
      <w:sz w:val="24"/>
      <w:szCs w:val="24"/>
      <w:lang w:eastAsia="hr-HR"/>
    </w:rPr>
  </w:style>
  <w:style w:styleId="Tekstrezerviranogmjesta" w:type="character">
    <w:name w:val="Placeholder Text"/>
    <w:basedOn w:val="Zadanifontodlomka"/>
    <w:uiPriority w:val="99"/>
    <w:semiHidden/>
    <w:rsid w:val="00F800AB"/>
    <w:rPr>
      <w:color w:val="808080"/>
      <w:bdr w:color="auto" w:space="0" w:sz="0" w:val="none"/>
      <w:shd w:color="auto" w:fill="auto" w:val="clear"/>
    </w:rPr>
  </w:style>
  <w:style w:customStyle="1" w:styleId="eSPISCCParagraphDefaultFont" w:type="character">
    <w:name w:val="eSPIS_CC_Paragraph Default Font"/>
    <w:basedOn w:val="Zadanifontodlomka"/>
    <w:rsid w:val="00F800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00AB"/>
    <w:rPr>
      <w:bdr w:color="auto" w:space="0" w:sz="0" w:val="none"/>
      <w:shd w:color="auto" w:fill="FFFFCC" w:val="clear"/>
      <w:lang w:val="hr-HR"/>
    </w:rPr>
  </w:style>
  <w:style w:customStyle="1" w:styleId="PozadinaSvijetloCrvena" w:type="character">
    <w:name w:val="Pozadina_SvijetloCrvena"/>
    <w:basedOn w:val="eSPISCCParagraphDefaultFont"/>
    <w:rsid w:val="00F800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00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92087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942</izvorni_sadrzaj>
    <derivirana_varijabla naziv="DomainObject.Predmet.Broj_1">942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Spis se sastoji od 2 svezka</izvorni_sadrzaj>
    <derivirana_varijabla naziv="DomainObject.Predmet.Opis_1">- Spis se sastoji od 2 svezka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St-942/2016</izvorni_sadrzaj>
    <derivirana_varijabla naziv="DomainObject.Predmet.OznakaBroj_1">St-942/2016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izvorni_sadrzaj>
    <derivirana_varijabla naziv="DomainObject.Predmet.PrimjedbaSuca_1">IZUZEĆE</derivirana_varijabla>
  </DomainObject.Predmet.PrimjedbaSuca>
  <DomainObject.Predmet.PrimjedbaUpisnicara>
    <izvorni_sadrzaj/>
    <derivirana_varijabla naziv="DomainObject.Predmet.PrimjedbaUpisnicara_1"/>
  </DomainObject.Predmet.PrimjedbaUpisnicara>
  <DomainObject.Predmet.ProtustrankaFormated>
    <izvorni_sadrzaj>  TLM-TPP d.o.o. za proizvodnju prešanih proizvoda</izvorni_sadrzaj>
    <derivirana_varijabla naziv="DomainObject.Predmet.ProtustrankaFormated_1">  TLM-TPP d.o.o. za proizvodnju prešanih proizvoda</derivirana_varijabla>
  </DomainObject.Predmet.ProtustrankaFormated>
  <DomainObject.Predmet.ProtustrankaFormatedOIB>
    <izvorni_sadrzaj>  TLM-TPP d.o.o. za proizvodnju prešanih proizvoda, OIB 60576413258</izvorni_sadrzaj>
    <derivirana_varijabla naziv="DomainObject.Predmet.ProtustrankaFormatedOIB_1">  TLM-TPP d.o.o. za proizvodnju prešanih proizvoda, OIB 60576413258</derivirana_varijabla>
  </DomainObject.Predmet.ProtustrankaFormatedOIB>
  <DomainObject.Predmet.ProtustrankaFormatedWithAdress>
    <izvorni_sadrzaj> TLM-TPP d.o.o. za proizvodnju prešanih proizvoda, Ulica Narodnog preporoda 12 , 22000 Šibenik</izvorni_sadrzaj>
    <derivirana_varijabla naziv="DomainObject.Predmet.ProtustrankaFormatedWithAdress_1"> TLM-TPP d.o.o. za proizvodnju prešanih proizvoda, Ulica Narodnog preporoda 12 , 22000 Šibenik</derivirana_varijabla>
  </DomainObject.Predmet.ProtustrankaFormatedWithAdress>
  <DomainObject.Predmet.ProtustrankaFormatedWithAdressOIB>
    <izvorni_sadrzaj> TLM-TPP d.o.o. za proizvodnju prešanih proizvoda, OIB 60576413258, Ulica Narodnog preporoda 12 , 22000 Šibenik</izvorni_sadrzaj>
    <derivirana_varijabla naziv="DomainObject.Predmet.ProtustrankaFormatedWithAdressOIB_1"> TLM-TPP d.o.o. za proizvodnju prešanih proizvoda, OIB 60576413258, Ulica Narodnog preporoda 12 , 22000 Šibenik</derivirana_varijabla>
  </DomainObject.Predmet.ProtustrankaFormatedWithAdressOIB>
  <DomainObject.Predmet.ProtustrankaWithAdress>
    <izvorni_sadrzaj>TLM-TPP d.o.o. za proizvodnju prešanih proizvoda Ulica Narodnog preporoda 12 , 22000 Šibenik</izvorni_sadrzaj>
    <derivirana_varijabla naziv="DomainObject.Predmet.ProtustrankaWithAdress_1">TLM-TPP d.o.o. za proizvodnju prešanih proizvoda Ulica Narodnog preporoda 12 , 22000 Šibenik</derivirana_varijabla>
  </DomainObject.Predmet.ProtustrankaWithAdress>
  <DomainObject.Predmet.ProtustrankaWithAdressOIB>
    <izvorni_sadrzaj>TLM-TPP d.o.o. za proizvodnju prešanih proizvoda, OIB 60576413258, Ulica Narodnog preporoda 12 , 22000 Šibenik</izvorni_sadrzaj>
    <derivirana_varijabla naziv="DomainObject.Predmet.ProtustrankaWithAdressOIB_1">TLM-TPP d.o.o. za proizvodnju prešanih proizvoda, OIB 60576413258, Ulica Narodnog preporoda 12 , 22000 Šibenik</derivirana_varijabla>
  </DomainObject.Predmet.ProtustrankaWithAdressOIB>
  <DomainObject.Predmet.ProtustrankaNazivFormated>
    <izvorni_sadrzaj>TLM-TPP d.o.o. za proizvodnju prešanih proizvoda</izvorni_sadrzaj>
    <derivirana_varijabla naziv="DomainObject.Predmet.ProtustrankaNazivFormated_1">TLM-TPP d.o.o. za proizvodnju prešanih proizvoda</derivirana_varijabla>
  </DomainObject.Predmet.ProtustrankaNazivFormated>
  <DomainObject.Predmet.ProtustrankaNazivFormatedOIB>
    <izvorni_sadrzaj>TLM-TPP d.o.o. za proizvodnju prešanih proizvoda, OIB 60576413258</izvorni_sadrzaj>
    <derivirana_varijabla naziv="DomainObject.Predmet.ProtustrankaNazivFormatedOIB_1">TLM-TPP d.o.o. za proizvodnju prešanih proizvoda, OIB 60576413258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Bralić; Željko Bačelić-medić; Nikica Vučenović; Ivica Vukičević</izvorni_sadrzaj>
    <derivirana_varijabla naziv="DomainObject.Predmet.StrankaFormated_1">  Josip Bralić; Željko Bačelić-medić; Nikica Vučenović; Ivica Vukičević</derivirana_varijabla>
  </DomainObject.Predmet.StrankaFormated>
  <DomainObject.Predmet.StrankaFormatedOIB>
    <izvorni_sadrzaj>  Josip Bralić, OIB 62105401646; Željko Bačelić-medić, OIB 73781183028; Nikica Vučenović, OIB 50756487345; Ivica Vukičević, OIB 28362338573</izvorni_sadrzaj>
    <derivirana_varijabla naziv="DomainObject.Predmet.StrankaFormatedOIB_1">  Josip Bralić, OIB 62105401646; Željko Bačelić-medić, OIB 73781183028; Nikica Vučenović, OIB 50756487345; Ivica Vukičević, OIB 28362338573</derivirana_varijabla>
  </DomainObject.Predmet.StrankaFormatedOIB>
  <DomainObject.Predmet.StrankaFormatedWithAdress>
    <izvorni_sadrzaj> Josip Bralić, Bana Josipa Jelačića 13e, 22000 Šibenik; Željko Bačelić-medić, Ive Družića 20, 22000 Šibenik; Nikica Vučenović, Ulica Norilj 36, 22000 Danilo; Ivica Vukičević, Zagrebačka 7, 22000 Šibenik</izvorni_sadrzaj>
    <derivirana_varijabla naziv="DomainObject.Predmet.StrankaFormatedWithAdress_1"> Josip Bralić, Bana Josipa Jelačića 13e, 22000 Šibenik; Željko Bačelić-medić, Ive Družića 20, 22000 Šibenik; Nikica Vučenović, Ulica Norilj 36, 22000 Danilo; Ivica Vukičević, Zagrebačka 7, 22000 Šibenik</derivirana_varijabla>
  </DomainObject.Predmet.StrankaFormatedWithAdress>
  <DomainObject.Predmet.StrankaFormatedWithAdressOIB>
    <izvorni_sadrzaj> Josip Bralić, OIB 62105401646, Bana Josipa Jelačića 13e, 22000 Šibenik; Željko Bačelić-medić, OIB 73781183028, Ive Družića 20, 22000 Šibenik; Nikica Vučenović, OIB 50756487345, Ulica Norilj 36, 22000 Danilo; Ivica Vukičević, OIB 28362338573, Zagrebačka 7, 22000 Šibenik</izvorni_sadrzaj>
    <derivirana_varijabla naziv="DomainObject.Predmet.StrankaFormatedWithAdressOIB_1"> Josip Bralić, OIB 62105401646, Bana Josipa Jelačića 13e, 22000 Šibenik; Željko Bačelić-medić, OIB 73781183028, Ive Družića 20, 22000 Šibenik; Nikica Vučenović, OIB 50756487345, Ulica Norilj 36, 22000 Danilo; Ivica Vukičević, OIB 28362338573, Zagrebačka 7, 22000 Šibenik</derivirana_varijabla>
  </DomainObject.Predmet.StrankaFormatedWithAdressOIB>
  <DomainObject.Predmet.StrankaWithAdress>
    <izvorni_sadrzaj>Josip Bralić Bana Josipa Jelačića 13e,22000 Šibenik,Željko Bačelić-medić Ive Družića 20,22000 Šibenik,Nikica Vučenović Ulica Norilj 36,22000 Danilo,Ivica Vukičević Zagrebačka 7,22000 Šibenik</izvorni_sadrzaj>
    <derivirana_varijabla naziv="DomainObject.Predmet.StrankaWithAdress_1">Josip Bralić Bana Josipa Jelačića 13e,22000 Šibenik,Željko Bačelić-medić Ive Družića 20,22000 Šibenik,Nikica Vučenović Ulica Norilj 36,22000 Danilo,Ivica Vukičević Zagrebačka 7,22000 Šibenik</derivirana_varijabla>
  </DomainObject.Predmet.StrankaWithAdress>
  <DomainObject.Predmet.StrankaWithAdressOIB>
    <izvorni_sadrzaj>Josip Bralić, OIB 62105401646, Bana Josipa Jelačića 13e,22000 Šibenik,Željko Bačelić-medić, OIB 73781183028, Ive Družića 20,22000 Šibenik,Nikica Vučenović, OIB 50756487345, Ulica Norilj 36,22000 Danilo,Ivica Vukičević, OIB 28362338573, Zagrebačka 7,22000 Šibenik</izvorni_sadrzaj>
    <derivirana_varijabla naziv="DomainObject.Predmet.StrankaWithAdressOIB_1">Josip Bralić, OIB 62105401646, Bana Josipa Jelačića 13e,22000 Šibenik,Željko Bačelić-medić, OIB 73781183028, Ive Družića 20,22000 Šibenik,Nikica Vučenović, OIB 50756487345, Ulica Norilj 36,22000 Danilo,Ivica Vukičević, OIB 28362338573, Zagrebačka 7,22000 Šibenik</derivirana_varijabla>
  </DomainObject.Predmet.StrankaWithAdressOIB>
  <DomainObject.Predmet.StrankaNazivFormated>
    <izvorni_sadrzaj>Josip Bralić,Željko Bačelić-medić,Nikica Vučenović,Ivica Vukičević</izvorni_sadrzaj>
    <derivirana_varijabla naziv="DomainObject.Predmet.StrankaNazivFormated_1">Josip Bralić,Željko Bačelić-medić,Nikica Vučenović,Ivica Vukičević</derivirana_varijabla>
  </DomainObject.Predmet.StrankaNazivFormated>
  <DomainObject.Predmet.StrankaNazivFormatedOIB>
    <izvorni_sadrzaj>Josip Bralić, OIB 62105401646,Željko Bačelić-medić, OIB 73781183028,Nikica Vučenović, OIB 50756487345,Ivica Vukičević, OIB 28362338573</izvorni_sadrzaj>
    <derivirana_varijabla naziv="DomainObject.Predmet.StrankaNazivFormatedOIB_1">Josip Bralić, OIB 62105401646,Željko Bačelić-medić, OIB 73781183028,Nikica Vučenović, OIB 50756487345,Ivica Vukičević, OIB 28362338573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Josip Bralić</item>
      <item>Željko Bačelić-medić</item>
      <item>Nikica Vučenović</item>
      <item>Ivica Vukičević</item>
    </izvorni_sadrzaj>
    <derivirana_varijabla naziv="DomainObject.Predmet.StrankaListFormated_1">
      <item>Josip Bralić</item>
      <item>Željko Bačelić-medić</item>
      <item>Nikica Vučenović</item>
      <item>Ivica Vukičević</item>
    </derivirana_varijabla>
  </DomainObject.Predmet.StrankaListFormated>
  <DomainObject.Predmet.StrankaListFormatedOIB>
    <izvorni_sadrzaj>
      <item>Josip Bralić, OIB 62105401646</item>
      <item>Željko Bačelić-medić, OIB 73781183028</item>
      <item>Nikica Vučenović, OIB 50756487345</item>
      <item>Ivica Vukičević, OIB 28362338573</item>
    </izvorni_sadrzaj>
    <derivirana_varijabla naziv="DomainObject.Predmet.StrankaListFormatedOIB_1">
      <item>Josip Bralić, OIB 62105401646</item>
      <item>Željko Bačelić-medić, OIB 73781183028</item>
      <item>Nikica Vučenović, OIB 50756487345</item>
      <item>Ivica Vukičević, OIB 28362338573</item>
    </derivirana_varijabla>
  </DomainObject.Predmet.StrankaListFormatedOIB>
  <DomainObject.Predmet.StrankaListFormatedWithAdress>
    <izvorni_sadrzaj>
      <item>Josip Bralić, Bana Josipa Jelačića 13e, 22000 Šibenik</item>
      <item>Željko Bačelić-medić, Ive Družića 20, 22000 Šibenik</item>
      <item>Nikica Vučenović, Ulica Norilj 36, 22000 Danilo</item>
      <item>Ivica Vukičević, Zagrebačka 7, 22000 Šibenik</item>
    </izvorni_sadrzaj>
    <derivirana_varijabla naziv="DomainObject.Predmet.StrankaListFormatedWithAdress_1">
      <item>Josip Bralić, Bana Josipa Jelačića 13e, 22000 Šibenik</item>
      <item>Željko Bačelić-medić, Ive Družića 20, 22000 Šibenik</item>
      <item>Nikica Vučenović, Ulica Norilj 36, 22000 Danilo</item>
      <item>Ivica Vukičević, Zagrebačka 7, 22000 Šibenik</item>
    </derivirana_varijabla>
  </DomainObject.Predmet.StrankaListFormatedWithAdress>
  <DomainObject.Predmet.StrankaListFormatedWithAdressOIB>
    <izvorni_sadrzaj>
      <item>Josip Bralić, OIB 62105401646, Bana Josipa Jelačića 13e, 22000 Šibenik</item>
      <item>Željko Bačelić-medić, OIB 73781183028, Ive Družića 20, 22000 Šibenik</item>
      <item>Nikica Vučenović, OIB 50756487345, Ulica Norilj 36, 22000 Danilo</item>
      <item>Ivica Vukičević, OIB 28362338573, Zagrebačka 7, 22000 Šibenik</item>
    </izvorni_sadrzaj>
    <derivirana_varijabla naziv="DomainObject.Predmet.StrankaListFormatedWithAdressOIB_1">
      <item>Josip Bralić, OIB 62105401646, Bana Josipa Jelačića 13e, 22000 Šibenik</item>
      <item>Željko Bačelić-medić, OIB 73781183028, Ive Družića 20, 22000 Šibenik</item>
      <item>Nikica Vučenović, OIB 50756487345, Ulica Norilj 36, 22000 Danilo</item>
      <item>Ivica Vukičević, OIB 28362338573, Zagrebačka 7, 22000 Šibenik</item>
    </derivirana_varijabla>
  </DomainObject.Predmet.StrankaListFormatedWithAdressOIB>
  <DomainObject.Predmet.StrankaListNazivFormated>
    <izvorni_sadrzaj>
      <item>Josip Bralić</item>
      <item>Željko Bačelić-medić</item>
      <item>Nikica Vučenović</item>
      <item>Ivica Vukičević</item>
    </izvorni_sadrzaj>
    <derivirana_varijabla naziv="DomainObject.Predmet.StrankaListNazivFormated_1">
      <item>Josip Bralić</item>
      <item>Željko Bačelić-medić</item>
      <item>Nikica Vučenović</item>
      <item>Ivica Vukičević</item>
    </derivirana_varijabla>
  </DomainObject.Predmet.StrankaListNazivFormated>
  <DomainObject.Predmet.StrankaListNazivFormatedOIB>
    <izvorni_sadrzaj>
      <item>Josip Bralić, OIB 62105401646</item>
      <item>Željko Bačelić-medić, OIB 73781183028</item>
      <item>Nikica Vučenović, OIB 50756487345</item>
      <item>Ivica Vukičević, OIB 28362338573</item>
    </izvorni_sadrzaj>
    <derivirana_varijabla naziv="DomainObject.Predmet.StrankaListNazivFormatedOIB_1">
      <item>Josip Bralić, OIB 62105401646</item>
      <item>Željko Bačelić-medić, OIB 73781183028</item>
      <item>Nikica Vučenović, OIB 50756487345</item>
      <item>Ivica Vukičević, OIB 28362338573</item>
    </derivirana_varijabla>
  </DomainObject.Predmet.StrankaListNazivFormatedOIB>
  <DomainObject.Predmet.ProtuStrankaListFormated>
    <izvorni_sadrzaj>
      <item>TLM-TPP d.o.o. za proizvodnju prešanih proizvoda</item>
    </izvorni_sadrzaj>
    <derivirana_varijabla naziv="DomainObject.Predmet.ProtuStrankaListFormated_1">
      <item>TLM-TPP d.o.o. za proizvodnju prešanih proizvoda</item>
    </derivirana_varijabla>
  </DomainObject.Predmet.ProtuStrankaListFormated>
  <DomainObject.Predmet.ProtuStrankaListFormatedOIB>
    <izvorni_sadrzaj>
      <item>TLM-TPP d.o.o. za proizvodnju prešanih proizvoda, OIB 60576413258</item>
    </izvorni_sadrzaj>
    <derivirana_varijabla naziv="DomainObject.Predmet.ProtuStrankaListFormatedOIB_1">
      <item>TLM-TPP d.o.o. za proizvodnju prešanih proizvoda, OIB 60576413258</item>
    </derivirana_varijabla>
  </DomainObject.Predmet.ProtuStrankaListFormatedOIB>
  <DomainObject.Predmet.ProtuStrankaListFormatedWithAdress>
    <izvorni_sadrzaj>
      <item>TLM-TPP d.o.o. za proizvodnju prešanih proizvoda, Ulica Narodnog preporoda 12 , 22000 Šibenik</item>
    </izvorni_sadrzaj>
    <derivirana_varijabla naziv="DomainObject.Predmet.ProtuStrankaListFormatedWithAdress_1">
      <item>TLM-TPP d.o.o. za proizvodnju prešanih proizvoda, Ulica Narodnog preporoda 12 , 22000 Šibenik</item>
    </derivirana_varijabla>
  </DomainObject.Predmet.ProtuStrankaListFormatedWithAdress>
  <DomainObject.Predmet.ProtuStrankaListFormatedWithAdressOIB>
    <izvorni_sadrzaj>
      <item>TLM-TPP d.o.o. za proizvodnju prešanih proizvoda, OIB 60576413258, Ulica Narodnog preporoda 12 , 22000 Šibenik</item>
    </izvorni_sadrzaj>
    <derivirana_varijabla naziv="DomainObject.Predmet.ProtuStrankaListFormatedWithAdressOIB_1">
      <item>TLM-TPP d.o.o. za proizvodnju prešanih proizvoda, OIB 60576413258, Ulica Narodnog preporoda 12 , 22000 Šibenik</item>
    </derivirana_varijabla>
  </DomainObject.Predmet.ProtuStrankaListFormatedWithAdressOIB>
  <DomainObject.Predmet.ProtuStrankaListNazivFormated>
    <izvorni_sadrzaj>
      <item>TLM-TPP d.o.o. za proizvodnju prešanih proizvoda</item>
    </izvorni_sadrzaj>
    <derivirana_varijabla naziv="DomainObject.Predmet.ProtuStrankaListNazivFormated_1">
      <item>TLM-TPP d.o.o. za proizvodnju prešanih proizvoda</item>
    </derivirana_varijabla>
  </DomainObject.Predmet.ProtuStrankaListNazivFormated>
  <DomainObject.Predmet.ProtuStrankaListNazivFormatedOIB>
    <izvorni_sadrzaj>
      <item>TLM-TPP d.o.o. za proizvodnju prešanih proizvoda, OIB 60576413258</item>
    </izvorni_sadrzaj>
    <derivirana_varijabla naziv="DomainObject.Predmet.ProtuStrankaListNazivFormatedOIB_1">
      <item>TLM-TPP d.o.o. za proizvodnju prešanih proizvoda, OIB 60576413258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Josip Bralić i dr.</izvorni_sadrzaj>
    <derivirana_varijabla naziv="DomainObject.Predmet.StrankaIDrugi_1">Josip Bralić i dr.</derivirana_varijabla>
  </DomainObject.Predmet.StrankaIDrugi>
  <DomainObject.Predmet.ProtustrankaIDrugi>
    <izvorni_sadrzaj>TLM-TPP d.o.o. za proizvodnju prešanih proizvoda</izvorni_sadrzaj>
    <derivirana_varijabla naziv="DomainObject.Predmet.ProtustrankaIDrugi_1">TLM-TPP d.o.o. za proizvodnju prešanih proizvoda</derivirana_varijabla>
  </DomainObject.Predmet.ProtustrankaIDrugi>
  <DomainObject.Predmet.StrankaIDrugiAdressOIB>
    <izvorni_sadrzaj>Josip Bralić, OIB 62105401646, Bana Josipa Jelačića 13e, 22000 Šibenik i dr.</izvorni_sadrzaj>
    <derivirana_varijabla naziv="DomainObject.Predmet.StrankaIDrugiAdressOIB_1">Josip Bralić, OIB 62105401646, Bana Josipa Jelačića 13e, 22000 Šibenik i dr.</derivirana_varijabla>
  </DomainObject.Predmet.StrankaIDrugiAdressOIB>
  <DomainObject.Predmet.ProtustrankaIDrugiAdressOIB>
    <izvorni_sadrzaj>TLM-TPP d.o.o. za proizvodnju prešanih proizvoda, OIB 60576413258, Ulica Narodnog preporoda 12 , 22000 Šibenik</izvorni_sadrzaj>
    <derivirana_varijabla naziv="DomainObject.Predmet.ProtustrankaIDrugiAdressOIB_1">TLM-TPP d.o.o. za proizvodnju prešanih proizvoda, OIB 60576413258,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Bralić</item>
      <item>TLM-TPP d.o.o. za proizvodnju prešanih proizvoda</item>
      <item>Željko Bačelić-medić</item>
      <item>Nikica Vučenović</item>
      <item>Ivica Vukičević</item>
    </izvorni_sadrzaj>
    <derivirana_varijabla naziv="DomainObject.Predmet.SudioniciListNaziv_1">
      <item>Josip Bralić</item>
      <item>TLM-TPP d.o.o. za proizvodnju prešanih proizvoda</item>
      <item>Željko Bačelić-medić</item>
      <item>Nikica Vučenović</item>
      <item>Ivica Vukičević</item>
    </derivirana_varijabla>
  </DomainObject.Predmet.SudioniciListNaziv>
  <DomainObject.Predmet.SudioniciListAdressOIB>
    <izvorni_sadrzaj>
      <item>Josip Bralić, OIB 62105401646, Bana Josipa Jelačića 13e,22000 Šibenik</item>
      <item>TLM-TPP d.o.o. za proizvodnju prešanih proizvoda, OIB 60576413258, Ulica Narodnog preporoda 12 ,22000 Šibenik</item>
      <item>Željko Bačelić-medić, OIB 73781183028, Ive Družića 20,22000 Šibenik</item>
      <item>Nikica Vučenović, OIB 50756487345, Ulica Norilj 36,22000 Danilo</item>
      <item>Ivica Vukičević, OIB 28362338573, Zagrebačka 7,22000 Šibenik</item>
    </izvorni_sadrzaj>
    <derivirana_varijabla naziv="DomainObject.Predmet.SudioniciListAdressOIB_1">
      <item>Josip Bralić, OIB 62105401646, Bana Josipa Jelačića 13e,22000 Šibenik</item>
      <item>TLM-TPP d.o.o. za proizvodnju prešanih proizvoda, OIB 60576413258, Ulica Narodnog preporoda 12 ,22000 Šibenik</item>
      <item>Željko Bačelić-medić, OIB 73781183028, Ive Družića 20,22000 Šibenik</item>
      <item>Nikica Vučenović, OIB 50756487345, Ulica Norilj 36,22000 Danilo</item>
      <item>Ivica Vukičević, OIB 28362338573, Zagrebačka 7,22000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62105401646</item>
      <item>, OIB 60576413258</item>
      <item>, OIB 73781183028</item>
      <item>, OIB 50756487345</item>
      <item>, OIB 28362338573</item>
    </izvorni_sadrzaj>
    <derivirana_varijabla naziv="DomainObject.Predmet.SudioniciListNazivOIB_1">
      <item>, OIB 62105401646</item>
      <item>, OIB 60576413258</item>
      <item>, OIB 73781183028</item>
      <item>, OIB 50756487345</item>
      <item>, OIB 28362338573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Slavonski Brod</item>
      <item>Blanka Gambiraža, OIB 81085118009, Šamačka 9/I Osijek</item>
    </izvorni_sadrzaj>
    <derivirana_varijabla naziv="DomainObject.Predmet.StecajniUpraviteljiListAddressOIB_1">
      <item>Predrag Filajdić, OIB 32894922284, L. Lukića 65 Slavonski Brod</item>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1020</properties:Words>
  <properties:Characters>5586</properties:Characters>
  <properties:Lines>147</properties:Lines>
  <properties:Paragraphs>47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2016-09-07T11:54:00Z</dcterms:created>
  <dc:creator>Marina Gulin</dc:creator>
  <cp:lastModifiedBy>Marina Gulin</cp:lastModifiedBy>
  <cp:lastPrinted>2016-09-07T11:56:00Z</cp:lastPrinted>
  <dcterms:modified xmlns:xsi="http://www.w3.org/2001/XMLSchema-instance" xsi:type="dcterms:W3CDTF">2016-09-07T12:19:00Z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