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6bea" w14:paraId="68c6bea" w:rsidRDefault="00E42C19" w:rsidP="00E42C19" w:rsidR="00E42C19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C19" w:rsidP="00E42C19" w:rsidR="00E42C19" w:rsidRPr="00C17B5B">
      <w:r w:rsidRPr="00C17B5B">
        <w:rPr>
          <w:rFonts w:eastAsia="MS Mincho"/>
          <w:szCs w:val="24"/>
        </w:rPr>
        <w:t>REPUBLIKA HRVATSKA</w:t>
      </w:r>
    </w:p>
    <w:p w:rsidRDefault="00E42C19" w:rsidP="00E42C19" w:rsidR="00E42C19" w:rsidRPr="00C17B5B">
      <w:r w:rsidRPr="00C17B5B">
        <w:rPr>
          <w:rFonts w:eastAsia="MS Mincho"/>
          <w:szCs w:val="24"/>
        </w:rPr>
        <w:t>TRGOVAČKI SUD U RIJECI</w:t>
      </w:r>
    </w:p>
    <w:p w:rsidRDefault="00E42C19" w:rsidP="00E42C19" w:rsidR="00E42C19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E42C19" w:rsidP="00E42C19" w:rsidR="00E42C19" w:rsidRPr="00C17B5B">
      <w:pPr>
        <w:rPr>
          <w:b/>
        </w:rPr>
      </w:pPr>
    </w:p>
    <w:p w:rsidRDefault="00E42C19" w:rsidP="00E42C19" w:rsidR="00E42C19">
      <w:pPr>
        <w:jc w:val="both"/>
        <w:rPr>
          <w:rFonts w:eastAsia="MS Mincho"/>
          <w:lang w:val="hr-HR"/>
        </w:rPr>
      </w:pPr>
    </w:p>
    <w:p w:rsidRDefault="00E42C19" w:rsidP="00E42C19" w:rsidR="00E42C19">
      <w:pPr>
        <w:jc w:val="both"/>
        <w:rPr>
          <w:rFonts w:eastAsia="MS Mincho"/>
          <w:lang w:val="hr-HR"/>
        </w:rPr>
      </w:pPr>
    </w:p>
    <w:p w:rsidRDefault="00E42C19" w:rsidP="00E42C19" w:rsidR="00E42C19">
      <w:pPr>
        <w:jc w:val="both"/>
        <w:rPr>
          <w:rFonts w:eastAsia="MS Mincho"/>
          <w:lang w:val="hr-HR"/>
        </w:rPr>
      </w:pPr>
    </w:p>
    <w:p w:rsidRDefault="00E42C19" w:rsidP="00E42C19" w:rsidR="00E42C19">
      <w:pPr>
        <w:jc w:val="both"/>
        <w:rPr>
          <w:rFonts w:eastAsia="MS Mincho"/>
          <w:lang w:val="hr-HR"/>
        </w:rPr>
      </w:pPr>
    </w:p>
    <w:p w:rsidRDefault="00E42C19" w:rsidP="00E42C19" w:rsidR="00E42C19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Trgovački sud u Rijeci objavljuje:</w:t>
      </w:r>
    </w:p>
    <w:p w:rsidRDefault="00E42C19" w:rsidP="00E42C19" w:rsidR="00E42C19">
      <w:pPr>
        <w:jc w:val="both"/>
        <w:rPr>
          <w:rFonts w:eastAsia="MS Mincho"/>
          <w:lang w:val="hr-HR"/>
        </w:rPr>
      </w:pPr>
    </w:p>
    <w:p w:rsidRDefault="00E42C19" w:rsidP="00E42C19" w:rsidR="00E42C19">
      <w:pPr>
        <w:jc w:val="both"/>
        <w:rPr>
          <w:rFonts w:eastAsia="MS Mincho"/>
          <w:lang w:val="hr-HR"/>
        </w:rPr>
      </w:pPr>
    </w:p>
    <w:p w:rsidRDefault="00E42C19" w:rsidP="00E42C19" w:rsidR="00E42C19">
      <w:pPr>
        <w:jc w:val="both"/>
        <w:rPr>
          <w:lang w:val="hr-HR"/>
        </w:rPr>
      </w:pPr>
      <w:r>
        <w:rPr>
          <w:rFonts w:eastAsia="MS Mincho"/>
          <w:lang w:val="hr-HR"/>
        </w:rPr>
        <w:t xml:space="preserve">I. </w:t>
      </w:r>
      <w:r>
        <w:rPr>
          <w:rFonts w:eastAsia="MS Mincho"/>
          <w:lang w:val="hr-HR"/>
        </w:rPr>
        <w:tab/>
      </w:r>
      <w:r>
        <w:rPr>
          <w:lang w:val="hr-HR"/>
        </w:rPr>
        <w:t xml:space="preserve">O t v a r a   s e  stečajni postupak nad dužnikom </w:t>
      </w:r>
      <w:r>
        <w:rPr>
          <w:szCs w:val="24"/>
          <w:lang w:val="hr-HR"/>
        </w:rPr>
        <w:t>ŠETIĆ društvo s ograničenom odgovornošću za građevinarstvo, trgovinu, promet i usluge Labin, Istarska 11 ( MBS: 040075573 – OIB: 62759549356 ).</w:t>
      </w:r>
    </w:p>
    <w:p w:rsidRDefault="00E42C19" w:rsidP="00E42C19" w:rsidR="00E42C19">
      <w:pPr>
        <w:jc w:val="both"/>
        <w:rPr>
          <w:rFonts w:eastAsia="MS Mincho"/>
          <w:lang w:val="hr-HR"/>
        </w:rPr>
      </w:pPr>
    </w:p>
    <w:p w:rsidRDefault="00E42C19" w:rsidP="00E42C19" w:rsidR="00E42C19">
      <w:pPr>
        <w:jc w:val="both"/>
        <w:rPr>
          <w:lang w:val="hr-HR"/>
        </w:rPr>
      </w:pPr>
      <w:r>
        <w:rPr>
          <w:rFonts w:eastAsia="MS Mincho"/>
          <w:lang w:val="hr-HR"/>
        </w:rPr>
        <w:t>II.</w:t>
      </w:r>
      <w:r>
        <w:rPr>
          <w:rFonts w:eastAsia="MS Mincho"/>
          <w:lang w:val="hr-HR"/>
        </w:rPr>
        <w:tab/>
        <w:t xml:space="preserve">Za stečajnog upravitelja imenuje se </w:t>
      </w:r>
      <w:proofErr w:type="spellStart"/>
      <w:r>
        <w:rPr>
          <w:lang w:val="hr-HR"/>
        </w:rPr>
        <w:t>Ombretta</w:t>
      </w:r>
      <w:proofErr w:type="spellEnd"/>
      <w:r>
        <w:rPr>
          <w:lang w:val="hr-HR"/>
        </w:rPr>
        <w:t xml:space="preserve"> Belić-</w:t>
      </w:r>
      <w:proofErr w:type="spellStart"/>
      <w:r>
        <w:rPr>
          <w:lang w:val="hr-HR"/>
        </w:rPr>
        <w:t>Ilijašić</w:t>
      </w:r>
      <w:proofErr w:type="spellEnd"/>
      <w:r>
        <w:rPr>
          <w:lang w:val="hr-HR"/>
        </w:rPr>
        <w:t xml:space="preserve"> ( OIB: 00873493442 ) iz  </w:t>
      </w:r>
      <w:proofErr w:type="spellStart"/>
      <w:r>
        <w:rPr>
          <w:lang w:val="hr-HR"/>
        </w:rPr>
        <w:t>Rapca</w:t>
      </w:r>
      <w:proofErr w:type="spellEnd"/>
      <w:r>
        <w:rPr>
          <w:lang w:val="hr-HR"/>
        </w:rPr>
        <w:t>, Jadranska 2.</w:t>
      </w:r>
    </w:p>
    <w:p w:rsidRDefault="00E42C19" w:rsidP="00E42C19" w:rsidR="00E42C19">
      <w:pPr>
        <w:jc w:val="both"/>
        <w:rPr>
          <w:szCs w:val="24"/>
          <w:lang w:val="hr-HR"/>
        </w:rPr>
      </w:pPr>
    </w:p>
    <w:p w:rsidRDefault="00E42C19" w:rsidP="00E42C19" w:rsidR="00E42C1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III. </w:t>
      </w:r>
      <w:r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E42C19" w:rsidP="00E42C19" w:rsidR="00E42C19">
      <w:pPr>
        <w:jc w:val="both"/>
        <w:rPr>
          <w:szCs w:val="24"/>
          <w:lang w:val="hr-HR"/>
        </w:rPr>
      </w:pPr>
    </w:p>
    <w:p w:rsidRDefault="00E42C19" w:rsidP="00E42C19" w:rsidR="00E42C19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Z a k l j u č u j e  s e  stečajni postupak nad dužnikom </w:t>
      </w:r>
      <w:r>
        <w:rPr>
          <w:szCs w:val="24"/>
          <w:lang w:val="hr-HR"/>
        </w:rPr>
        <w:t>ŠETIĆ društvo s ograničenom odgovornošću za građevinarstvo, trgovinu, promet i usluge Labin, Istarska 11 ( MBS: 040075573 – OIB: 62759549356 ).</w:t>
      </w:r>
    </w:p>
    <w:p w:rsidRDefault="00E42C19" w:rsidP="00E42C19" w:rsidR="00E42C19">
      <w:pPr>
        <w:jc w:val="both"/>
        <w:rPr>
          <w:lang w:val="hr-HR"/>
        </w:rPr>
      </w:pPr>
    </w:p>
    <w:p w:rsidRDefault="00E42C19" w:rsidP="00E42C19" w:rsidR="00E42C19">
      <w:pPr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  <w:t xml:space="preserve">Troškovi postupka namirit će se iz Fonda za pokriće troška stečajnog postupka. </w:t>
      </w:r>
    </w:p>
    <w:p w:rsidRDefault="00E42C19" w:rsidP="00E42C19" w:rsidR="00E42C19">
      <w:pPr>
        <w:jc w:val="both"/>
        <w:rPr>
          <w:szCs w:val="24"/>
          <w:lang w:val="hr-HR"/>
        </w:rPr>
      </w:pPr>
    </w:p>
    <w:p w:rsidRDefault="00E42C19" w:rsidP="00E42C19" w:rsidR="00E42C1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VI.</w:t>
      </w:r>
      <w:r>
        <w:rPr>
          <w:szCs w:val="24"/>
          <w:lang w:val="hr-HR"/>
        </w:rPr>
        <w:tab/>
        <w:t xml:space="preserve">Ovo rješenje će se objaviti u “Narodnim novinama”, te će se po pravomoćnosti  dostaviti sudskom registru ovog suda radi brisanja dužnika iz registra.  </w:t>
      </w:r>
    </w:p>
    <w:p w:rsidRDefault="00ED18AE" w:rsidR="00ED18AE"/>
    <w:p w:rsidRDefault="00E42C19" w:rsidR="00E42C19">
      <w:r>
        <w:t>(</w:t>
      </w:r>
      <w:proofErr w:type="spellStart"/>
      <w:r>
        <w:t>Rješenje</w:t>
      </w:r>
      <w:proofErr w:type="spellEnd"/>
      <w:r>
        <w:t xml:space="preserve"> posl.br. 7 St-139/12-27 </w:t>
      </w:r>
      <w:proofErr w:type="spellStart"/>
      <w:proofErr w:type="gramStart"/>
      <w:r>
        <w:t>od</w:t>
      </w:r>
      <w:proofErr w:type="spellEnd"/>
      <w:proofErr w:type="gramEnd"/>
      <w:r>
        <w:t xml:space="preserve"> 25.05.2015.)</w:t>
      </w:r>
    </w:p>
    <w:sectPr w:rsidR="00E42C1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0C9" w:rsidP="00E42C19" w:rsidR="008010C9">
      <w:r>
        <w:separator/>
      </w:r>
    </w:p>
  </w:endnote>
  <w:endnote w:id="0" w:type="continuationSeparator">
    <w:p w:rsidRDefault="008010C9" w:rsidP="00E42C19" w:rsidR="00801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0C9" w:rsidP="00E42C19" w:rsidR="008010C9">
      <w:r>
        <w:separator/>
      </w:r>
    </w:p>
  </w:footnote>
  <w:footnote w:id="0" w:type="continuationSeparator">
    <w:p w:rsidRDefault="008010C9" w:rsidP="00E42C19" w:rsidR="00801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C19" w:rsidR="00E42C19" w:rsidRPr="00E42C19">
    <w:pPr>
      <w:pStyle w:val="Zaglavlje"/>
      <w:rPr>
        <w:lang w:val="hr-HR"/>
      </w:rPr>
    </w:pPr>
    <w:r>
      <w:rPr>
        <w:lang w:val="hr-HR"/>
      </w:rPr>
      <w:tab/>
      <w:t xml:space="preserve">  </w:t>
    </w:r>
    <w:r>
      <w:rPr>
        <w:lang w:val="hr-HR"/>
      </w:rPr>
      <w:tab/>
    </w:r>
    <w:proofErr w:type="spellStart"/>
    <w:r>
      <w:rPr>
        <w:lang w:val="hr-HR"/>
      </w:rPr>
      <w:t>Posl</w:t>
    </w:r>
    <w:proofErr w:type="spellEnd"/>
    <w:r>
      <w:rPr>
        <w:lang w:val="hr-HR"/>
      </w:rPr>
      <w:t xml:space="preserve">. br. </w:t>
    </w:r>
    <w:r w:rsidR="00FD580B">
      <w:rPr>
        <w:lang w:val="hr-HR"/>
      </w:rPr>
      <w:t>7</w:t>
    </w:r>
    <w:r>
      <w:rPr>
        <w:lang w:val="hr-HR"/>
      </w:rPr>
      <w:t xml:space="preserve"> St-139/12-31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7D6"/>
    <w:rsid w:val="001607D6"/>
    <w:rsid w:val="004334D2"/>
    <w:rsid w:val="0064638F"/>
    <w:rsid w:val="008010C9"/>
    <w:rsid w:val="00917605"/>
    <w:rsid w:val="00E42C19"/>
    <w:rsid w:val="00ED18AE"/>
    <w:rsid w:val="00FD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2C19"/>
    <w:pPr>
      <w:overflowPunct w:val="false"/>
      <w:autoSpaceDE w:val="false"/>
      <w:autoSpaceDN w:val="false"/>
      <w:adjustRightInd w:val="false"/>
      <w:jc w:val="left"/>
    </w:pPr>
    <w:rPr>
      <w:rFonts w:eastAsia="Times New Roman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2C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2C1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42C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2C19"/>
    <w:rPr>
      <w:rFonts w:eastAsia="Times New Roman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42C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2C19"/>
    <w:rPr>
      <w:rFonts w:eastAsia="Times New Roman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D58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58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8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8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8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2C19"/>
    <w:pPr>
      <w:overflowPunct w:val="0"/>
      <w:autoSpaceDE w:val="0"/>
      <w:autoSpaceDN w:val="0"/>
      <w:adjustRightInd w:val="0"/>
      <w:jc w:val="left"/>
    </w:pPr>
    <w:rPr>
      <w:rFonts w:eastAsia="Times New Roman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2C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2C1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42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2C19"/>
    <w:rPr>
      <w:rFonts w:eastAsia="Times New Roman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42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2C19"/>
    <w:rPr>
      <w:rFonts w:eastAsia="Times New Roman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D58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58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8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8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8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476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St-139/2012-31</izvorni_sadrzaj>
    <derivirana_varijabla naziv="DomainObject.Oznaka_1">St-139/2012-31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2015.</izvorni_sadrzaj>
    <derivirana_varijabla naziv="DomainObject.Predmet.DatumRjesavanja_1">26.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St-139/2012</izvorni_sadrzaj>
    <derivirana_varijabla naziv="DomainObject.Predmet.OznakaBroj_1">St-139/2012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ŠETIĆ d.o.o.  Labin</izvorni_sadrzaj>
    <derivirana_varijabla naziv="DomainObject.Predmet.ProtustrankaFormated_1">  ŠETIĆ d.o.o.  Labin</derivirana_varijabla>
  </DomainObject.Predmet.ProtustrankaFormated>
  <DomainObject.Predmet.ProtustrankaFormatedOIB>
    <izvorni_sadrzaj>  ŠETIĆ d.o.o.  Labin, OIB 62759549356</izvorni_sadrzaj>
    <derivirana_varijabla naziv="DomainObject.Predmet.ProtustrankaFormatedOIB_1">  ŠETIĆ d.o.o.  Labin, OIB 62759549356</derivirana_varijabla>
  </DomainObject.Predmet.ProtustrankaFormatedOIB>
  <DomainObject.Predmet.ProtustrankaFormatedWithAdress>
    <izvorni_sadrzaj> ŠETIĆ d.o.o.  Labin, Istarska 11, 52 220 Laibn</izvorni_sadrzaj>
    <derivirana_varijabla naziv="DomainObject.Predmet.ProtustrankaFormatedWithAdress_1"> ŠETIĆ d.o.o.  Labin, Istarska 11, 52 220 Laibn</derivirana_varijabla>
  </DomainObject.Predmet.ProtustrankaFormatedWithAdress>
  <DomainObject.Predmet.ProtustrankaFormatedWithAdressOIB>
    <izvorni_sadrzaj> ŠETIĆ d.o.o.  Labin, OIB 62759549356, Istarska 11, 52 220 Laibn</izvorni_sadrzaj>
    <derivirana_varijabla naziv="DomainObject.Predmet.ProtustrankaFormatedWithAdressOIB_1"> ŠETIĆ d.o.o.  Labin, OIB 62759549356, Istarska 11, 52 220 Laibn</derivirana_varijabla>
  </DomainObject.Predmet.ProtustrankaFormatedWithAdressOIB>
  <DomainObject.Predmet.ProtustrankaWithAdress>
    <izvorni_sadrzaj>ŠETIĆ d.o.o.  Labin Istarska 11, 52 220 Laibn</izvorni_sadrzaj>
    <derivirana_varijabla naziv="DomainObject.Predmet.ProtustrankaWithAdress_1">ŠETIĆ d.o.o.  Labin Istarska 11, 52 220 Laibn</derivirana_varijabla>
  </DomainObject.Predmet.ProtustrankaWithAdress>
  <DomainObject.Predmet.ProtustrankaWithAdressOIB>
    <izvorni_sadrzaj>ŠETIĆ d.o.o.  Labin, OIB 62759549356, Istarska 11, 52 220 Laibn</izvorni_sadrzaj>
    <derivirana_varijabla naziv="DomainObject.Predmet.ProtustrankaWithAdressOIB_1">ŠETIĆ d.o.o.  Labin, OIB 62759549356, Istarska 11, 52 220 Laibn</derivirana_varijabla>
  </DomainObject.Predmet.ProtustrankaWithAdressOIB>
  <DomainObject.Predmet.ProtustrankaNazivFormated>
    <izvorni_sadrzaj>ŠETIĆ d.o.o.  Labin</izvorni_sadrzaj>
    <derivirana_varijabla naziv="DomainObject.Predmet.ProtustrankaNazivFormated_1">ŠETIĆ d.o.o.  Labin</derivirana_varijabla>
  </DomainObject.Predmet.ProtustrankaNazivFormated>
  <DomainObject.Predmet.ProtustrankaNazivFormatedOIB>
    <izvorni_sadrzaj>ŠETIĆ d.o.o.  Labin, OIB 62759549356</izvorni_sadrzaj>
    <derivirana_varijabla naziv="DomainObject.Predmet.ProtustrankaNazivFormatedOIB_1">ŠETIĆ d.o.o.  Labin, OIB 62759549356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EDI MOHOROVIĆ  Labin</izvorni_sadrzaj>
    <derivirana_varijabla naziv="DomainObject.Predmet.StrankaFormated_1">  EDI MOHOROVIĆ  Labin</derivirana_varijabla>
  </DomainObject.Predmet.StrankaFormated>
  <DomainObject.Predmet.StrankaFormatedOIB>
    <izvorni_sadrzaj>  EDI MOHOROVIĆ  Labin</izvorni_sadrzaj>
    <derivirana_varijabla naziv="DomainObject.Predmet.StrankaFormatedOIB_1">  EDI MOHOROVIĆ  Labin</derivirana_varijabla>
  </DomainObject.Predmet.StrankaFormatedOIB>
  <DomainObject.Predmet.StrankaFormatedWithAdress>
    <izvorni_sadrzaj> EDI MOHOROVIĆ  Labin, Kapelica 147, 52 220 Labin</izvorni_sadrzaj>
    <derivirana_varijabla naziv="DomainObject.Predmet.StrankaFormatedWithAdress_1"> EDI MOHOROVIĆ  Labin, Kapelica 147, 52 220 Labin</derivirana_varijabla>
  </DomainObject.Predmet.StrankaFormatedWithAdress>
  <DomainObject.Predmet.StrankaFormatedWithAdressOIB>
    <izvorni_sadrzaj> EDI MOHOROVIĆ  Labin, Kapelica 147, 52 220 Labin</izvorni_sadrzaj>
    <derivirana_varijabla naziv="DomainObject.Predmet.StrankaFormatedWithAdressOIB_1"> EDI MOHOROVIĆ  Labin, Kapelica 147, 52 220 Labin</derivirana_varijabla>
  </DomainObject.Predmet.StrankaFormatedWithAdressOIB>
  <DomainObject.Predmet.StrankaWithAdress>
    <izvorni_sadrzaj>EDI MOHOROVIĆ  Labin Kapelica 147,52 220 Labin</izvorni_sadrzaj>
    <derivirana_varijabla naziv="DomainObject.Predmet.StrankaWithAdress_1">EDI MOHOROVIĆ  Labin Kapelica 147,52 220 Labin</derivirana_varijabla>
  </DomainObject.Predmet.StrankaWithAdress>
  <DomainObject.Predmet.StrankaWithAdressOIB>
    <izvorni_sadrzaj>EDI MOHOROVIĆ  Labin, Kapelica 147,52 220 Labin</izvorni_sadrzaj>
    <derivirana_varijabla naziv="DomainObject.Predmet.StrankaWithAdressOIB_1">EDI MOHOROVIĆ  Labin, Kapelica 147,52 220 Labin</derivirana_varijabla>
  </DomainObject.Predmet.StrankaWithAdressOIB>
  <DomainObject.Predmet.StrankaNazivFormated>
    <izvorni_sadrzaj>EDI MOHOROVIĆ  Labin</izvorni_sadrzaj>
    <derivirana_varijabla naziv="DomainObject.Predmet.StrankaNazivFormated_1">EDI MOHOROVIĆ  Labin</derivirana_varijabla>
  </DomainObject.Predmet.StrankaNazivFormated>
  <DomainObject.Predmet.StrankaNazivFormatedOIB>
    <izvorni_sadrzaj>EDI MOHOROVIĆ  Labin</izvorni_sadrzaj>
    <derivirana_varijabla naziv="DomainObject.Predmet.StrankaNazivFormatedOIB_1">EDI MOHOROVIĆ  Labin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EDI MOHOROVIĆ  Labin</item>
    </izvorni_sadrzaj>
    <derivirana_varijabla naziv="DomainObject.Predmet.StrankaListFormated_1">
      <item>EDI MOHOROVIĆ  Labin</item>
    </derivirana_varijabla>
  </DomainObject.Predmet.StrankaListFormated>
  <DomainObject.Predmet.StrankaListFormatedOIB>
    <izvorni_sadrzaj>
      <item>EDI MOHOROVIĆ  Labin</item>
    </izvorni_sadrzaj>
    <derivirana_varijabla naziv="DomainObject.Predmet.StrankaListFormatedOIB_1">
      <item>EDI MOHOROVIĆ  Labin</item>
    </derivirana_varijabla>
  </DomainObject.Predmet.StrankaListFormatedOIB>
  <DomainObject.Predmet.StrankaListFormatedWithAdress>
    <izvorni_sadrzaj>
      <item>EDI MOHOROVIĆ  Labin, Kapelica 147, 52 220 Labin</item>
    </izvorni_sadrzaj>
    <derivirana_varijabla naziv="DomainObject.Predmet.StrankaListFormatedWithAdress_1">
      <item>EDI MOHOROVIĆ  Labin, Kapelica 147, 52 220 Labin</item>
    </derivirana_varijabla>
  </DomainObject.Predmet.StrankaListFormatedWithAdress>
  <DomainObject.Predmet.StrankaListFormatedWithAdressOIB>
    <izvorni_sadrzaj>
      <item>EDI MOHOROVIĆ  Labin, Kapelica 147, 52 220 Labin</item>
    </izvorni_sadrzaj>
    <derivirana_varijabla naziv="DomainObject.Predmet.StrankaListFormatedWithAdressOIB_1">
      <item>EDI MOHOROVIĆ  Labin, Kapelica 147, 52 220 Labin</item>
    </derivirana_varijabla>
  </DomainObject.Predmet.StrankaListFormatedWithAdressOIB>
  <DomainObject.Predmet.StrankaListNazivFormated>
    <izvorni_sadrzaj>
      <item>EDI MOHOROVIĆ  Labin</item>
    </izvorni_sadrzaj>
    <derivirana_varijabla naziv="DomainObject.Predmet.StrankaListNazivFormated_1">
      <item>EDI MOHOROVIĆ  Labin</item>
    </derivirana_varijabla>
  </DomainObject.Predmet.StrankaListNazivFormated>
  <DomainObject.Predmet.StrankaListNazivFormatedOIB>
    <izvorni_sadrzaj>
      <item>EDI MOHOROVIĆ  Labin</item>
    </izvorni_sadrzaj>
    <derivirana_varijabla naziv="DomainObject.Predmet.StrankaListNazivFormatedOIB_1">
      <item>EDI MOHOROVIĆ  Labin</item>
    </derivirana_varijabla>
  </DomainObject.Predmet.StrankaListNazivFormatedOIB>
  <DomainObject.Predmet.ProtuStrankaListFormated>
    <izvorni_sadrzaj>
      <item>ŠETIĆ d.o.o.  Labin</item>
    </izvorni_sadrzaj>
    <derivirana_varijabla naziv="DomainObject.Predmet.ProtuStrankaListFormated_1">
      <item>ŠETIĆ d.o.o.  Labin</item>
    </derivirana_varijabla>
  </DomainObject.Predmet.ProtuStrankaListFormated>
  <DomainObject.Predmet.ProtuStrankaListFormatedOIB>
    <izvorni_sadrzaj>
      <item>ŠETIĆ d.o.o.  Labin, OIB 62759549356</item>
    </izvorni_sadrzaj>
    <derivirana_varijabla naziv="DomainObject.Predmet.ProtuStrankaListFormatedOIB_1">
      <item>ŠETIĆ d.o.o.  Labin, OIB 62759549356</item>
    </derivirana_varijabla>
  </DomainObject.Predmet.ProtuStrankaListFormatedOIB>
  <DomainObject.Predmet.ProtuStrankaListFormatedWithAdress>
    <izvorni_sadrzaj>
      <item>ŠETIĆ d.o.o.  Labin, Istarska 11, 52 220 Laibn</item>
    </izvorni_sadrzaj>
    <derivirana_varijabla naziv="DomainObject.Predmet.ProtuStrankaListFormatedWithAdress_1">
      <item>ŠETIĆ d.o.o.  Labin, Istarska 11, 52 220 Laibn</item>
    </derivirana_varijabla>
  </DomainObject.Predmet.ProtuStrankaListFormatedWithAdress>
  <DomainObject.Predmet.ProtuStrankaListFormatedWithAdressOIB>
    <izvorni_sadrzaj>
      <item>ŠETIĆ d.o.o.  Labin, OIB 62759549356, Istarska 11, 52 220 Laibn</item>
    </izvorni_sadrzaj>
    <derivirana_varijabla naziv="DomainObject.Predmet.ProtuStrankaListFormatedWithAdressOIB_1">
      <item>ŠETIĆ d.o.o.  Labin, OIB 62759549356, Istarska 11, 52 220 Laibn</item>
    </derivirana_varijabla>
  </DomainObject.Predmet.ProtuStrankaListFormatedWithAdressOIB>
  <DomainObject.Predmet.ProtuStrankaListNazivFormated>
    <izvorni_sadrzaj>
      <item>ŠETIĆ d.o.o.  Labin</item>
    </izvorni_sadrzaj>
    <derivirana_varijabla naziv="DomainObject.Predmet.ProtuStrankaListNazivFormated_1">
      <item>ŠETIĆ d.o.o.  Labin</item>
    </derivirana_varijabla>
  </DomainObject.Predmet.ProtuStrankaListNazivFormated>
  <DomainObject.Predmet.ProtuStrankaListNazivFormatedOIB>
    <izvorni_sadrzaj>
      <item>ŠETIĆ d.o.o.  Labin, OIB 62759549356</item>
    </izvorni_sadrzaj>
    <derivirana_varijabla naziv="DomainObject.Predmet.ProtuStrankaListNazivFormatedOIB_1">
      <item>ŠETIĆ d.o.o.  Labin, OIB 62759549356</item>
    </derivirana_varijabla>
  </DomainObject.Predmet.ProtuStrankaListNazivFormatedOIB>
  <DomainObject.Predmet.OstaliListFormated>
    <izvorni_sadrzaj>
      <item>Zlata Vidak</item>
      <item>MAKSIM ŠETIĆ</item>
      <item>ERSTE  &amp;  STEIERMARKISCHE BANK  d.d.</item>
      <item>Stanko Šetić</item>
    </izvorni_sadrzaj>
    <derivirana_varijabla naziv="DomainObject.Predmet.OstaliListFormated_1">
      <item>Zlata Vidak</item>
      <item>MAKSIM ŠETIĆ</item>
      <item>ERSTE  &amp;  STEIERMARKISCHE BANK  d.d.</item>
      <item>Stanko Šetić</item>
    </derivirana_varijabla>
  </DomainObject.Predmet.OstaliListFormated>
  <DomainObject.Predmet.OstaliListFormatedOIB>
    <izvorni_sadrzaj>
      <item>Zlata Vidak</item>
      <item>MAKSIM ŠETIĆ</item>
      <item>ERSTE  &amp;  STEIERMARKISCHE BANK  d.d., OIB 23057039320</item>
      <item>Stanko Šetić, OIB 65672842922</item>
    </izvorni_sadrzaj>
    <derivirana_varijabla naziv="DomainObject.Predmet.OstaliListFormatedOIB_1">
      <item>Zlata Vidak</item>
      <item>MAKSIM ŠETIĆ</item>
      <item>ERSTE  &amp;  STEIERMARKISCHE BANK  d.d., OIB 23057039320</item>
      <item>Stanko Šetić, OIB 65672842922</item>
    </derivirana_varijabla>
  </DomainObject.Predmet.OstaliListFormatedOIB>
  <DomainObject.Predmet.OstaliListFormatedWithAdress>
    <izvorni_sadrzaj>
      <item>Zlata Vidak, Sv. Katarine 4, 52 220 Labin</item>
      <item>MAKSIM ŠETIĆ, ISTARSKA 9, LABIN</item>
      <item>ERSTE  &amp;  STEIERMARKISCHE BANK  d.d., Jadranski  trg  3 a, 51000 Rijeka</item>
      <item>Stanko Šetić, Istarska 9, 52220 Labin</item>
    </izvorni_sadrzaj>
    <derivirana_varijabla naziv="DomainObject.Predmet.OstaliListFormatedWithAdress_1">
      <item>Zlata Vidak, Sv. Katarine 4, 52 220 Labin</item>
      <item>MAKSIM ŠETIĆ, ISTARSKA 9, LABIN</item>
      <item>ERSTE  &amp;  STEIERMARKISCHE BANK  d.d., Jadranski  trg  3 a, 51000 Rijeka</item>
      <item>Stanko Šetić, Istarska 9, 52220 Labin</item>
    </derivirana_varijabla>
  </DomainObject.Predmet.OstaliListFormatedWithAdress>
  <DomainObject.Predmet.OstaliListFormatedWithAdressOIB>
    <izvorni_sadrzaj>
      <item>Zlata Vidak, Sv. Katarine 4, 52 220 Labin</item>
      <item>MAKSIM ŠETIĆ, ISTARSKA 9, LABIN</item>
      <item>ERSTE  &amp;  STEIERMARKISCHE BANK  d.d., OIB 23057039320, Jadranski  trg  3 a, 51000 Rijeka</item>
      <item>Stanko Šetić, OIB 65672842922, Istarska 9, 52220 Labin</item>
    </izvorni_sadrzaj>
    <derivirana_varijabla naziv="DomainObject.Predmet.OstaliListFormatedWithAdressOIB_1">
      <item>Zlata Vidak, Sv. Katarine 4, 52 220 Labin</item>
      <item>MAKSIM ŠETIĆ, ISTARSKA 9, LABIN</item>
      <item>ERSTE  &amp;  STEIERMARKISCHE BANK  d.d., OIB 23057039320, Jadranski  trg  3 a, 51000 Rijeka</item>
      <item>Stanko Šetić, OIB 65672842922, Istarska 9, 52220 Labin</item>
    </derivirana_varijabla>
  </DomainObject.Predmet.OstaliListFormatedWithAdressOIB>
  <DomainObject.Predmet.OstaliListNazivFormated>
    <izvorni_sadrzaj>
      <item>Zlata Vidak</item>
      <item>MAKSIM ŠETIĆ</item>
      <item>ERSTE  &amp;  STEIERMARKISCHE BANK  d.d.</item>
      <item>Stanko Šetić</item>
    </izvorni_sadrzaj>
    <derivirana_varijabla naziv="DomainObject.Predmet.OstaliListNazivFormated_1">
      <item>Zlata Vidak</item>
      <item>MAKSIM ŠETIĆ</item>
      <item>ERSTE  &amp;  STEIERMARKISCHE BANK  d.d.</item>
      <item>Stanko Šetić</item>
    </derivirana_varijabla>
  </DomainObject.Predmet.OstaliListNazivFormated>
  <DomainObject.Predmet.OstaliListNazivFormatedOIB>
    <izvorni_sadrzaj>
      <item>Zlata Vidak</item>
      <item>MAKSIM ŠETIĆ</item>
      <item>ERSTE  &amp;  STEIERMARKISCHE BANK  d.d., OIB 23057039320</item>
      <item>Stanko Šetić, OIB 65672842922</item>
    </izvorni_sadrzaj>
    <derivirana_varijabla naziv="DomainObject.Predmet.OstaliListNazivFormatedOIB_1">
      <item>Zlata Vidak</item>
      <item>MAKSIM ŠETIĆ</item>
      <item>ERSTE  &amp;  STEIERMARKISCHE BANK  d.d., OIB 23057039320</item>
      <item>Stanko Šetić, OIB 65672842922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St-139/2012-31</izvorni_sadrzaj>
    <derivirana_varijabla naziv="DomainObject.PoslovniBrojDokumenta_1">St-139/2012-31</derivirana_varijabla>
  </DomainObject.PoslovniBrojDokumenta>
  <DomainObject.Predmet.StrankaIDrugi>
    <izvorni_sadrzaj>EDI MOHOROVIĆ  Labin</izvorni_sadrzaj>
    <derivirana_varijabla naziv="DomainObject.Predmet.StrankaIDrugi_1">EDI MOHOROVIĆ  Labin</derivirana_varijabla>
  </DomainObject.Predmet.StrankaIDrugi>
  <DomainObject.Predmet.ProtustrankaIDrugi>
    <izvorni_sadrzaj>ŠETIĆ d.o.o.  Labin</izvorni_sadrzaj>
    <derivirana_varijabla naziv="DomainObject.Predmet.ProtustrankaIDrugi_1">ŠETIĆ d.o.o.  Labin</derivirana_varijabla>
  </DomainObject.Predmet.ProtustrankaIDrugi>
  <DomainObject.Predmet.StrankaIDrugiAdressOIB>
    <izvorni_sadrzaj>EDI MOHOROVIĆ  Labin, Kapelica 147, 52 220 Labin</izvorni_sadrzaj>
    <derivirana_varijabla naziv="DomainObject.Predmet.StrankaIDrugiAdressOIB_1">EDI MOHOROVIĆ  Labin, Kapelica 147, 52 220 Labin</derivirana_varijabla>
  </DomainObject.Predmet.StrankaIDrugiAdressOIB>
  <DomainObject.Predmet.ProtustrankaIDrugiAdressOIB>
    <izvorni_sadrzaj>ŠETIĆ d.o.o.  Labin, OIB 62759549356, Istarska 11, 52 220 Laibn</izvorni_sadrzaj>
    <derivirana_varijabla naziv="DomainObject.Predmet.ProtustrankaIDrugiAdressOIB_1">ŠETIĆ d.o.o.  Labin, OIB 62759549356, Istarska 11, 52 220 Laibn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2015.</izvorni_sadrzaj>
    <derivirana_varijabla naziv="DomainObject.Predmet.OdlukaRjesenje.DatumDonosenjaOdluke_1">25.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St-139/2012-26</izvorni_sadrzaj>
    <derivirana_varijabla naziv="DomainObject.Predmet.OdlukaRjesenje.Oznaka_1">St-139/2012-26</derivirana_varijabla>
  </DomainObject.Predmet.OdlukaRjesenje.Oznaka>
  <DomainObject.Predmet.SudioniciListNaziv>
    <izvorni_sadrzaj>
      <item>ŠETIĆ d.o.o.  Labin</item>
      <item>EDI MOHOROVIĆ  Labin</item>
      <item>Zlata Vidak</item>
      <item>MAKSIM ŠETIĆ</item>
      <item>ERSTE  &amp;  STEIERMARKISCHE BANK  d.d.</item>
      <item>Stanko Šetić</item>
    </izvorni_sadrzaj>
    <derivirana_varijabla naziv="DomainObject.Predmet.SudioniciListNaziv_1">
      <item>ŠETIĆ d.o.o.  Labin</item>
      <item>EDI MOHOROVIĆ  Labin</item>
      <item>Zlata Vidak</item>
      <item>MAKSIM ŠETIĆ</item>
      <item>ERSTE  &amp;  STEIERMARKISCHE BANK  d.d.</item>
      <item>Stanko Šetić</item>
    </derivirana_varijabla>
  </DomainObject.Predmet.SudioniciListNaziv>
  <DomainObject.Predmet.SudioniciListAdressOIB>
    <izvorni_sadrzaj>
      <item>ŠETIĆ d.o.o.  Labin, OIB 62759549356, Istarska 11,52 220 Laibn</item>
      <item>EDI MOHOROVIĆ  Labin, Kapelica 147,52 220 Labin</item>
      <item>Zlata Vidak, Sv. Katarine 4,52 220 Labin</item>
      <item>MAKSIM ŠETIĆ, ISTARSKA 9,LABIN</item>
      <item>ERSTE  &amp;  STEIERMARKISCHE BANK  d.d., OIB 23057039320, Jadranski  trg  3 a,51000 Rijeka</item>
      <item>Stanko Šetić, OIB 65672842922, Istarska 9,52220 Labin</item>
    </izvorni_sadrzaj>
    <derivirana_varijabla naziv="DomainObject.Predmet.SudioniciListAdressOIB_1">
      <item>ŠETIĆ d.o.o.  Labin, OIB 62759549356, Istarska 11,52 220 Laibn</item>
      <item>EDI MOHOROVIĆ  Labin, Kapelica 147,52 220 Labin</item>
      <item>Zlata Vidak, Sv. Katarine 4,52 220 Labin</item>
      <item>MAKSIM ŠETIĆ, ISTARSKA 9,LABIN</item>
      <item>ERSTE  &amp;  STEIERMARKISCHE BANK  d.d., OIB 23057039320, Jadranski  trg  3 a,51000 Rijeka</item>
      <item>Stanko Šetić, OIB 65672842922, Istarska 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62759549356</item>
      <item>, OIB null</item>
      <item>, OIB null</item>
      <item>, OIB null</item>
      <item>, OIB 23057039320</item>
      <item>, OIB 65672842922</item>
    </izvorni_sadrzaj>
    <derivirana_varijabla naziv="DomainObject.Predmet.SudioniciListNazivOIB_1">
      <item>, OIB 62759549356</item>
      <item>, OIB null</item>
      <item>, OIB null</item>
      <item>, OIB null</item>
      <item>, OIB 23057039320</item>
      <item>, OIB 65672842922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840</properties:Characters>
  <properties:Lines>32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2015-09-10T11:12:00Z</dcterms:created>
  <dc:creator>Tanja Fidel</dc:creator>
  <dc:description/>
  <cp:keywords/>
  <cp:lastModifiedBy>Tanja Fidel</cp:lastModifiedBy>
  <dcterms:modified xmlns:xsi="http://www.w3.org/2001/XMLSchema-instance" xsi:type="dcterms:W3CDTF">2015-09-10T11:17:00Z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St-139/2012-31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