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4596" w14:paraId="1df4596" w:rsidRDefault="00B14284" w:rsidP="00E823A8" w:rsidR="00B14284" w:rsidRPr="00FD61C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D61C5">
        <w:rPr>
          <w:rFonts w:cs="Times New Roman" w:hAnsi="Times New Roman" w:ascii="Times New Roman"/>
          <w:sz w:val="24"/>
          <w:szCs w:val="24"/>
        </w:rPr>
        <w:tab/>
      </w:r>
      <w:r w:rsidR="00E823A8" w:rsidRPr="00FD61C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D61C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D61C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D61C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D61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D61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D61C5" w:rsidP="007145AD" w:rsidR="00FD61C5" w:rsidRPr="00FD61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61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D61C5" w:rsidRPr="00FD61C5">
        <w:rPr>
          <w:rFonts w:cs="Times New Roman" w:hAnsi="Times New Roman" w:ascii="Times New Roman"/>
          <w:sz w:val="24"/>
          <w:szCs w:val="24"/>
        </w:rPr>
        <w:t xml:space="preserve"> </w:t>
      </w:r>
      <w:r w:rsidRPr="00FD61C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D61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61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D61C5" w:rsidR="007A7E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FD61C5">
        <w:rPr>
          <w:rFonts w:cs="Times New Roman" w:hAnsi="Times New Roman" w:ascii="Times New Roman"/>
          <w:sz w:val="24"/>
          <w:szCs w:val="24"/>
        </w:rPr>
        <w:t xml:space="preserve">stečajnog postupka nad dužnikom </w:t>
      </w:r>
      <w:r w:rsidR="00114851" w:rsidRPr="00FD61C5">
        <w:rPr>
          <w:rFonts w:cs="Times New Roman" w:hAnsi="Times New Roman" w:ascii="Times New Roman"/>
          <w:sz w:val="24"/>
          <w:szCs w:val="24"/>
        </w:rPr>
        <w:t>L. D. poslovne usluge društvo s ograničenom odgovornošću za računovodst</w:t>
      </w:r>
      <w:r w:rsidR="00FD61C5" w:rsidRPr="00FD61C5">
        <w:rPr>
          <w:rFonts w:cs="Times New Roman" w:hAnsi="Times New Roman" w:ascii="Times New Roman"/>
          <w:sz w:val="24"/>
          <w:szCs w:val="24"/>
        </w:rPr>
        <w:t xml:space="preserve">vene usluge i trgovinu Rijeka, </w:t>
      </w:r>
      <w:r w:rsidR="00114851" w:rsidRPr="00FD61C5">
        <w:rPr>
          <w:rFonts w:cs="Times New Roman" w:hAnsi="Times New Roman" w:ascii="Times New Roman"/>
          <w:sz w:val="24"/>
          <w:szCs w:val="24"/>
        </w:rPr>
        <w:t>Trpimirova 2 ( MBS 040228507 – OIB 02065542343 )</w:t>
      </w:r>
      <w:r w:rsidR="002B23CB" w:rsidRPr="00FD61C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D61C5">
        <w:rPr>
          <w:rFonts w:cs="Times New Roman" w:hAnsi="Times New Roman" w:ascii="Times New Roman"/>
          <w:sz w:val="24"/>
          <w:szCs w:val="24"/>
        </w:rPr>
        <w:t>dana</w:t>
      </w:r>
      <w:r w:rsidR="00A24B6C" w:rsidRPr="00FD61C5">
        <w:rPr>
          <w:rFonts w:cs="Times New Roman" w:hAnsi="Times New Roman" w:ascii="Times New Roman"/>
          <w:sz w:val="24"/>
          <w:szCs w:val="24"/>
        </w:rPr>
        <w:t xml:space="preserve"> </w:t>
      </w:r>
      <w:r w:rsidR="00FD61C5" w:rsidRPr="00FD61C5">
        <w:rPr>
          <w:rFonts w:cs="Times New Roman" w:hAnsi="Times New Roman" w:ascii="Times New Roman"/>
          <w:sz w:val="24"/>
          <w:szCs w:val="24"/>
        </w:rPr>
        <w:t>22</w:t>
      </w:r>
      <w:r w:rsidR="0032181B" w:rsidRPr="00FD61C5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FD61C5">
        <w:rPr>
          <w:rFonts w:cs="Times New Roman" w:hAnsi="Times New Roman" w:ascii="Times New Roman"/>
          <w:sz w:val="24"/>
          <w:szCs w:val="24"/>
        </w:rPr>
        <w:t xml:space="preserve">2016. </w:t>
      </w:r>
      <w:r w:rsidRPr="00FD61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D61C5" w:rsidP="00FD61C5" w:rsidR="00FD61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D61C5" w:rsidP="00FD61C5" w:rsidR="00FD61C5" w:rsidRPr="00FD61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61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D61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D61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D61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I.</w:t>
      </w:r>
      <w:r w:rsidRPr="00FD61C5">
        <w:rPr>
          <w:rFonts w:cs="Times New Roman" w:hAnsi="Times New Roman" w:ascii="Times New Roman"/>
          <w:sz w:val="24"/>
          <w:szCs w:val="24"/>
        </w:rPr>
        <w:tab/>
      </w:r>
      <w:r w:rsidR="007145AD" w:rsidRPr="00FD61C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14851" w:rsidRPr="00FD61C5">
        <w:rPr>
          <w:rFonts w:cs="Times New Roman" w:hAnsi="Times New Roman" w:ascii="Times New Roman"/>
          <w:sz w:val="24"/>
          <w:szCs w:val="24"/>
        </w:rPr>
        <w:t>L. D. poslovne usluge društvo s ograničenom odgovornošću za računovodst</w:t>
      </w:r>
      <w:r w:rsidR="00FD61C5">
        <w:rPr>
          <w:rFonts w:cs="Times New Roman" w:hAnsi="Times New Roman" w:ascii="Times New Roman"/>
          <w:sz w:val="24"/>
          <w:szCs w:val="24"/>
        </w:rPr>
        <w:t xml:space="preserve">vene usluge i trgovinu Rijeka, </w:t>
      </w:r>
      <w:r w:rsidR="00114851" w:rsidRPr="00FD61C5">
        <w:rPr>
          <w:rFonts w:cs="Times New Roman" w:hAnsi="Times New Roman" w:ascii="Times New Roman"/>
          <w:sz w:val="24"/>
          <w:szCs w:val="24"/>
        </w:rPr>
        <w:t>Trpimirova 2 ( MBS 040228507 – OIB 02065542343 )</w:t>
      </w:r>
      <w:r w:rsidR="007145AD" w:rsidRPr="00FD61C5">
        <w:rPr>
          <w:rFonts w:cs="Times New Roman" w:hAnsi="Times New Roman" w:ascii="Times New Roman"/>
          <w:sz w:val="24"/>
          <w:szCs w:val="24"/>
        </w:rPr>
        <w:t>.</w:t>
      </w:r>
      <w:r w:rsidR="00B14284" w:rsidRPr="00FD61C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D61C5">
        <w:rPr>
          <w:rFonts w:cs="Times New Roman" w:hAnsi="Times New Roman" w:ascii="Times New Roman"/>
          <w:sz w:val="24"/>
          <w:szCs w:val="24"/>
        </w:rPr>
        <w:t>22</w:t>
      </w:r>
      <w:r w:rsidR="0032181B" w:rsidRPr="00FD61C5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FD61C5">
        <w:rPr>
          <w:rFonts w:cs="Times New Roman" w:hAnsi="Times New Roman" w:ascii="Times New Roman"/>
          <w:sz w:val="24"/>
          <w:szCs w:val="24"/>
        </w:rPr>
        <w:t xml:space="preserve">. u </w:t>
      </w:r>
      <w:r w:rsidR="009F5B9D">
        <w:rPr>
          <w:rFonts w:cs="Times New Roman" w:hAnsi="Times New Roman" w:ascii="Times New Roman"/>
          <w:sz w:val="24"/>
          <w:szCs w:val="24"/>
        </w:rPr>
        <w:t>10,0</w:t>
      </w:r>
      <w:r w:rsidR="00FD61C5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FD61C5">
        <w:rPr>
          <w:rFonts w:cs="Times New Roman" w:hAnsi="Times New Roman" w:ascii="Times New Roman"/>
          <w:sz w:val="24"/>
          <w:szCs w:val="24"/>
        </w:rPr>
        <w:t>sati, kad</w:t>
      </w:r>
      <w:r w:rsidR="00FD61C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D61C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D61C5" w:rsidR="00BA2032" w:rsidRPr="00FD61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II.</w:t>
      </w:r>
      <w:r w:rsidR="00F719CD" w:rsidRPr="00FD61C5">
        <w:rPr>
          <w:rFonts w:cs="Times New Roman" w:hAnsi="Times New Roman" w:ascii="Times New Roman"/>
          <w:sz w:val="24"/>
          <w:szCs w:val="24"/>
        </w:rPr>
        <w:tab/>
      </w:r>
      <w:r w:rsidRPr="00FD61C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D61C5">
        <w:rPr>
          <w:rFonts w:cs="Times New Roman" w:hAnsi="Times New Roman" w:ascii="Times New Roman"/>
          <w:sz w:val="24"/>
          <w:szCs w:val="24"/>
        </w:rPr>
        <w:t xml:space="preserve"> </w:t>
      </w:r>
      <w:r w:rsidR="00FD61C5" w:rsidRPr="00FD61C5">
        <w:rPr>
          <w:rFonts w:cs="Times New Roman" w:hAnsi="Times New Roman" w:ascii="Times New Roman"/>
          <w:sz w:val="24"/>
          <w:szCs w:val="24"/>
        </w:rPr>
        <w:t xml:space="preserve">Renato </w:t>
      </w:r>
      <w:r w:rsidR="00CB38FE" w:rsidRPr="00FD61C5">
        <w:rPr>
          <w:rFonts w:cs="Times New Roman" w:hAnsi="Times New Roman" w:ascii="Times New Roman"/>
          <w:sz w:val="24"/>
          <w:szCs w:val="24"/>
        </w:rPr>
        <w:t xml:space="preserve">Sabljić, </w:t>
      </w:r>
      <w:r w:rsidR="00FD61C5">
        <w:rPr>
          <w:rFonts w:cs="Times New Roman" w:hAnsi="Times New Roman" w:ascii="Times New Roman"/>
          <w:sz w:val="24"/>
          <w:szCs w:val="24"/>
        </w:rPr>
        <w:t xml:space="preserve">(OIB </w:t>
      </w:r>
      <w:r w:rsidR="00CB38FE" w:rsidRPr="00FD61C5">
        <w:rPr>
          <w:rFonts w:cs="Times New Roman" w:hAnsi="Times New Roman" w:ascii="Times New Roman"/>
          <w:sz w:val="24"/>
          <w:szCs w:val="24"/>
        </w:rPr>
        <w:t>74644810692</w:t>
      </w:r>
      <w:r w:rsidR="00FD61C5">
        <w:rPr>
          <w:rFonts w:cs="Times New Roman" w:hAnsi="Times New Roman" w:ascii="Times New Roman"/>
          <w:sz w:val="24"/>
          <w:szCs w:val="24"/>
        </w:rPr>
        <w:t>)</w:t>
      </w:r>
      <w:r w:rsidR="00CB38FE" w:rsidRPr="00FD61C5">
        <w:rPr>
          <w:rFonts w:cs="Times New Roman" w:hAnsi="Times New Roman" w:ascii="Times New Roman"/>
          <w:sz w:val="24"/>
          <w:szCs w:val="24"/>
        </w:rPr>
        <w:t xml:space="preserve">, Zdenački zavoj 14, </w:t>
      </w:r>
      <w:r w:rsidR="00FD61C5">
        <w:rPr>
          <w:rFonts w:cs="Times New Roman" w:hAnsi="Times New Roman" w:ascii="Times New Roman"/>
          <w:sz w:val="24"/>
          <w:szCs w:val="24"/>
        </w:rPr>
        <w:t>Zagreb.</w:t>
      </w:r>
      <w:r w:rsidR="00F719CD" w:rsidRPr="00FD61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D61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III.</w:t>
      </w:r>
      <w:r w:rsidR="00F719CD" w:rsidRPr="00FD61C5">
        <w:rPr>
          <w:rFonts w:cs="Times New Roman" w:hAnsi="Times New Roman" w:ascii="Times New Roman"/>
          <w:sz w:val="24"/>
          <w:szCs w:val="24"/>
        </w:rPr>
        <w:tab/>
      </w:r>
      <w:r w:rsidRPr="00FD61C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14851" w:rsidRPr="00FD61C5">
        <w:rPr>
          <w:rFonts w:cs="Times New Roman" w:hAnsi="Times New Roman" w:ascii="Times New Roman"/>
          <w:sz w:val="24"/>
          <w:szCs w:val="24"/>
        </w:rPr>
        <w:t>L. D. poslovne usluge društvo s ograničenom odgovornošću za računovodst</w:t>
      </w:r>
      <w:r w:rsidR="00FD61C5">
        <w:rPr>
          <w:rFonts w:cs="Times New Roman" w:hAnsi="Times New Roman" w:ascii="Times New Roman"/>
          <w:sz w:val="24"/>
          <w:szCs w:val="24"/>
        </w:rPr>
        <w:t xml:space="preserve">vene usluge i trgovinu Rijeka, </w:t>
      </w:r>
      <w:r w:rsidR="00114851" w:rsidRPr="00FD61C5">
        <w:rPr>
          <w:rFonts w:cs="Times New Roman" w:hAnsi="Times New Roman" w:ascii="Times New Roman"/>
          <w:sz w:val="24"/>
          <w:szCs w:val="24"/>
        </w:rPr>
        <w:t>Trpimirova 2 ( MBS 040228507 – OIB 02065542343 )</w:t>
      </w:r>
      <w:r w:rsidR="00B8105F" w:rsidRPr="00FD61C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I</w:t>
      </w:r>
      <w:r w:rsidR="007145AD" w:rsidRPr="00FD61C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D61C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D61C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D61C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D61C5">
        <w:rPr>
          <w:rFonts w:cs="Times New Roman" w:hAnsi="Times New Roman" w:ascii="Times New Roman"/>
          <w:sz w:val="24"/>
          <w:szCs w:val="24"/>
        </w:rPr>
        <w:t>registra</w:t>
      </w:r>
      <w:r w:rsidR="00A77972" w:rsidRPr="00FD61C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D61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V.</w:t>
      </w:r>
      <w:r w:rsidR="00F719CD" w:rsidRPr="00FD61C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D61C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D61C5">
        <w:rPr>
          <w:rFonts w:cs="Times New Roman" w:hAnsi="Times New Roman" w:ascii="Times New Roman"/>
          <w:sz w:val="24"/>
          <w:szCs w:val="24"/>
        </w:rPr>
        <w:t xml:space="preserve">će se </w:t>
      </w:r>
      <w:r w:rsidRPr="00FD61C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D61C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61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D61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2C0E" w:rsidP="009449B3" w:rsidR="009449B3" w:rsidRPr="00FD61C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D61C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D61C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D61C5">
        <w:rPr>
          <w:rFonts w:cs="Times New Roman" w:hAnsi="Times New Roman" w:ascii="Times New Roman"/>
          <w:sz w:val="24"/>
          <w:szCs w:val="24"/>
        </w:rPr>
        <w:t>temelj</w:t>
      </w:r>
      <w:r w:rsidR="00636FCE" w:rsidRPr="00FD61C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D61C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D61C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D61C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14851" w:rsidRPr="00FD61C5">
        <w:rPr>
          <w:rFonts w:cs="Times New Roman" w:hAnsi="Times New Roman" w:ascii="Times New Roman"/>
          <w:sz w:val="24"/>
          <w:szCs w:val="24"/>
        </w:rPr>
        <w:t xml:space="preserve">L. D. </w:t>
      </w:r>
      <w:r>
        <w:rPr>
          <w:rFonts w:cs="Times New Roman" w:hAnsi="Times New Roman" w:ascii="Times New Roman"/>
          <w:sz w:val="24"/>
          <w:szCs w:val="24"/>
        </w:rPr>
        <w:t xml:space="preserve">poslovne usluge </w:t>
      </w:r>
      <w:r w:rsidR="00114851" w:rsidRPr="00FD61C5">
        <w:rPr>
          <w:rFonts w:cs="Times New Roman" w:hAnsi="Times New Roman" w:ascii="Times New Roman"/>
          <w:sz w:val="24"/>
          <w:szCs w:val="24"/>
        </w:rPr>
        <w:t xml:space="preserve">d.o.o. </w:t>
      </w:r>
      <w:r>
        <w:rPr>
          <w:rFonts w:cs="Times New Roman" w:hAnsi="Times New Roman" w:ascii="Times New Roman"/>
          <w:sz w:val="24"/>
          <w:szCs w:val="24"/>
        </w:rPr>
        <w:t xml:space="preserve">Rijeka, </w:t>
      </w:r>
      <w:r w:rsidR="00114851" w:rsidRPr="00FD61C5">
        <w:rPr>
          <w:rFonts w:cs="Times New Roman" w:hAnsi="Times New Roman" w:ascii="Times New Roman"/>
          <w:sz w:val="24"/>
          <w:szCs w:val="24"/>
        </w:rPr>
        <w:t xml:space="preserve">Trpimirova </w:t>
      </w:r>
      <w:r w:rsidR="00114851" w:rsidRPr="00FD61C5">
        <w:rPr>
          <w:rFonts w:cs="Times New Roman" w:hAnsi="Times New Roman" w:ascii="Times New Roman"/>
          <w:sz w:val="24"/>
          <w:szCs w:val="24"/>
        </w:rPr>
        <w:lastRenderedPageBreak/>
        <w:t>2 ( OIB 02065542343 )</w:t>
      </w:r>
      <w:r w:rsidR="00E80F1A" w:rsidRPr="00FD61C5">
        <w:rPr>
          <w:rFonts w:cs="Times New Roman" w:hAnsi="Times New Roman" w:ascii="Times New Roman"/>
          <w:sz w:val="24"/>
          <w:szCs w:val="24"/>
        </w:rPr>
        <w:t>.</w:t>
      </w:r>
      <w:r w:rsidR="00636FCE" w:rsidRPr="00FD61C5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FD61C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D61C5">
        <w:rPr>
          <w:rFonts w:cs="Times New Roman" w:hAnsi="Times New Roman" w:ascii="Times New Roman"/>
          <w:sz w:val="24"/>
          <w:szCs w:val="24"/>
        </w:rPr>
        <w:t>nave</w:t>
      </w:r>
      <w:r w:rsidR="00636FCE" w:rsidRPr="00FD61C5">
        <w:rPr>
          <w:rFonts w:cs="Times New Roman" w:hAnsi="Times New Roman" w:ascii="Times New Roman"/>
          <w:sz w:val="24"/>
          <w:szCs w:val="24"/>
        </w:rPr>
        <w:t>o</w:t>
      </w:r>
      <w:r w:rsidR="00E15BD0" w:rsidRPr="00FD61C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D61C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D61C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FD61C5">
        <w:rPr>
          <w:rFonts w:cs="Times New Roman" w:hAnsi="Times New Roman" w:ascii="Times New Roman"/>
          <w:sz w:val="24"/>
          <w:szCs w:val="24"/>
        </w:rPr>
        <w:t xml:space="preserve">odnosno </w:t>
      </w:r>
      <w:r w:rsidR="00114851" w:rsidRPr="00FD61C5">
        <w:rPr>
          <w:rFonts w:cs="Times New Roman" w:hAnsi="Times New Roman" w:ascii="Times New Roman"/>
          <w:sz w:val="24"/>
          <w:szCs w:val="24"/>
        </w:rPr>
        <w:t>821</w:t>
      </w:r>
      <w:r w:rsidR="00987D95" w:rsidRPr="00FD61C5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14851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10.785,94</w:t>
      </w:r>
      <w:r w:rsidR="0012125B" w:rsidRPr="00FD61C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A173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D61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O</w:t>
      </w:r>
      <w:r w:rsidR="00F719CD" w:rsidRPr="00FD61C5">
        <w:rPr>
          <w:rFonts w:cs="Times New Roman" w:hAnsi="Times New Roman" w:ascii="Times New Roman"/>
          <w:sz w:val="24"/>
          <w:szCs w:val="24"/>
        </w:rPr>
        <w:t>dredb</w:t>
      </w:r>
      <w:r w:rsidRPr="00FD61C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D61C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D61C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D61C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D61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D61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D61C5">
        <w:rPr>
          <w:rFonts w:cs="Times New Roman" w:hAnsi="Times New Roman" w:ascii="Times New Roman"/>
          <w:sz w:val="24"/>
          <w:szCs w:val="24"/>
        </w:rPr>
        <w:t>ukl</w:t>
      </w:r>
      <w:r w:rsidR="00D45DB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D61C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D61C5">
        <w:rPr>
          <w:rFonts w:cs="Times New Roman" w:hAnsi="Times New Roman" w:ascii="Times New Roman"/>
          <w:sz w:val="24"/>
          <w:szCs w:val="24"/>
        </w:rPr>
        <w:t xml:space="preserve">je </w:t>
      </w:r>
      <w:r w:rsidRPr="00FD61C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D61C5">
        <w:rPr>
          <w:rFonts w:cs="Times New Roman" w:hAnsi="Times New Roman" w:ascii="Times New Roman"/>
          <w:sz w:val="24"/>
          <w:szCs w:val="24"/>
        </w:rPr>
        <w:t>pribav</w:t>
      </w:r>
      <w:r w:rsidR="009449B3" w:rsidRPr="00FD61C5">
        <w:rPr>
          <w:rFonts w:cs="Times New Roman" w:hAnsi="Times New Roman" w:ascii="Times New Roman"/>
          <w:sz w:val="24"/>
          <w:szCs w:val="24"/>
        </w:rPr>
        <w:t xml:space="preserve">io </w:t>
      </w:r>
      <w:r w:rsidRPr="00FD61C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D61C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D61C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D61C5">
        <w:rPr>
          <w:rFonts w:cs="Times New Roman" w:hAnsi="Times New Roman" w:ascii="Times New Roman"/>
          <w:sz w:val="24"/>
          <w:szCs w:val="24"/>
        </w:rPr>
        <w:t xml:space="preserve"> </w:t>
      </w:r>
      <w:r w:rsidRPr="00FD61C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D61C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D61C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D61C5">
        <w:rPr>
          <w:rFonts w:cs="Times New Roman" w:hAnsi="Times New Roman" w:ascii="Times New Roman"/>
          <w:sz w:val="24"/>
          <w:szCs w:val="24"/>
        </w:rPr>
        <w:t xml:space="preserve">, </w:t>
      </w:r>
      <w:r w:rsidRPr="00FD61C5">
        <w:rPr>
          <w:rFonts w:cs="Times New Roman" w:hAnsi="Times New Roman" w:ascii="Times New Roman"/>
          <w:sz w:val="24"/>
          <w:szCs w:val="24"/>
        </w:rPr>
        <w:t>te potvrd</w:t>
      </w:r>
      <w:r w:rsidR="009449B3" w:rsidRPr="00FD61C5">
        <w:rPr>
          <w:rFonts w:cs="Times New Roman" w:hAnsi="Times New Roman" w:ascii="Times New Roman"/>
          <w:sz w:val="24"/>
          <w:szCs w:val="24"/>
        </w:rPr>
        <w:t>u</w:t>
      </w:r>
      <w:r w:rsidR="00D45DB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D61C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D61C5">
        <w:rPr>
          <w:rFonts w:cs="Times New Roman" w:hAnsi="Times New Roman" w:ascii="Times New Roman"/>
          <w:sz w:val="24"/>
          <w:szCs w:val="24"/>
        </w:rPr>
        <w:t xml:space="preserve"> </w:t>
      </w:r>
      <w:r w:rsidRPr="00FD61C5">
        <w:rPr>
          <w:rFonts w:cs="Times New Roman" w:hAnsi="Times New Roman" w:ascii="Times New Roman"/>
          <w:sz w:val="24"/>
          <w:szCs w:val="24"/>
        </w:rPr>
        <w:t xml:space="preserve">( list </w:t>
      </w:r>
      <w:r w:rsidR="00114851" w:rsidRPr="00FD61C5">
        <w:rPr>
          <w:rFonts w:cs="Times New Roman" w:hAnsi="Times New Roman" w:ascii="Times New Roman"/>
          <w:sz w:val="24"/>
          <w:szCs w:val="24"/>
        </w:rPr>
        <w:t>7</w:t>
      </w:r>
      <w:r w:rsidR="00B51041" w:rsidRPr="00FD61C5">
        <w:rPr>
          <w:rFonts w:cs="Times New Roman" w:hAnsi="Times New Roman" w:ascii="Times New Roman"/>
          <w:sz w:val="24"/>
          <w:szCs w:val="24"/>
        </w:rPr>
        <w:t xml:space="preserve"> </w:t>
      </w:r>
      <w:r w:rsidRPr="00FD61C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D61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D61C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D61C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D61C5">
        <w:rPr>
          <w:rFonts w:cs="Times New Roman" w:hAnsi="Times New Roman" w:ascii="Times New Roman"/>
          <w:sz w:val="24"/>
          <w:szCs w:val="24"/>
        </w:rPr>
        <w:t xml:space="preserve">članka </w:t>
      </w:r>
      <w:r w:rsidR="00D45D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D61C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D61C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D61C5">
        <w:rPr>
          <w:rFonts w:cs="Times New Roman" w:hAnsi="Times New Roman" w:ascii="Times New Roman"/>
          <w:sz w:val="24"/>
          <w:szCs w:val="24"/>
        </w:rPr>
        <w:t xml:space="preserve">dana </w:t>
      </w:r>
      <w:r w:rsidR="00490C23" w:rsidRPr="00FD61C5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FD61C5">
        <w:rPr>
          <w:rFonts w:cs="Times New Roman" w:hAnsi="Times New Roman" w:ascii="Times New Roman"/>
          <w:sz w:val="24"/>
          <w:szCs w:val="24"/>
        </w:rPr>
        <w:t>201</w:t>
      </w:r>
      <w:r w:rsidR="004D4904" w:rsidRPr="00FD61C5">
        <w:rPr>
          <w:rFonts w:cs="Times New Roman" w:hAnsi="Times New Roman" w:ascii="Times New Roman"/>
          <w:sz w:val="24"/>
          <w:szCs w:val="24"/>
        </w:rPr>
        <w:t>6</w:t>
      </w:r>
      <w:r w:rsidR="00636FCE" w:rsidRPr="00FD61C5">
        <w:rPr>
          <w:rFonts w:cs="Times New Roman" w:hAnsi="Times New Roman" w:ascii="Times New Roman"/>
          <w:sz w:val="24"/>
          <w:szCs w:val="24"/>
        </w:rPr>
        <w:t xml:space="preserve">. 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D61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D61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D61C5">
        <w:rPr>
          <w:rFonts w:cs="Times New Roman" w:hAnsi="Times New Roman" w:ascii="Times New Roman"/>
          <w:sz w:val="24"/>
          <w:szCs w:val="24"/>
        </w:rPr>
        <w:t>sob</w:t>
      </w:r>
      <w:r w:rsidRPr="00FD61C5">
        <w:rPr>
          <w:rFonts w:cs="Times New Roman" w:hAnsi="Times New Roman" w:ascii="Times New Roman"/>
          <w:sz w:val="24"/>
          <w:szCs w:val="24"/>
        </w:rPr>
        <w:t>e</w:t>
      </w:r>
      <w:r w:rsidR="007145AD" w:rsidRPr="00FD61C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D61C5">
        <w:rPr>
          <w:rFonts w:cs="Times New Roman" w:hAnsi="Times New Roman" w:ascii="Times New Roman"/>
          <w:sz w:val="24"/>
          <w:szCs w:val="24"/>
        </w:rPr>
        <w:t>e</w:t>
      </w:r>
      <w:r w:rsidR="007145AD" w:rsidRPr="00FD61C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D61C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D61C5">
        <w:rPr>
          <w:rFonts w:cs="Times New Roman" w:hAnsi="Times New Roman" w:ascii="Times New Roman"/>
          <w:sz w:val="24"/>
          <w:szCs w:val="24"/>
        </w:rPr>
        <w:t xml:space="preserve">u </w:t>
      </w:r>
      <w:r w:rsidRPr="00FD61C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D61C5">
        <w:rPr>
          <w:rFonts w:cs="Times New Roman" w:hAnsi="Times New Roman" w:ascii="Times New Roman"/>
          <w:sz w:val="24"/>
          <w:szCs w:val="24"/>
        </w:rPr>
        <w:t>dostavi</w:t>
      </w:r>
      <w:r w:rsidRPr="00FD61C5">
        <w:rPr>
          <w:rFonts w:cs="Times New Roman" w:hAnsi="Times New Roman" w:ascii="Times New Roman"/>
          <w:sz w:val="24"/>
          <w:szCs w:val="24"/>
        </w:rPr>
        <w:t>l</w:t>
      </w:r>
      <w:r w:rsidR="00D45DBF">
        <w:rPr>
          <w:rFonts w:cs="Times New Roman" w:hAnsi="Times New Roman" w:ascii="Times New Roman"/>
          <w:sz w:val="24"/>
          <w:szCs w:val="24"/>
        </w:rPr>
        <w:t>e</w:t>
      </w:r>
      <w:r w:rsidRPr="00FD61C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D61C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D61C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D61C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D61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D61C5">
        <w:rPr>
          <w:rFonts w:cs="Times New Roman" w:hAnsi="Times New Roman" w:ascii="Times New Roman"/>
          <w:sz w:val="24"/>
          <w:szCs w:val="24"/>
        </w:rPr>
        <w:t xml:space="preserve">anku </w:t>
      </w:r>
      <w:r w:rsidRPr="00FD61C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D61C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D61C5">
        <w:rPr>
          <w:rFonts w:cs="Times New Roman" w:hAnsi="Times New Roman" w:ascii="Times New Roman"/>
          <w:sz w:val="24"/>
          <w:szCs w:val="24"/>
        </w:rPr>
        <w:t>S</w:t>
      </w:r>
      <w:r w:rsidR="0024218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D61C5">
        <w:rPr>
          <w:rFonts w:cs="Times New Roman" w:hAnsi="Times New Roman" w:ascii="Times New Roman"/>
          <w:sz w:val="24"/>
          <w:szCs w:val="24"/>
        </w:rPr>
        <w:t xml:space="preserve">ima </w:t>
      </w:r>
      <w:r w:rsidRPr="00FD61C5">
        <w:rPr>
          <w:rFonts w:cs="Times New Roman" w:hAnsi="Times New Roman" w:ascii="Times New Roman"/>
          <w:sz w:val="24"/>
          <w:szCs w:val="24"/>
        </w:rPr>
        <w:t>smatra</w:t>
      </w:r>
      <w:r w:rsidR="00752DB4" w:rsidRPr="00FD61C5">
        <w:rPr>
          <w:rFonts w:cs="Times New Roman" w:hAnsi="Times New Roman" w:ascii="Times New Roman"/>
          <w:sz w:val="24"/>
          <w:szCs w:val="24"/>
        </w:rPr>
        <w:t xml:space="preserve">ti </w:t>
      </w:r>
      <w:r w:rsidRPr="00FD61C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D61C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D61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D61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D61C5">
        <w:rPr>
          <w:rFonts w:cs="Times New Roman" w:hAnsi="Times New Roman" w:ascii="Times New Roman"/>
          <w:sz w:val="24"/>
          <w:szCs w:val="24"/>
        </w:rPr>
        <w:t xml:space="preserve">sud </w:t>
      </w:r>
      <w:r w:rsidR="0024218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421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D61C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D61C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D61C5">
        <w:rPr>
          <w:rFonts w:cs="Times New Roman" w:hAnsi="Times New Roman" w:ascii="Times New Roman"/>
          <w:sz w:val="24"/>
          <w:szCs w:val="24"/>
        </w:rPr>
        <w:t>čl</w:t>
      </w:r>
      <w:r w:rsidR="00C31028" w:rsidRPr="00FD61C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D61C5">
        <w:rPr>
          <w:rFonts w:cs="Times New Roman" w:hAnsi="Times New Roman" w:ascii="Times New Roman"/>
          <w:sz w:val="24"/>
          <w:szCs w:val="24"/>
        </w:rPr>
        <w:t>132. SZ</w:t>
      </w:r>
      <w:r w:rsidR="00C31028" w:rsidRPr="00FD61C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D61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4218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D61C5">
        <w:rPr>
          <w:rFonts w:cs="Times New Roman" w:hAnsi="Times New Roman" w:ascii="Times New Roman"/>
          <w:sz w:val="24"/>
          <w:szCs w:val="24"/>
        </w:rPr>
        <w:t>SZ odluč</w:t>
      </w:r>
      <w:r w:rsidRPr="00FD61C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D61C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D61C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FD61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42180">
        <w:rPr>
          <w:rFonts w:cs="Times New Roman" w:hAnsi="Times New Roman" w:ascii="Times New Roman"/>
          <w:sz w:val="24"/>
          <w:szCs w:val="24"/>
        </w:rPr>
        <w:t>22</w:t>
      </w:r>
      <w:r w:rsidR="0032181B" w:rsidRPr="00FD61C5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FD61C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D61C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B4C4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D61C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B4C41" w:rsidP="006B4C41" w:rsidR="007145AD" w:rsidRPr="00FD61C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FD61C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D61C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B4C41" w:rsidR="006B4C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B4C41" w:rsidR="001C77A5" w:rsidRPr="00FD61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I.</w:t>
      </w:r>
      <w:r w:rsidRPr="00FD61C5">
        <w:rPr>
          <w:rFonts w:cs="Times New Roman" w:hAnsi="Times New Roman" w:ascii="Times New Roman"/>
          <w:sz w:val="24"/>
          <w:szCs w:val="24"/>
        </w:rPr>
        <w:tab/>
      </w:r>
      <w:r w:rsidR="007145AD" w:rsidRPr="00FD61C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 xml:space="preserve">1. </w:t>
      </w:r>
      <w:r w:rsidRPr="00FD61C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2.</w:t>
      </w:r>
      <w:r w:rsidRPr="00FD61C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-</w:t>
      </w:r>
      <w:r w:rsidRPr="00FD61C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-</w:t>
      </w:r>
      <w:r w:rsidRPr="00FD61C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-</w:t>
      </w:r>
      <w:r w:rsidRPr="00FD61C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-</w:t>
      </w:r>
      <w:r w:rsidRPr="00FD61C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-</w:t>
      </w:r>
      <w:r w:rsidRPr="00FD61C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>3.</w:t>
      </w:r>
      <w:r w:rsidRPr="00FD61C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D61C5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D61C5">
        <w:rPr>
          <w:rFonts w:cs="Times New Roman" w:hAnsi="Times New Roman" w:ascii="Times New Roman"/>
          <w:sz w:val="24"/>
          <w:szCs w:val="24"/>
        </w:rPr>
        <w:t>r</w:t>
      </w:r>
      <w:r w:rsidRPr="00FD61C5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D61C5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D61C5">
        <w:rPr>
          <w:rFonts w:cs="Times New Roman" w:hAnsi="Times New Roman" w:ascii="Times New Roman"/>
          <w:sz w:val="24"/>
          <w:szCs w:val="24"/>
        </w:rPr>
        <w:t xml:space="preserve">po </w:t>
      </w:r>
      <w:r w:rsidRPr="00FD61C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D61C5">
      <w:pPr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FD61C5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FD61C5">
        <w:rPr>
          <w:rFonts w:cs="Times New Roman" w:hAnsi="Times New Roman" w:ascii="Times New Roman"/>
          <w:sz w:val="24"/>
          <w:szCs w:val="24"/>
        </w:rPr>
        <w:t>2016</w:t>
      </w:r>
      <w:r w:rsidRPr="00FD61C5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D61C5">
      <w:pPr>
        <w:rPr>
          <w:rFonts w:cs="Times New Roman" w:hAnsi="Times New Roman" w:ascii="Times New Roman"/>
          <w:sz w:val="24"/>
          <w:szCs w:val="24"/>
        </w:rPr>
      </w:pPr>
      <w:r w:rsidRPr="00FD61C5">
        <w:rPr>
          <w:rFonts w:cs="Times New Roman" w:hAnsi="Times New Roman" w:ascii="Times New Roman"/>
          <w:sz w:val="24"/>
          <w:szCs w:val="24"/>
        </w:rPr>
        <w:t xml:space="preserve">U </w:t>
      </w:r>
      <w:r w:rsidR="006B4C41">
        <w:rPr>
          <w:rFonts w:cs="Times New Roman" w:hAnsi="Times New Roman" w:ascii="Times New Roman"/>
          <w:sz w:val="24"/>
          <w:szCs w:val="24"/>
        </w:rPr>
        <w:t>R</w:t>
      </w:r>
      <w:r w:rsidRPr="00FD61C5">
        <w:rPr>
          <w:rFonts w:cs="Times New Roman" w:hAnsi="Times New Roman" w:ascii="Times New Roman"/>
          <w:sz w:val="24"/>
          <w:szCs w:val="24"/>
        </w:rPr>
        <w:t xml:space="preserve">ijeci, </w:t>
      </w:r>
      <w:r w:rsidR="006B4C41">
        <w:rPr>
          <w:rFonts w:cs="Times New Roman" w:hAnsi="Times New Roman" w:ascii="Times New Roman"/>
          <w:sz w:val="24"/>
          <w:szCs w:val="24"/>
        </w:rPr>
        <w:t>22</w:t>
      </w:r>
      <w:r w:rsidR="0032181B" w:rsidRPr="00FD61C5">
        <w:rPr>
          <w:rFonts w:cs="Times New Roman" w:hAnsi="Times New Roman" w:ascii="Times New Roman"/>
          <w:sz w:val="24"/>
          <w:szCs w:val="24"/>
        </w:rPr>
        <w:t>. travnja 2016</w:t>
      </w:r>
      <w:r w:rsidRPr="00FD61C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D6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61C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D61C5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D61C5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1C9" w:rsidP="001C77A5" w:rsidR="004D61C9">
      <w:pPr>
        <w:spacing w:lineRule="auto" w:line="240" w:after="0"/>
      </w:pPr>
      <w:r>
        <w:separator/>
      </w:r>
    </w:p>
  </w:endnote>
  <w:endnote w:id="0" w:type="continuationSeparator">
    <w:p w:rsidRDefault="004D61C9" w:rsidP="001C77A5" w:rsidR="004D61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694233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A2C0E" w:rsidR="000A2C0E" w:rsidRPr="000A2C0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A2C0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A2C0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A2C0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3FA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A2C0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A2C0E" w:rsidR="000A2C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1C9" w:rsidP="001C77A5" w:rsidR="004D61C9">
      <w:pPr>
        <w:spacing w:lineRule="auto" w:line="240" w:after="0"/>
      </w:pPr>
      <w:r>
        <w:separator/>
      </w:r>
    </w:p>
  </w:footnote>
  <w:footnote w:id="0" w:type="continuationSeparator">
    <w:p w:rsidRDefault="004D61C9" w:rsidP="001C77A5" w:rsidR="004D61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90C23">
      <w:rPr>
        <w:rFonts w:cs="Times New Roman" w:hAnsi="Times New Roman" w:ascii="Times New Roman"/>
        <w:sz w:val="24"/>
        <w:szCs w:val="24"/>
      </w:rPr>
      <w:t>9</w:t>
    </w:r>
    <w:r w:rsidR="00B51041">
      <w:rPr>
        <w:rFonts w:cs="Times New Roman" w:hAnsi="Times New Roman" w:ascii="Times New Roman"/>
        <w:sz w:val="24"/>
        <w:szCs w:val="24"/>
      </w:rPr>
      <w:t>2</w:t>
    </w:r>
    <w:r w:rsidR="00114851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56C25"/>
    <w:rsid w:val="000615A3"/>
    <w:rsid w:val="00081371"/>
    <w:rsid w:val="00085EE2"/>
    <w:rsid w:val="00092934"/>
    <w:rsid w:val="00093425"/>
    <w:rsid w:val="000A2C0E"/>
    <w:rsid w:val="000A5CAD"/>
    <w:rsid w:val="000A633B"/>
    <w:rsid w:val="000C6A1B"/>
    <w:rsid w:val="000D0EE0"/>
    <w:rsid w:val="000D5E8B"/>
    <w:rsid w:val="00112CCC"/>
    <w:rsid w:val="00114851"/>
    <w:rsid w:val="00114B3A"/>
    <w:rsid w:val="0012125B"/>
    <w:rsid w:val="00131D11"/>
    <w:rsid w:val="00144046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7D3C"/>
    <w:rsid w:val="00242180"/>
    <w:rsid w:val="0027234D"/>
    <w:rsid w:val="002778AC"/>
    <w:rsid w:val="00280166"/>
    <w:rsid w:val="0029543F"/>
    <w:rsid w:val="002B23CB"/>
    <w:rsid w:val="002D113C"/>
    <w:rsid w:val="002D348D"/>
    <w:rsid w:val="002D5318"/>
    <w:rsid w:val="002E3F7D"/>
    <w:rsid w:val="002F193B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3B96"/>
    <w:rsid w:val="00455810"/>
    <w:rsid w:val="004624D4"/>
    <w:rsid w:val="004645B5"/>
    <w:rsid w:val="00467E4A"/>
    <w:rsid w:val="00483F37"/>
    <w:rsid w:val="00490C23"/>
    <w:rsid w:val="004A173C"/>
    <w:rsid w:val="004A5CF9"/>
    <w:rsid w:val="004B6DF4"/>
    <w:rsid w:val="004B7EE9"/>
    <w:rsid w:val="004C4633"/>
    <w:rsid w:val="004D3338"/>
    <w:rsid w:val="004D4904"/>
    <w:rsid w:val="004D61C9"/>
    <w:rsid w:val="004D639D"/>
    <w:rsid w:val="004F2E5F"/>
    <w:rsid w:val="00506AA1"/>
    <w:rsid w:val="00523E4C"/>
    <w:rsid w:val="00545656"/>
    <w:rsid w:val="00570AF0"/>
    <w:rsid w:val="00575B00"/>
    <w:rsid w:val="005A1112"/>
    <w:rsid w:val="005A3327"/>
    <w:rsid w:val="005B20AD"/>
    <w:rsid w:val="005B47BC"/>
    <w:rsid w:val="005B5777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72498"/>
    <w:rsid w:val="006835B5"/>
    <w:rsid w:val="00686296"/>
    <w:rsid w:val="006A2237"/>
    <w:rsid w:val="006A2400"/>
    <w:rsid w:val="006A3620"/>
    <w:rsid w:val="006B4C41"/>
    <w:rsid w:val="006B51A8"/>
    <w:rsid w:val="006C69FC"/>
    <w:rsid w:val="006E15DC"/>
    <w:rsid w:val="006E4363"/>
    <w:rsid w:val="006F1F98"/>
    <w:rsid w:val="00703477"/>
    <w:rsid w:val="007145AD"/>
    <w:rsid w:val="00722B64"/>
    <w:rsid w:val="00727F64"/>
    <w:rsid w:val="00752DB4"/>
    <w:rsid w:val="00755B51"/>
    <w:rsid w:val="00770B88"/>
    <w:rsid w:val="00783003"/>
    <w:rsid w:val="0078563D"/>
    <w:rsid w:val="00786CB6"/>
    <w:rsid w:val="007A7EF1"/>
    <w:rsid w:val="007B3A7B"/>
    <w:rsid w:val="007B3F3D"/>
    <w:rsid w:val="007D68E8"/>
    <w:rsid w:val="007E5C4C"/>
    <w:rsid w:val="00815AEA"/>
    <w:rsid w:val="00831E9F"/>
    <w:rsid w:val="008605A8"/>
    <w:rsid w:val="00866CE7"/>
    <w:rsid w:val="00880BB0"/>
    <w:rsid w:val="00886C15"/>
    <w:rsid w:val="008A20D4"/>
    <w:rsid w:val="008D0B79"/>
    <w:rsid w:val="008D0EEF"/>
    <w:rsid w:val="008D7AD0"/>
    <w:rsid w:val="008E2BD0"/>
    <w:rsid w:val="00905227"/>
    <w:rsid w:val="00920AD4"/>
    <w:rsid w:val="009331AF"/>
    <w:rsid w:val="009400D8"/>
    <w:rsid w:val="0094334B"/>
    <w:rsid w:val="009449B3"/>
    <w:rsid w:val="00957087"/>
    <w:rsid w:val="00961D50"/>
    <w:rsid w:val="00966775"/>
    <w:rsid w:val="0096745A"/>
    <w:rsid w:val="00967574"/>
    <w:rsid w:val="00987D95"/>
    <w:rsid w:val="009B6FE0"/>
    <w:rsid w:val="009E7D67"/>
    <w:rsid w:val="009F5B9D"/>
    <w:rsid w:val="00A0011D"/>
    <w:rsid w:val="00A009B9"/>
    <w:rsid w:val="00A11721"/>
    <w:rsid w:val="00A24B6C"/>
    <w:rsid w:val="00A256B4"/>
    <w:rsid w:val="00A41CC6"/>
    <w:rsid w:val="00A4775D"/>
    <w:rsid w:val="00A52DF9"/>
    <w:rsid w:val="00A77972"/>
    <w:rsid w:val="00AA0F6B"/>
    <w:rsid w:val="00AA7426"/>
    <w:rsid w:val="00AC5A1A"/>
    <w:rsid w:val="00AD462E"/>
    <w:rsid w:val="00AE40C8"/>
    <w:rsid w:val="00AE7BDE"/>
    <w:rsid w:val="00B01CCD"/>
    <w:rsid w:val="00B131B2"/>
    <w:rsid w:val="00B14284"/>
    <w:rsid w:val="00B51041"/>
    <w:rsid w:val="00B5214B"/>
    <w:rsid w:val="00B67741"/>
    <w:rsid w:val="00B8105F"/>
    <w:rsid w:val="00B96CE7"/>
    <w:rsid w:val="00BA150F"/>
    <w:rsid w:val="00BA2032"/>
    <w:rsid w:val="00BB2230"/>
    <w:rsid w:val="00BC427B"/>
    <w:rsid w:val="00BE12BF"/>
    <w:rsid w:val="00BE5EEB"/>
    <w:rsid w:val="00C00F30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B38FE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45DB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549A8"/>
    <w:rsid w:val="00E64D3B"/>
    <w:rsid w:val="00E80F1A"/>
    <w:rsid w:val="00E823A8"/>
    <w:rsid w:val="00E84994"/>
    <w:rsid w:val="00EB05EC"/>
    <w:rsid w:val="00EB3159"/>
    <w:rsid w:val="00EB3C20"/>
    <w:rsid w:val="00EB69E8"/>
    <w:rsid w:val="00EE1BA9"/>
    <w:rsid w:val="00F12AB8"/>
    <w:rsid w:val="00F26C2C"/>
    <w:rsid w:val="00F53FA0"/>
    <w:rsid w:val="00F54F53"/>
    <w:rsid w:val="00F61346"/>
    <w:rsid w:val="00F719CD"/>
    <w:rsid w:val="00F87671"/>
    <w:rsid w:val="00FA6552"/>
    <w:rsid w:val="00FB1E3C"/>
    <w:rsid w:val="00FB4AFB"/>
    <w:rsid w:val="00FD0574"/>
    <w:rsid w:val="00FD0A17"/>
    <w:rsid w:val="00FD61C5"/>
    <w:rsid w:val="00FD67CB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F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3F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F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F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St-929/2015</izvorni_sadrzaj>
    <derivirana_varijabla naziv="DomainObject.Predmet.OznakaBroj_1">St-929/2015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L.D. poslovne usluge d.o.o.  Rijeka</izvorni_sadrzaj>
    <derivirana_varijabla naziv="DomainObject.Predmet.ProtustrankaFormated_1">  L.D. poslovne usluge d.o.o.  Rijeka</derivirana_varijabla>
  </DomainObject.Predmet.ProtustrankaFormated>
  <DomainObject.Predmet.ProtustrankaFormatedOIB>
    <izvorni_sadrzaj>  L.D. poslovne usluge d.o.o.  Rijeka, OIB 02065542343</izvorni_sadrzaj>
    <derivirana_varijabla naziv="DomainObject.Predmet.ProtustrankaFormatedOIB_1">  L.D. poslovne usluge d.o.o.  Rijeka, OIB 02065542343</derivirana_varijabla>
  </DomainObject.Predmet.ProtustrankaFormatedOIB>
  <DomainObject.Predmet.ProtustrankaFormatedWithAdress>
    <izvorni_sadrzaj> L.D. poslovne usluge d.o.o.  Rijeka, Trpimirova 2, 51000 Rijeka</izvorni_sadrzaj>
    <derivirana_varijabla naziv="DomainObject.Predmet.ProtustrankaFormatedWithAdress_1"> L.D. poslovne usluge d.o.o.  Rijeka, Trpimirova 2, 51000 Rijeka</derivirana_varijabla>
  </DomainObject.Predmet.ProtustrankaFormatedWithAdress>
  <DomainObject.Predmet.ProtustrankaFormatedWithAdressOIB>
    <izvorni_sadrzaj> L.D. poslovne usluge d.o.o.  Rijeka, OIB 02065542343, Trpimirova 2, 51000 Rijeka</izvorni_sadrzaj>
    <derivirana_varijabla naziv="DomainObject.Predmet.ProtustrankaFormatedWithAdressOIB_1"> L.D. poslovne usluge d.o.o.  Rijeka, OIB 02065542343, Trpimirova 2, 51000 Rijeka</derivirana_varijabla>
  </DomainObject.Predmet.ProtustrankaFormatedWithAdressOIB>
  <DomainObject.Predmet.ProtustrankaWithAdress>
    <izvorni_sadrzaj>L.D. poslovne usluge d.o.o.  Rijeka Trpimirova 2, 51000 Rijeka</izvorni_sadrzaj>
    <derivirana_varijabla naziv="DomainObject.Predmet.ProtustrankaWithAdress_1">L.D. poslovne usluge d.o.o.  Rijeka Trpimirova 2, 51000 Rijeka</derivirana_varijabla>
  </DomainObject.Predmet.ProtustrankaWithAdress>
  <DomainObject.Predmet.ProtustrankaWithAdressOIB>
    <izvorni_sadrzaj>L.D. poslovne usluge d.o.o.  Rijeka, OIB 02065542343, Trpimirova 2, 51000 Rijeka</izvorni_sadrzaj>
    <derivirana_varijabla naziv="DomainObject.Predmet.ProtustrankaWithAdressOIB_1">L.D. poslovne usluge d.o.o.  Rijeka, OIB 02065542343, Trpimirova 2, 51000 Rijeka</derivirana_varijabla>
  </DomainObject.Predmet.ProtustrankaWithAdressOIB>
  <DomainObject.Predmet.ProtustrankaNazivFormated>
    <izvorni_sadrzaj>L.D. poslovne usluge d.o.o.  Rijeka</izvorni_sadrzaj>
    <derivirana_varijabla naziv="DomainObject.Predmet.ProtustrankaNazivFormated_1">L.D. poslovne usluge d.o.o.  Rijeka</derivirana_varijabla>
  </DomainObject.Predmet.ProtustrankaNazivFormated>
  <DomainObject.Predmet.ProtustrankaNazivFormatedOIB>
    <izvorni_sadrzaj>L.D. poslovne usluge d.o.o.  Rijeka, OIB 02065542343</izvorni_sadrzaj>
    <derivirana_varijabla naziv="DomainObject.Predmet.ProtustrankaNazivFormatedOIB_1">L.D. poslovne usluge d.o.o.  Rijeka, OIB 02065542343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L.D. poslovne usluge d.o.o.  Rijeka</item>
    </izvorni_sadrzaj>
    <derivirana_varijabla naziv="DomainObject.Predmet.ProtuStrankaListFormated_1">
      <item>L.D. poslovne usluge d.o.o.  Rijeka</item>
    </derivirana_varijabla>
  </DomainObject.Predmet.ProtuStrankaListFormated>
  <DomainObject.Predmet.ProtuStrankaListFormatedOIB>
    <izvorni_sadrzaj>
      <item>L.D. poslovne usluge d.o.o.  Rijeka, OIB 02065542343</item>
    </izvorni_sadrzaj>
    <derivirana_varijabla naziv="DomainObject.Predmet.ProtuStrankaListFormatedOIB_1">
      <item>L.D. poslovne usluge d.o.o.  Rijeka, OIB 02065542343</item>
    </derivirana_varijabla>
  </DomainObject.Predmet.ProtuStrankaListFormatedOIB>
  <DomainObject.Predmet.ProtuStrankaListFormatedWithAdress>
    <izvorni_sadrzaj>
      <item>L.D. poslovne usluge d.o.o.  Rijeka, Trpimirova 2, 51000 Rijeka</item>
    </izvorni_sadrzaj>
    <derivirana_varijabla naziv="DomainObject.Predmet.ProtuStrankaListFormatedWithAdress_1">
      <item>L.D. poslovne usluge d.o.o.  Rijeka, Trpimirova 2, 51000 Rijeka</item>
    </derivirana_varijabla>
  </DomainObject.Predmet.ProtuStrankaListFormatedWithAdress>
  <DomainObject.Predmet.ProtuStrankaListFormatedWithAdressOIB>
    <izvorni_sadrzaj>
      <item>L.D. poslovne usluge d.o.o.  Rijeka, OIB 02065542343, Trpimirova 2, 51000 Rijeka</item>
    </izvorni_sadrzaj>
    <derivirana_varijabla naziv="DomainObject.Predmet.ProtuStrankaListFormatedWithAdressOIB_1">
      <item>L.D. poslovne usluge d.o.o.  Rijeka, OIB 02065542343, Trpimirova 2, 51000 Rijeka</item>
    </derivirana_varijabla>
  </DomainObject.Predmet.ProtuStrankaListFormatedWithAdressOIB>
  <DomainObject.Predmet.ProtuStrankaListNazivFormated>
    <izvorni_sadrzaj>
      <item>L.D. poslovne usluge d.o.o.  Rijeka</item>
    </izvorni_sadrzaj>
    <derivirana_varijabla naziv="DomainObject.Predmet.ProtuStrankaListNazivFormated_1">
      <item>L.D. poslovne usluge d.o.o.  Rijeka</item>
    </derivirana_varijabla>
  </DomainObject.Predmet.ProtuStrankaListNazivFormated>
  <DomainObject.Predmet.ProtuStrankaListNazivFormatedOIB>
    <izvorni_sadrzaj>
      <item>L.D. poslovne usluge d.o.o.  Rijeka, OIB 02065542343</item>
    </izvorni_sadrzaj>
    <derivirana_varijabla naziv="DomainObject.Predmet.ProtuStrankaListNazivFormatedOIB_1">
      <item>L.D. poslovne usluge d.o.o.  Rijeka, OIB 02065542343</item>
    </derivirana_varijabla>
  </DomainObject.Predmet.ProtuStrankaListNazivFormatedOIB>
  <DomainObject.Predmet.OstaliListFormated>
    <izvorni_sadrzaj>
      <item>Dalida Juretić Fak</item>
      <item>Ljeposava Janić</item>
    </izvorni_sadrzaj>
    <derivirana_varijabla naziv="DomainObject.Predmet.OstaliListFormated_1">
      <item>Dalida Juretić Fak</item>
      <item>Ljeposava Janić</item>
    </derivirana_varijabla>
  </DomainObject.Predmet.OstaliListFormated>
  <DomainObject.Predmet.OstaliListFormatedOIB>
    <izvorni_sadrzaj>
      <item>Dalida Juretić Fak, OIB 11089207449</item>
      <item>Ljeposava Janić</item>
    </izvorni_sadrzaj>
    <derivirana_varijabla naziv="DomainObject.Predmet.OstaliListFormatedOIB_1">
      <item>Dalida Juretić Fak, OIB 11089207449</item>
      <item>Ljeposava Janić</item>
    </derivirana_varijabla>
  </DomainObject.Predmet.OstaliListFormatedOIB>
  <DomainObject.Predmet.OstaliListFormatedWithAdress>
    <izvorni_sadrzaj>
      <item>Dalida Juretić Fak, Podhum 245, 51218 Jelenje</item>
      <item>Ljeposava Janić, Zdravka Kučića 9, 51000 Rijeka</item>
    </izvorni_sadrzaj>
    <derivirana_varijabla naziv="DomainObject.Predmet.OstaliListFormatedWithAdress_1">
      <item>Dalida Juretić Fak, Podhum 245, 51218 Jelenje</item>
      <item>Ljeposava Janić, Zdravka Kučića 9, 51000 Rijeka</item>
    </derivirana_varijabla>
  </DomainObject.Predmet.OstaliListFormatedWithAdress>
  <DomainObject.Predmet.OstaliListFormatedWithAdressOIB>
    <izvorni_sadrzaj>
      <item>Dalida Juretić Fak, OIB 11089207449, Podhum 245, 51218 Jelenje</item>
      <item>Ljeposava Janić, Zdravka Kučića 9, 51000 Rijeka</item>
    </izvorni_sadrzaj>
    <derivirana_varijabla naziv="DomainObject.Predmet.OstaliListFormatedWithAdressOIB_1">
      <item>Dalida Juretić Fak, OIB 11089207449, Podhum 245, 51218 Jelenje</item>
      <item>Ljeposava Janić, Zdravka Kučića 9, 51000 Rijeka</item>
    </derivirana_varijabla>
  </DomainObject.Predmet.OstaliListFormatedWithAdressOIB>
  <DomainObject.Predmet.OstaliListNazivFormated>
    <izvorni_sadrzaj>
      <item>Dalida Juretić Fak</item>
      <item>Ljeposava Janić</item>
    </izvorni_sadrzaj>
    <derivirana_varijabla naziv="DomainObject.Predmet.OstaliListNazivFormated_1">
      <item>Dalida Juretić Fak</item>
      <item>Ljeposava Janić</item>
    </derivirana_varijabla>
  </DomainObject.Predmet.OstaliListNazivFormated>
  <DomainObject.Predmet.OstaliListNazivFormatedOIB>
    <izvorni_sadrzaj>
      <item>Dalida Juretić Fak, OIB 11089207449</item>
      <item>Ljeposava Janić</item>
    </izvorni_sadrzaj>
    <derivirana_varijabla naziv="DomainObject.Predmet.OstaliListNazivFormatedOIB_1">
      <item>Dalida Juretić Fak, OIB 11089207449</item>
      <item>Ljeposava 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L.D. poslovne usluge d.o.o.  Rijeka</izvorni_sadrzaj>
    <derivirana_varijabla naziv="DomainObject.Predmet.ProtustrankaIDrugi_1">L.D. poslovne usluge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L.D. poslovne usluge d.o.o.  Rijeka, OIB 02065542343, Trpimirova 2, 51000 Rijeka</izvorni_sadrzaj>
    <derivirana_varijabla naziv="DomainObject.Predmet.ProtustrankaIDrugiAdressOIB_1">L.D. poslovne usluge d.o.o.  Rijeka, OIB 02065542343, Trpimirova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L.D. poslovne usluge d.o.o.  Rijeka</item>
      <item>Dalida Juretić Fak</item>
      <item>Ljeposava Janić</item>
    </izvorni_sadrzaj>
    <derivirana_varijabla naziv="DomainObject.Predmet.SudioniciListNaziv_1">
      <item>FINA Rijeka</item>
      <item>L.D. poslovne usluge d.o.o.  Rijeka</item>
      <item>Dalida Juretić Fak</item>
      <item>Ljeposava Janić</item>
    </derivirana_varijabla>
  </DomainObject.Predmet.SudioniciListNaziv>
  <DomainObject.Predmet.SudioniciListAdressOIB>
    <izvorni_sadrzaj>
      <item>FINA Rijeka, OIB 85821130368, Frana Kurelca 8,51000 Rijeka</item>
      <item>L.D. poslovne usluge d.o.o.  Rijeka, OIB 02065542343, Trpimirova 2,51000 Rijeka</item>
      <item>Dalida Juretić Fak, OIB 11089207449, Podhum 245,51218 Jelenje</item>
      <item>Ljeposava Janić, Zdravka Kučića 9,51000 Rijeka</item>
    </izvorni_sadrzaj>
    <derivirana_varijabla naziv="DomainObject.Predmet.SudioniciListAdressOIB_1">
      <item>FINA Rijeka, OIB 85821130368, Frana Kurelca 8,51000 Rijeka</item>
      <item>L.D. poslovne usluge d.o.o.  Rijeka, OIB 02065542343, Trpimirova 2,51000 Rijeka</item>
      <item>Dalida Juretić Fak, OIB 11089207449, Podhum 245,51218 Jelenje</item>
      <item>Ljeposava Janić, Zdravka Kučića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02065542343</item>
      <item>, OIB 11089207449</item>
      <item>, OIB null</item>
    </izvorni_sadrzaj>
    <derivirana_varijabla naziv="DomainObject.Predmet.SudioniciListNazivOIB_1">
      <item>, OIB 85821130368</item>
      <item>, OIB 02065542343</item>
      <item>, OIB 11089207449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766</properties:Words>
  <properties:Characters>4075</properties:Characters>
  <properties:Lines>110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2016-04-22T06:16:00Z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2016-04-22T07:29:00Z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