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06d8" w14:paraId="91806d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F4FAF">
        <w:rPr>
          <w:rFonts w:hAnsi="Times New Roman" w:ascii="Times New Roman"/>
          <w:b/>
          <w:sz w:val="24"/>
          <w:szCs w:val="24"/>
        </w:rPr>
        <w:t>7619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0F4FAF">
        <w:rPr>
          <w:rFonts w:hAnsi="Times New Roman" w:ascii="Times New Roman"/>
        </w:rPr>
        <w:t>7619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0F4FAF" w:rsidRPr="000F4FAF">
        <w:rPr>
          <w:rFonts w:hAnsi="Times New Roman" w:ascii="Times New Roman"/>
        </w:rPr>
        <w:t>IUGLANS REGIA d.o.o.</w:t>
      </w:r>
      <w:r w:rsidR="00AC60CC">
        <w:rPr>
          <w:rFonts w:hAnsi="Times New Roman" w:ascii="Times New Roman"/>
        </w:rPr>
        <w:t>,</w:t>
      </w:r>
      <w:r w:rsidR="00F92CAB">
        <w:rPr>
          <w:rFonts w:hAnsi="Times New Roman" w:ascii="Times New Roman"/>
        </w:rPr>
        <w:t xml:space="preserve"> iz </w:t>
      </w:r>
      <w:r w:rsidR="000F4FAF">
        <w:rPr>
          <w:rFonts w:hAnsi="Times New Roman" w:ascii="Times New Roman"/>
        </w:rPr>
        <w:t>Velike Gorice</w:t>
      </w:r>
      <w:r w:rsidR="00AC60CC">
        <w:rPr>
          <w:rFonts w:hAnsi="Times New Roman" w:ascii="Times New Roman"/>
        </w:rPr>
        <w:t xml:space="preserve"> </w:t>
      </w:r>
      <w:r w:rsidR="001B0639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F4FAF" w:rsidRPr="000F4FAF">
        <w:rPr>
          <w:rFonts w:hAnsi="Times New Roman" w:ascii="Times New Roman"/>
        </w:rPr>
        <w:t>55713380287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27FCC"/>
    <w:rsid w:val="00173E7A"/>
    <w:rsid w:val="001939D8"/>
    <w:rsid w:val="001A7E81"/>
    <w:rsid w:val="001B0639"/>
    <w:rsid w:val="001E5F0D"/>
    <w:rsid w:val="001F6A0E"/>
    <w:rsid w:val="00213620"/>
    <w:rsid w:val="002150E4"/>
    <w:rsid w:val="00245C84"/>
    <w:rsid w:val="00260F55"/>
    <w:rsid w:val="00264949"/>
    <w:rsid w:val="002D3C6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E8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E8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E8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E8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E8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E8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E8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E8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7619</izvorni_sadrzaj>
    <derivirana_varijabla naziv="DomainObject.Predmet.Broj_1">7619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St-7619/2015</izvorni_sadrzaj>
    <derivirana_varijabla naziv="DomainObject.Predmet.OznakaBroj_1">St-7619/2015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IUGLANS REGIA d.o.o. zastupanog po punomoćniku Velimir Jovanović</izvorni_sadrzaj>
    <derivirana_varijabla naziv="DomainObject.Predmet.ProtustrankaFormated_1">  IUGLANS REGIA d.o.o. zastupanog po punomoćniku Velimir Jovanović</derivirana_varijabla>
  </DomainObject.Predmet.ProtustrankaFormated>
  <DomainObject.Predmet.ProtustrankaFormatedOIB>
    <izvorni_sadrzaj>  IUGLANS REGIA d.o.o., OIB 55713380287 zastupanog po punomoćniku Velimir Jovanović</izvorni_sadrzaj>
    <derivirana_varijabla naziv="DomainObject.Predmet.ProtustrankaFormatedOIB_1">  IUGLANS REGIA d.o.o., OIB 55713380287 zastupanog po punomoćniku Velimir Jovanović</derivirana_varijabla>
  </DomainObject.Predmet.ProtustrankaFormatedOIB>
  <DomainObject.Predmet.ProtustrankaFormatedWithAdress>
    <izvorni_sadrzaj> IUGLANS REGIA d.o.o., Kralja Dmitra Zvonimira 11, 10410 Velika Gorica zastupanog po punomoćniku Velimir Jovanović</izvorni_sadrzaj>
    <derivirana_varijabla naziv="DomainObject.Predmet.ProtustrankaFormatedWithAdress_1"> IUGLANS REGIA d.o.o., Kralja Dmitra Zvonimira 11, 10410 Velika Gorica zastupanog po punomoćniku Velimir Jovanović</derivirana_varijabla>
  </DomainObject.Predmet.ProtustrankaFormatedWithAdress>
  <DomainObject.Predmet.ProtustrankaFormatedWithAdressOIB>
    <izvorni_sadrzaj> IUGLANS REGIA d.o.o., OIB 55713380287, Kralja Dmitra Zvonimira 11, 10410 Velika Gorica zastupanog po punomoćniku Velimir Jovanović</izvorni_sadrzaj>
    <derivirana_varijabla naziv="DomainObject.Predmet.ProtustrankaFormatedWithAdressOIB_1"> IUGLANS REGIA d.o.o., OIB 55713380287, Kralja Dmitra Zvonimira 11, 10410 Velika Gorica zastupanog po punomoćniku Velimir Jovanović</derivirana_varijabla>
  </DomainObject.Predmet.ProtustrankaFormatedWithAdressOIB>
  <DomainObject.Predmet.ProtustrankaWithAdress>
    <izvorni_sadrzaj>IUGLANS REGIA d.o.o. Kralja Dmitra Zvonimira 11, 10410 Velika Gorica</izvorni_sadrzaj>
    <derivirana_varijabla naziv="DomainObject.Predmet.ProtustrankaWithAdress_1">IUGLANS REGIA d.o.o. Kralja Dmitra Zvonimira 11, 10410 Velika Gorica</derivirana_varijabla>
  </DomainObject.Predmet.ProtustrankaWithAdress>
  <DomainObject.Predmet.ProtustrankaWithAdressOIB>
    <izvorni_sadrzaj>IUGLANS REGIA d.o.o., OIB 55713380287, Kralja Dmitra Zvonimira 11, 10410 Velika Gorica</izvorni_sadrzaj>
    <derivirana_varijabla naziv="DomainObject.Predmet.ProtustrankaWithAdressOIB_1">IUGLANS REGIA d.o.o., OIB 55713380287, Kralja Dmitra Zvonimira 11, 10410 Velika Gorica</derivirana_varijabla>
  </DomainObject.Predmet.ProtustrankaWithAdressOIB>
  <DomainObject.Predmet.ProtustrankaNazivFormated>
    <izvorni_sadrzaj>IUGLANS REGIA d.o.o.</izvorni_sadrzaj>
    <derivirana_varijabla naziv="DomainObject.Predmet.ProtustrankaNazivFormated_1">IUGLANS REGIA d.o.o.</derivirana_varijabla>
  </DomainObject.Predmet.ProtustrankaNazivFormated>
  <DomainObject.Predmet.ProtustrankaNazivFormatedOIB>
    <izvorni_sadrzaj>IUGLANS REGIA d.o.o., OIB 55713380287</izvorni_sadrzaj>
    <derivirana_varijabla naziv="DomainObject.Predmet.ProtustrankaNazivFormatedOIB_1">IUGLANS REGIA d.o.o., OIB 55713380287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IUGLANS REGIA d.o.o. zastupanog po punomoćniku Velimir Jovanović</item>
    </izvorni_sadrzaj>
    <derivirana_varijabla naziv="DomainObject.Predmet.ProtuStrankaListFormated_1">
      <item>IUGLANS REGIA d.o.o. zastupanog po punomoćniku Velimir Jovanović</item>
    </derivirana_varijabla>
  </DomainObject.Predmet.ProtuStrankaListFormated>
  <DomainObject.Predmet.ProtuStrankaListFormatedOIB>
    <izvorni_sadrzaj>
      <item>IUGLANS REGIA d.o.o., OIB 55713380287 zastupanog po punomoćniku Velimir Jovanović</item>
    </izvorni_sadrzaj>
    <derivirana_varijabla naziv="DomainObject.Predmet.ProtuStrankaListFormatedOIB_1">
      <item>IUGLANS REGIA d.o.o., OIB 55713380287 zastupanog po punomoćniku Velimir Jovanović</item>
    </derivirana_varijabla>
  </DomainObject.Predmet.ProtuStrankaListFormatedOIB>
  <DomainObject.Predmet.ProtuStrankaListFormatedWithAdress>
    <izvorni_sadrzaj>
      <item>IUGLANS REGIA d.o.o., Kralja Dmitra Zvonimira 11, 10410 Velika Gorica zastupanog po punomoćniku Velimir Jovanović</item>
    </izvorni_sadrzaj>
    <derivirana_varijabla naziv="DomainObject.Predmet.ProtuStrankaListFormatedWithAdress_1">
      <item>IUGLANS REGIA d.o.o., Kralja Dmitra Zvonimira 11, 10410 Velika Gorica zastupanog po punomoćniku Velimir Jovanović</item>
    </derivirana_varijabla>
  </DomainObject.Predmet.ProtuStrankaListFormatedWithAdress>
  <DomainObject.Predmet.ProtuStrankaListFormatedWithAdressOIB>
    <izvorni_sadrzaj>
      <item>IUGLANS REGIA d.o.o., OIB 55713380287, Kralja Dmitra Zvonimira 11, 10410 Velika Gorica zastupanog po punomoćniku Velimir Jovanović</item>
    </izvorni_sadrzaj>
    <derivirana_varijabla naziv="DomainObject.Predmet.ProtuStrankaListFormatedWithAdressOIB_1">
      <item>IUGLANS REGIA d.o.o., OIB 55713380287, Kralja Dmitra Zvonimira 11, 10410 Velika Gorica zastupanog po punomoćniku Velimir Jovanović</item>
    </derivirana_varijabla>
  </DomainObject.Predmet.ProtuStrankaListFormatedWithAdressOIB>
  <DomainObject.Predmet.ProtuStrankaListNazivFormated>
    <izvorni_sadrzaj>
      <item>IUGLANS REGIA d.o.o.</item>
    </izvorni_sadrzaj>
    <derivirana_varijabla naziv="DomainObject.Predmet.ProtuStrankaListNazivFormated_1">
      <item>IUGLANS REGIA d.o.o.</item>
    </derivirana_varijabla>
  </DomainObject.Predmet.ProtuStrankaListNazivFormated>
  <DomainObject.Predmet.ProtuStrankaListNazivFormatedOIB>
    <izvorni_sadrzaj>
      <item>IUGLANS REGIA d.o.o., OIB 55713380287</item>
    </izvorni_sadrzaj>
    <derivirana_varijabla naziv="DomainObject.Predmet.ProtuStrankaListNazivFormatedOIB_1">
      <item>IUGLANS REGIA d.o.o., OIB 55713380287</item>
    </derivirana_varijabla>
  </DomainObject.Predmet.ProtuStrankaListNazivFormatedOIB>
  <DomainObject.Predmet.OstaliListFormated>
    <izvorni_sadrzaj>
      <item>Velimir Jovanović punomoćnik sudionika u postupku IUGLANS REGIA d.o.o.</item>
    </izvorni_sadrzaj>
    <derivirana_varijabla naziv="DomainObject.Predmet.OstaliListFormated_1">
      <item>Velimir Jovanović punomoćnik sudionika u postupku IUGLANS REGIA d.o.o.</item>
    </derivirana_varijabla>
  </DomainObject.Predmet.OstaliListFormated>
  <DomainObject.Predmet.OstaliListFormatedOIB>
    <izvorni_sadrzaj>
      <item>Velimir Jovanović, OIB 87280064344 punomoćnik sudionika u postupku IUGLANS REGIA d.o.o.</item>
    </izvorni_sadrzaj>
    <derivirana_varijabla naziv="DomainObject.Predmet.OstaliListFormatedOIB_1">
      <item>Velimir Jovanović, OIB 87280064344 punomoćnik sudionika u postupku IUGLANS REGIA d.o.o.</item>
    </derivirana_varijabla>
  </DomainObject.Predmet.OstaliListFormatedOIB>
  <DomainObject.Predmet.OstaliListFormatedWithAdress>
    <izvorni_sadrzaj>
      <item>Velimir Jovanović, Kralja D. Zvonimira 11, 10410 Velika Gorica punomoćnik sudionika u postupku IUGLANS REGIA d.o.o.</item>
    </izvorni_sadrzaj>
    <derivirana_varijabla naziv="DomainObject.Predmet.OstaliListFormatedWithAdress_1">
      <item>Velimir Jovanović, Kralja D. Zvonimira 11, 10410 Velika Gorica punomoćnik sudionika u postupku IUGLANS REGIA d.o.o.</item>
    </derivirana_varijabla>
  </DomainObject.Predmet.OstaliListFormatedWithAdress>
  <DomainObject.Predmet.OstaliListFormatedWithAdressOIB>
    <izvorni_sadrzaj>
      <item>Velimir Jovanović, OIB 87280064344, Kralja D. Zvonimira 11, 10410 Velika Gorica punomoćnik sudionika u postupku IUGLANS REGIA d.o.o.</item>
    </izvorni_sadrzaj>
    <derivirana_varijabla naziv="DomainObject.Predmet.OstaliListFormatedWithAdressOIB_1">
      <item>Velimir Jovanović, OIB 87280064344, Kralja D. Zvonimira 11, 10410 Velika Gorica punomoćnik sudionika u postupku IUGLANS REGIA d.o.o.</item>
    </derivirana_varijabla>
  </DomainObject.Predmet.OstaliListFormatedWithAdressOIB>
  <DomainObject.Predmet.OstaliListNazivFormated>
    <izvorni_sadrzaj>
      <item>Velimir Jovanović</item>
    </izvorni_sadrzaj>
    <derivirana_varijabla naziv="DomainObject.Predmet.OstaliListNazivFormated_1">
      <item>Velimir Jovanović</item>
    </derivirana_varijabla>
  </DomainObject.Predmet.OstaliListNazivFormated>
  <DomainObject.Predmet.OstaliListNazivFormatedOIB>
    <izvorni_sadrzaj>
      <item>Velimir Jovanović, OIB 87280064344</item>
    </izvorni_sadrzaj>
    <derivirana_varijabla naziv="DomainObject.Predmet.OstaliListNazivFormatedOIB_1">
      <item>Velimir Jovanović, OIB 87280064344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IUGLANS REGIA d.o.o.</izvorni_sadrzaj>
    <derivirana_varijabla naziv="DomainObject.Predmet.ProtustrankaIDrugi_1">IUGLANS REGIA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IUGLANS REGIA d.o.o., OIB 55713380287, Kralja Dmitra Zvonimira 11, 10410 Velika Gorica</izvorni_sadrzaj>
    <derivirana_varijabla naziv="DomainObject.Predmet.ProtustrankaIDrugiAdressOIB_1">IUGLANS REGIA d.o.o., OIB 55713380287, Kralja Dmitra Zvonimira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IUGLANS REGIA d.o.o.</item>
      <item>FINA Regionalni centar Zagreb</item>
      <item>Velimir Jovanović</item>
    </izvorni_sadrzaj>
    <derivirana_varijabla naziv="DomainObject.Predmet.SudioniciListNaziv_1">
      <item>IUGLANS REGIA d.o.o.</item>
      <item>FINA Regionalni centar Zagreb</item>
      <item>Velimir Jovanović</item>
    </derivirana_varijabla>
  </DomainObject.Predmet.SudioniciListNaziv>
  <DomainObject.Predmet.SudioniciListAdressOIB>
    <izvorni_sadrzaj>
      <item>IUGLANS REGIA d.o.o., OIB 55713380287, Kralja Dmitra Zvonimira 11,10410 Velika Gorica</item>
      <item>FINA Regionalni centar Zagreb, OIB 85821130368, Trg svibanjskih žrtava 1995. br. 1,10000 Zagreb</item>
      <item>Velimir Jovanović, OIB 87280064344, Kralja D. Zvonimira 11,10410 Velika Gorica</item>
    </izvorni_sadrzaj>
    <derivirana_varijabla naziv="DomainObject.Predmet.SudioniciListAdressOIB_1">
      <item>IUGLANS REGIA d.o.o., OIB 55713380287, Kralja Dmitra Zvonimira 11,10410 Velika Gorica</item>
      <item>FINA Regionalni centar Zagreb, OIB 85821130368, Trg svibanjskih žrtava 1995. br. 1,10000 Zagreb</item>
      <item>Velimir Jovanović, OIB 87280064344, Kralja D. Zvonimira 11,10410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55713380287</item>
      <item>, OIB 85821130368</item>
      <item>, OIB 87280064344</item>
    </izvorni_sadrzaj>
    <derivirana_varijabla naziv="DomainObject.Predmet.SudioniciListNazivOIB_1">
      <item>, OIB 55713380287</item>
      <item>, OIB 85821130368</item>
      <item>, OIB 87280064344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766</properties:Characters>
  <properties:Lines>49</properties:Lines>
  <properties:Paragraphs>21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2016-04-16T08:18:00Z</cp:lastPrinted>
  <dcterms:modified xmlns:xsi="http://www.w3.org/2001/XMLSchema-instance" xsi:type="dcterms:W3CDTF">2016-04-16T08:26:00Z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