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817f" w14:paraId="525817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DB4919">
        <w:rPr>
          <w:lang w:val="hr-HR"/>
        </w:rPr>
        <w:t>184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DB4919">
        <w:rPr>
          <w:lang w:val="hr-HR"/>
        </w:rPr>
        <w:t xml:space="preserve">METAL – TRADE </w:t>
      </w:r>
      <w:r w:rsidR="00424F0B">
        <w:rPr>
          <w:lang w:val="hr-HR"/>
        </w:rPr>
        <w:t xml:space="preserve"> </w:t>
      </w:r>
      <w:r w:rsidR="004B7E8E">
        <w:rPr>
          <w:lang w:val="hr-HR"/>
        </w:rPr>
        <w:t>društvo</w:t>
      </w:r>
      <w:r w:rsidR="00B97F89">
        <w:rPr>
          <w:lang w:val="hr-HR"/>
        </w:rPr>
        <w:t xml:space="preserve"> s ograničenom</w:t>
      </w:r>
      <w:r w:rsidR="00C432D1">
        <w:rPr>
          <w:lang w:val="hr-HR"/>
        </w:rPr>
        <w:t xml:space="preserve"> odgovornošću</w:t>
      </w:r>
      <w:r w:rsidR="005B7578">
        <w:rPr>
          <w:lang w:val="hr-HR"/>
        </w:rPr>
        <w:t>,</w:t>
      </w:r>
      <w:r w:rsidR="00424F0B">
        <w:rPr>
          <w:lang w:val="hr-HR"/>
        </w:rPr>
        <w:t xml:space="preserve"> za</w:t>
      </w:r>
      <w:r w:rsidR="00D33EDB">
        <w:rPr>
          <w:lang w:val="hr-HR"/>
        </w:rPr>
        <w:t xml:space="preserve"> </w:t>
      </w:r>
      <w:r w:rsidR="00D7647D">
        <w:rPr>
          <w:lang w:val="hr-HR"/>
        </w:rPr>
        <w:t>trgovinu</w:t>
      </w:r>
      <w:r w:rsidR="00DB4919">
        <w:rPr>
          <w:lang w:val="hr-HR"/>
        </w:rPr>
        <w:t>, reciklažu, proizvodnju</w:t>
      </w:r>
      <w:r w:rsidR="009F6757">
        <w:rPr>
          <w:lang w:val="hr-HR"/>
        </w:rPr>
        <w:t xml:space="preserve"> i </w:t>
      </w:r>
      <w:r w:rsidR="00424F0B">
        <w:rPr>
          <w:lang w:val="hr-HR"/>
        </w:rPr>
        <w:t xml:space="preserve">usluge, </w:t>
      </w:r>
      <w:r w:rsidR="00FD28B2">
        <w:rPr>
          <w:lang w:val="hr-HR"/>
        </w:rPr>
        <w:t>Virovitica</w:t>
      </w:r>
      <w:r w:rsidR="00424F0B">
        <w:rPr>
          <w:lang w:val="hr-HR"/>
        </w:rPr>
        <w:t xml:space="preserve">, </w:t>
      </w:r>
      <w:r w:rsidR="00FD28B2">
        <w:rPr>
          <w:lang w:val="hr-HR"/>
        </w:rPr>
        <w:t xml:space="preserve">I. Kapistrana </w:t>
      </w:r>
      <w:r w:rsidR="00DB4919">
        <w:rPr>
          <w:lang w:val="hr-HR"/>
        </w:rPr>
        <w:t>5A</w:t>
      </w:r>
      <w:r w:rsidR="00C432D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DB4919">
        <w:rPr>
          <w:lang w:val="hr-HR"/>
        </w:rPr>
        <w:t>67462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DB4919">
        <w:rPr>
          <w:lang w:val="hr-HR"/>
        </w:rPr>
        <w:t>78308146993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B4919">
        <w:rPr>
          <w:lang w:val="hr-HR"/>
        </w:rPr>
        <w:t>184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B4919">
        <w:rPr>
          <w:lang w:val="hr-HR"/>
        </w:rPr>
        <w:t>74.758,50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B4919">
        <w:rPr>
          <w:lang w:val="hr-HR"/>
        </w:rPr>
        <w:t>Vegvari Attila, iz Barcsa, Mađarska, Turr ul. 15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="00DB4919">
        <w:rPr>
          <w:lang w:val="hr-HR"/>
        </w:rPr>
        <w:t xml:space="preserve">te Igor Vargović, iz Virovitice, Miroslava Kraljevića 21,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DB4919">
        <w:rPr>
          <w:lang w:val="hr-HR"/>
        </w:rPr>
        <w:t xml:space="preserve"> 86623032485</w:t>
      </w:r>
      <w:r>
        <w:rPr>
          <w:lang w:val="hr-HR"/>
        </w:rPr>
        <w:t>,</w:t>
      </w:r>
      <w:r w:rsidR="00C432D1">
        <w:rPr>
          <w:lang w:val="hr-HR"/>
        </w:rPr>
        <w:t xml:space="preserve"> 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04CC" w:rsidR="002A04CC">
      <w:r>
        <w:separator/>
      </w:r>
    </w:p>
  </w:endnote>
  <w:endnote w:id="0" w:type="continuationSeparator">
    <w:p w:rsidRDefault="002A04CC" w:rsidR="002A04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04CC" w:rsidR="002A04CC">
      <w:r>
        <w:separator/>
      </w:r>
    </w:p>
  </w:footnote>
  <w:footnote w:id="0" w:type="continuationSeparator">
    <w:p w:rsidRDefault="002A04CC" w:rsidR="002A04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2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7906"/>
    <w:rsid w:val="00071E80"/>
    <w:rsid w:val="00080DAD"/>
    <w:rsid w:val="000E2229"/>
    <w:rsid w:val="000E2494"/>
    <w:rsid w:val="00184DF0"/>
    <w:rsid w:val="001B397D"/>
    <w:rsid w:val="00230CD2"/>
    <w:rsid w:val="002A04CC"/>
    <w:rsid w:val="0032457F"/>
    <w:rsid w:val="003E56D2"/>
    <w:rsid w:val="00424F0B"/>
    <w:rsid w:val="004629E7"/>
    <w:rsid w:val="004B7E8E"/>
    <w:rsid w:val="0052619D"/>
    <w:rsid w:val="005A21BE"/>
    <w:rsid w:val="005B7578"/>
    <w:rsid w:val="00605F99"/>
    <w:rsid w:val="006107FD"/>
    <w:rsid w:val="00617995"/>
    <w:rsid w:val="00674F9D"/>
    <w:rsid w:val="006767EE"/>
    <w:rsid w:val="006B32F7"/>
    <w:rsid w:val="006D6CFF"/>
    <w:rsid w:val="007E27E0"/>
    <w:rsid w:val="008259B1"/>
    <w:rsid w:val="00831DA7"/>
    <w:rsid w:val="008A217A"/>
    <w:rsid w:val="008E3DB0"/>
    <w:rsid w:val="0097587E"/>
    <w:rsid w:val="00985844"/>
    <w:rsid w:val="009F1B25"/>
    <w:rsid w:val="009F6757"/>
    <w:rsid w:val="00A475FF"/>
    <w:rsid w:val="00AB4255"/>
    <w:rsid w:val="00B24E12"/>
    <w:rsid w:val="00B53C1D"/>
    <w:rsid w:val="00B7583B"/>
    <w:rsid w:val="00B97F89"/>
    <w:rsid w:val="00BE2EE0"/>
    <w:rsid w:val="00C10334"/>
    <w:rsid w:val="00C432D1"/>
    <w:rsid w:val="00C435AB"/>
    <w:rsid w:val="00CA6057"/>
    <w:rsid w:val="00CD08D1"/>
    <w:rsid w:val="00CD6B0C"/>
    <w:rsid w:val="00CF7F1E"/>
    <w:rsid w:val="00D33EDB"/>
    <w:rsid w:val="00D46E25"/>
    <w:rsid w:val="00D7647D"/>
    <w:rsid w:val="00D81A66"/>
    <w:rsid w:val="00DB4919"/>
    <w:rsid w:val="00DB6FDF"/>
    <w:rsid w:val="00DC7979"/>
    <w:rsid w:val="00E0254F"/>
    <w:rsid w:val="00E72FAE"/>
    <w:rsid w:val="00E97333"/>
    <w:rsid w:val="00EC2C0D"/>
    <w:rsid w:val="00F12ADC"/>
    <w:rsid w:val="00F178C7"/>
    <w:rsid w:val="00F260F1"/>
    <w:rsid w:val="00F7033E"/>
    <w:rsid w:val="00FA3C36"/>
    <w:rsid w:val="00FB7F79"/>
    <w:rsid w:val="00FD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72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F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F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F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F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72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F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F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F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F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St-184/2015</izvorni_sadrzaj>
    <derivirana_varijabla naziv="DomainObject.Predmet.OznakaBroj_1">St-184/2015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METAL-TRADE d.o.o. za trgovinu, reciklažu, proizvodnju i usluge, Virovitica</izvorni_sadrzaj>
    <derivirana_varijabla naziv="DomainObject.Predmet.ProtustrankaFormated_1">  METAL-TRADE d.o.o. za trgovinu, reciklažu, proizvodnju i usluge, Virovitica</derivirana_varijabla>
  </DomainObject.Predmet.ProtustrankaFormated>
  <DomainObject.Predmet.ProtustrankaFormatedOIB>
    <izvorni_sadrzaj>  METAL-TRADE d.o.o. za trgovinu, reciklažu, proizvodnju i usluge, Virovitica, OIB 78308146993</izvorni_sadrzaj>
    <derivirana_varijabla naziv="DomainObject.Predmet.ProtustrankaFormatedOIB_1">  METAL-TRADE d.o.o. za trgovinu, reciklažu, proizvodnju i usluge, Virovitica, OIB 78308146993</derivirana_varijabla>
  </DomainObject.Predmet.ProtustrankaFormatedOIB>
  <DomainObject.Predmet.ProtustrankaFormatedWithAdress>
    <izvorni_sadrzaj> METAL-TRADE d.o.o. za trgovinu, reciklažu, proizvodnju i usluge, Virovitica, Ivana Kapistrana 5/A, 33000 Virovitica</izvorni_sadrzaj>
    <derivirana_varijabla naziv="DomainObject.Predmet.ProtustrankaFormatedWithAdress_1"> METAL-TRADE d.o.o. za trgovinu, reciklažu, proizvodnju i usluge, Virovitica, Ivana Kapistrana 5/A, 33000 Virovitica</derivirana_varijabla>
  </DomainObject.Predmet.ProtustrankaFormatedWithAdress>
  <DomainObject.Predmet.ProtustrankaFormatedWithAdressOIB>
    <izvorni_sadrzaj> METAL-TRADE d.o.o. za trgovinu, reciklažu, proizvodnju i usluge, Virovitica, OIB 78308146993, Ivana Kapistrana 5/A, 33000 Virovitica</izvorni_sadrzaj>
    <derivirana_varijabla naziv="DomainObject.Predmet.ProtustrankaFormatedWithAdressOIB_1"> METAL-TRADE d.o.o. za trgovinu, reciklažu, proizvodnju i usluge, Virovitica, OIB 78308146993, Ivana Kapistrana 5/A, 33000 Virovitica</derivirana_varijabla>
  </DomainObject.Predmet.ProtustrankaFormatedWithAdressOIB>
  <DomainObject.Predmet.ProtustrankaWithAdress>
    <izvorni_sadrzaj>METAL-TRADE d.o.o. za trgovinu, reciklažu, proizvodnju i usluge, Virovitica Ivana Kapistrana 5/A, 33000 Virovitica</izvorni_sadrzaj>
    <derivirana_varijabla naziv="DomainObject.Predmet.ProtustrankaWithAdress_1">METAL-TRADE d.o.o. za trgovinu, reciklažu, proizvodnju i usluge, Virovitica Ivana Kapistrana 5/A, 33000 Virovitica</derivirana_varijabla>
  </DomainObject.Predmet.ProtustrankaWithAdress>
  <DomainObject.Predmet.ProtustrankaWithAdressOIB>
    <izvorni_sadrzaj>METAL-TRADE d.o.o. za trgovinu, reciklažu, proizvodnju i usluge, Virovitica, OIB 78308146993, Ivana Kapistrana 5/A, 33000 Virovitica</izvorni_sadrzaj>
    <derivirana_varijabla naziv="DomainObject.Predmet.ProtustrankaWithAdressOIB_1">METAL-TRADE d.o.o. za trgovinu, reciklažu, proizvodnju i usluge, Virovitica, OIB 78308146993, Ivana Kapistrana 5/A, 33000 Virovitica</derivirana_varijabla>
  </DomainObject.Predmet.ProtustrankaWithAdressOIB>
  <DomainObject.Predmet.ProtustrankaNazivFormated>
    <izvorni_sadrzaj>METAL-TRADE d.o.o. za trgovinu, reciklažu, proizvodnju i usluge, Virovitica</izvorni_sadrzaj>
    <derivirana_varijabla naziv="DomainObject.Predmet.ProtustrankaNazivFormated_1">METAL-TRADE d.o.o. za trgovinu, reciklažu, proizvodnju i usluge, Virovitica</derivirana_varijabla>
  </DomainObject.Predmet.ProtustrankaNazivFormated>
  <DomainObject.Predmet.ProtustrankaNazivFormatedOIB>
    <izvorni_sadrzaj>METAL-TRADE d.o.o. za trgovinu, reciklažu, proizvodnju i usluge, Virovitica, OIB 78308146993</izvorni_sadrzaj>
    <derivirana_varijabla naziv="DomainObject.Predmet.ProtustrankaNazivFormatedOIB_1">METAL-TRADE d.o.o. za trgovinu, reciklažu, proizvodnju i usluge, Virovitica, OIB 78308146993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METAL-TRADE d.o.o. za trgovinu, reciklažu, proizvodnju i usluge, Virovitica</item>
    </izvorni_sadrzaj>
    <derivirana_varijabla naziv="DomainObject.Predmet.ProtuStrankaListFormated_1">
      <item>METAL-TRADE d.o.o. za trgovinu, reciklažu, proizvodnju i usluge, Virovitica</item>
    </derivirana_varijabla>
  </DomainObject.Predmet.ProtuStrankaListFormated>
  <DomainObject.Predmet.ProtuStrankaListFormatedOIB>
    <izvorni_sadrzaj>
      <item>METAL-TRADE d.o.o. za trgovinu, reciklažu, proizvodnju i usluge, Virovitica, OIB 78308146993</item>
    </izvorni_sadrzaj>
    <derivirana_varijabla naziv="DomainObject.Predmet.ProtuStrankaListFormatedOIB_1">
      <item>METAL-TRADE d.o.o. za trgovinu, reciklažu, proizvodnju i usluge, Virovitica, OIB 78308146993</item>
    </derivirana_varijabla>
  </DomainObject.Predmet.ProtuStrankaListFormatedOIB>
  <DomainObject.Predmet.ProtuStrankaListFormatedWithAdress>
    <izvorni_sadrzaj>
      <item>METAL-TRADE d.o.o. za trgovinu, reciklažu, proizvodnju i usluge, Virovitica, Ivana Kapistrana 5/A, 33000 Virovitica</item>
    </izvorni_sadrzaj>
    <derivirana_varijabla naziv="DomainObject.Predmet.ProtuStrankaListFormatedWithAdress_1">
      <item>METAL-TRADE d.o.o. za trgovinu, reciklažu, proizvodnju i usluge, Virovitica, Ivana Kapistrana 5/A, 33000 Virovitica</item>
    </derivirana_varijabla>
  </DomainObject.Predmet.ProtuStrankaListFormatedWithAdress>
  <DomainObject.Predmet.ProtuStrankaListFormatedWithAdressOIB>
    <izvorni_sadrzaj>
      <item>METAL-TRADE d.o.o. za trgovinu, reciklažu, proizvodnju i usluge, Virovitica, OIB 78308146993, Ivana Kapistrana 5/A, 33000 Virovitica</item>
    </izvorni_sadrzaj>
    <derivirana_varijabla naziv="DomainObject.Predmet.ProtuStrankaListFormatedWithAdressOIB_1">
      <item>METAL-TRADE d.o.o. za trgovinu, reciklažu, proizvodnju i usluge, Virovitica, OIB 78308146993, Ivana Kapistrana 5/A, 33000 Virovitica</item>
    </derivirana_varijabla>
  </DomainObject.Predmet.ProtuStrankaListFormatedWithAdressOIB>
  <DomainObject.Predmet.ProtuStrankaListNazivFormated>
    <izvorni_sadrzaj>
      <item>METAL-TRADE d.o.o. za trgovinu, reciklažu, proizvodnju i usluge, Virovitica</item>
    </izvorni_sadrzaj>
    <derivirana_varijabla naziv="DomainObject.Predmet.ProtuStrankaListNazivFormated_1">
      <item>METAL-TRADE d.o.o. za trgovinu, reciklažu, proizvodnju i usluge, Virovitica</item>
    </derivirana_varijabla>
  </DomainObject.Predmet.ProtuStrankaListNazivFormated>
  <DomainObject.Predmet.ProtuStrankaListNazivFormatedOIB>
    <izvorni_sadrzaj>
      <item>METAL-TRADE d.o.o. za trgovinu, reciklažu, proizvodnju i usluge, Virovitica, OIB 78308146993</item>
    </izvorni_sadrzaj>
    <derivirana_varijabla naziv="DomainObject.Predmet.ProtuStrankaListNazivFormatedOIB_1">
      <item>METAL-TRADE d.o.o. za trgovinu, reciklažu, proizvodnju i usluge, Virovitica, OIB 78308146993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METAL-TRADE d.o.o. za trgovinu, reciklažu, proizvodnju i usluge, Virovitica</izvorni_sadrzaj>
    <derivirana_varijabla naziv="DomainObject.Predmet.ProtustrankaIDrugi_1">METAL-TRADE d.o.o. za trgovinu, reciklažu, proizvodnju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METAL-TRADE d.o.o. za trgovinu, reciklažu, proizvodnju i usluge, Virovitica, OIB 78308146993, Ivana Kapistrana 5/A, 33000 Virovitica</izvorni_sadrzaj>
    <derivirana_varijabla naziv="DomainObject.Predmet.ProtustrankaIDrugiAdressOIB_1">METAL-TRADE d.o.o. za trgovinu, reciklažu, proizvodnju i usluge, Virovitica, OIB 78308146993, Ivana Kapistrana 5/A,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METAL-TRADE d.o.o. za trgovinu, reciklažu, proizvodnju i usluge, Virovitica</item>
    </izvorni_sadrzaj>
    <derivirana_varijabla naziv="DomainObject.Predmet.SudioniciListNaziv_1">
      <item>FINA, RC ZAGREB, Podružnica Bjelovar</item>
      <item>METAL-TRADE d.o.o. za trgovinu, reciklažu, proizvodnju i usluge, Virovitica</item>
    </derivirana_varijabla>
  </DomainObject.Predmet.SudioniciListNaziv>
  <DomainObject.Predmet.SudioniciListAdressOIB>
    <izvorni_sadrzaj>
      <item>FINA, RC ZAGREB, Podružnica Bjelovar, OIB 85821130368, F. Supila 4,43000 Bjelovar</item>
      <item>METAL-TRADE d.o.o. za trgovinu, reciklažu, proizvodnju i usluge, Virovitica, OIB 78308146993, Ivana Kapistrana 5/A,33000 Virovitica</item>
    </izvorni_sadrzaj>
    <derivirana_varijabla naziv="DomainObject.Predmet.SudioniciListAdressOIB_1">
      <item>FINA, RC ZAGREB, Podružnica Bjelovar, OIB 85821130368, F. Supila 4,43000 Bjelovar</item>
      <item>METAL-TRADE d.o.o. za trgovinu, reciklažu, proizvodnju i usluge, Virovitica, OIB 78308146993, Ivana Kapistrana 5/A,33000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78308146993</item>
    </izvorni_sadrzaj>
    <derivirana_varijabla naziv="DomainObject.Predmet.SudioniciListNazivOIB_1">
      <item>, OIB 85821130368</item>
      <item>, OIB 78308146993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1822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2015-11-11T10:57:00Z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2015-11-13T10:39:00Z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