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df1" w14:paraId="7671df1" w:rsidRDefault="0094000A" w:rsidP="0094000A" w:rsidR="0094000A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00A" w:rsidP="0094000A" w:rsidR="0094000A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4000A" w:rsidP="0094000A" w:rsidR="0094000A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4000A" w:rsidP="0094000A" w:rsidR="0094000A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4000A" w:rsidP="0094000A" w:rsidR="0094000A" w:rsidRPr="009843DB"/>
    <w:p w:rsidRDefault="0094000A" w:rsidP="0094000A" w:rsidR="0094000A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4000A" w:rsidP="0094000A" w:rsidR="0094000A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94000A" w:rsidP="0094000A" w:rsidR="0094000A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465</w:t>
      </w:r>
      <w:r w:rsidRPr="009843D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14. rujna</w:t>
      </w:r>
      <w:r w:rsidRPr="009843DB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BICIKLISTIČKI KLUB „PULA“, Pula, Marulićeva 4, OIB 72526867495, reg. br. 18000428, 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4000A" w:rsidP="0094000A" w:rsidR="0094000A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94000A" w:rsidP="0094000A" w:rsidR="0094000A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000A" w:rsidP="0094000A" w:rsidR="0094000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BICIKLISTIČKI KLUB „PULA“, Pula, Marulićeva 4, OIB 72526867495, reg. br. 18000428.</w:t>
      </w: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 w:rsidR="008A2148">
        <w:rPr>
          <w:rFonts w:cs="Times New Roman" w:eastAsia="Times New Roman"/>
          <w:szCs w:val="24"/>
          <w:lang w:eastAsia="hr-HR"/>
        </w:rPr>
        <w:t>29</w:t>
      </w:r>
      <w:r w:rsidRPr="009843DB">
        <w:rPr>
          <w:rFonts w:cs="Times New Roman" w:eastAsia="Times New Roman"/>
          <w:szCs w:val="24"/>
          <w:lang w:eastAsia="hr-HR"/>
        </w:rPr>
        <w:t xml:space="preserve">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BICIKLISTIČKI KLUB „PULA“,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</w:t>
      </w:r>
      <w:r>
        <w:rPr>
          <w:rFonts w:cs="Times New Roman" w:eastAsia="Times New Roman"/>
          <w:szCs w:val="24"/>
          <w:lang w:eastAsia="hr-HR"/>
        </w:rPr>
        <w:t>1</w:t>
      </w:r>
      <w:r w:rsidRPr="009843DB">
        <w:rPr>
          <w:rFonts w:cs="Times New Roman" w:eastAsia="Times New Roman"/>
          <w:szCs w:val="24"/>
          <w:lang w:eastAsia="hr-HR"/>
        </w:rPr>
        <w:t xml:space="preserve">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15.167,89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94000A" w:rsidP="0094000A" w:rsidR="0094000A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4000A" w:rsidP="0094000A" w:rsidR="0094000A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94000A" w:rsidP="0094000A" w:rsidR="009400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8A2148">
        <w:rPr>
          <w:rFonts w:cs="Times New Roman" w:eastAsia="Times New Roman"/>
          <w:szCs w:val="24"/>
          <w:lang w:eastAsia="hr-HR"/>
        </w:rPr>
        <w:t>, v. r.</w:t>
      </w:r>
    </w:p>
    <w:p w:rsidRDefault="0094000A" w:rsidP="0094000A" w:rsidR="0094000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94000A" w:rsidP="0094000A" w:rsidR="0094000A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4000A" w:rsidP="0094000A" w:rsidR="0094000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4000A" w:rsidP="0094000A" w:rsidR="0094000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4000A" w:rsidP="0094000A" w:rsidR="0094000A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4000A" w:rsidP="0094000A" w:rsidR="0094000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4000A" w:rsidP="0094000A" w:rsidR="0094000A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p w:rsidRDefault="001C12FE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00A" w:rsidP="0094000A" w:rsidR="0094000A">
      <w:r>
        <w:separator/>
      </w:r>
    </w:p>
  </w:endnote>
  <w:endnote w:id="0" w:type="continuationSeparator">
    <w:p w:rsidRDefault="0094000A" w:rsidP="0094000A" w:rsidR="00940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00A" w:rsidP="0094000A" w:rsidR="0094000A">
      <w:r>
        <w:separator/>
      </w:r>
    </w:p>
  </w:footnote>
  <w:footnote w:id="0" w:type="continuationSeparator">
    <w:p w:rsidRDefault="0094000A" w:rsidP="0094000A" w:rsidR="00940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00A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12FE">
          <w:rPr>
            <w:noProof/>
          </w:rPr>
          <w:t>2</w:t>
        </w:r>
        <w:r>
          <w:fldChar w:fldCharType="end"/>
        </w:r>
      </w:sdtContent>
    </w:sdt>
    <w:r>
      <w:tab/>
      <w:t>11 St-543/2015-3</w:t>
    </w:r>
  </w:p>
  <w:p w:rsidRDefault="001C12FE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00A" w:rsidP="007B623F" w:rsidR="007B623F">
    <w:pPr>
      <w:pStyle w:val="Zaglavlje"/>
      <w:jc w:val="right"/>
    </w:pPr>
    <w:r>
      <w:t>11 St-543/2015-3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9C"/>
    <w:rsid w:val="001C12FE"/>
    <w:rsid w:val="00674F31"/>
    <w:rsid w:val="007A5C5B"/>
    <w:rsid w:val="008A2148"/>
    <w:rsid w:val="0094000A"/>
    <w:rsid w:val="00BF569C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0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0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00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0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0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00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00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2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2F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2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2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0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0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00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0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0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00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00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2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2F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2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2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"PULA"</izvorni_sadrzaj>
    <derivirana_varijabla naziv="DomainObject.Predmet.ProtustrankaFormated_1">  BICIKLISTIČKI KLUB "PULA"</derivirana_varijabla>
  </DomainObject.Predmet.ProtustrankaFormated>
  <DomainObject.Predmet.ProtustrankaFormatedOIB>
    <izvorni_sadrzaj>  BICIKLISTIČKI KLUB "PULA", OIB 72526867495</izvorni_sadrzaj>
    <derivirana_varijabla naziv="DomainObject.Predmet.ProtustrankaFormatedOIB_1">  BICIKLISTIČKI KLUB "PULA", OIB 72526867495</derivirana_varijabla>
  </DomainObject.Predmet.ProtustrankaFormatedOIB>
  <DomainObject.Predmet.ProtustrankaFormatedWithAdress>
    <izvorni_sadrzaj> BICIKLISTIČKI KLUB "PULA", Marulićeva 4, 52100 Pula</izvorni_sadrzaj>
    <derivirana_varijabla naziv="DomainObject.Predmet.ProtustrankaFormatedWithAdress_1"> BICIKLISTIČKI KLUB "PULA", Marulićeva 4, 52100 Pula</derivirana_varijabla>
  </DomainObject.Predmet.ProtustrankaFormatedWithAdress>
  <DomainObject.Predmet.ProtustrankaFormatedWithAdressOIB>
    <izvorni_sadrzaj> BICIKLISTIČKI KLUB "PULA", OIB 72526867495, Marulićeva 4, 52100 Pula</izvorni_sadrzaj>
    <derivirana_varijabla naziv="DomainObject.Predmet.ProtustrankaFormatedWithAdressOIB_1"> BICIKLISTIČKI KLUB "PULA", OIB 72526867495, Marulićeva 4, 52100 Pula</derivirana_varijabla>
  </DomainObject.Predmet.ProtustrankaFormatedWithAdressOIB>
  <DomainObject.Predmet.ProtustrankaWithAdress>
    <izvorni_sadrzaj>BICIKLISTIČKI KLUB "PULA" Marulićeva 4, 52100 Pula</izvorni_sadrzaj>
    <derivirana_varijabla naziv="DomainObject.Predmet.ProtustrankaWithAdress_1">BICIKLISTIČKI KLUB "PULA" Marulićeva 4, 52100 Pula</derivirana_varijabla>
  </DomainObject.Predmet.ProtustrankaWithAdress>
  <DomainObject.Predmet.ProtustrankaWithAdressOIB>
    <izvorni_sadrzaj>BICIKLISTIČKI KLUB "PULA", OIB 72526867495, Marulićeva 4, 52100 Pula</izvorni_sadrzaj>
    <derivirana_varijabla naziv="DomainObject.Predmet.ProtustrankaWithAdressOIB_1">BICIKLISTIČKI KLUB "PULA", OIB 72526867495, Marulićeva 4, 52100 Pula</derivirana_varijabla>
  </DomainObject.Predmet.ProtustrankaWithAdressOIB>
  <DomainObject.Predmet.ProtustrankaNazivFormated>
    <izvorni_sadrzaj>BICIKLISTIČKI KLUB "PULA"</izvorni_sadrzaj>
    <derivirana_varijabla naziv="DomainObject.Predmet.ProtustrankaNazivFormated_1">BICIKLISTIČKI KLUB "PULA"</derivirana_varijabla>
  </DomainObject.Predmet.ProtustrankaNazivFormated>
  <DomainObject.Predmet.ProtustrankaNazivFormatedOIB>
    <izvorni_sadrzaj>BICIKLISTIČKI KLUB "PULA", OIB 72526867495</izvorni_sadrzaj>
    <derivirana_varijabla naziv="DomainObject.Predmet.ProtustrankaNazivFormatedOIB_1">BICIKLISTIČKI KLUB "PULA", OIB 72526867495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15167.89</izvorni_sadrzaj>
    <derivirana_varijabla naziv="DomainObject.Predmet.TrenutnaVrijednost_1">15167.89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BICIKLISTIČKI KLUB "PULA"</item>
    </izvorni_sadrzaj>
    <derivirana_varijabla naziv="DomainObject.Predmet.ProtuStrankaListFormated_1">
      <item>BICIKLISTIČKI KLUB "PULA"</item>
    </derivirana_varijabla>
  </DomainObject.Predmet.ProtuStrankaListFormated>
  <DomainObject.Predmet.ProtuStrankaListFormatedOIB>
    <izvorni_sadrzaj>
      <item>BICIKLISTIČKI KLUB "PULA", OIB 72526867495</item>
    </izvorni_sadrzaj>
    <derivirana_varijabla naziv="DomainObject.Predmet.ProtuStrankaListFormatedOIB_1">
      <item>BICIKLISTIČKI KLUB "PULA", OIB 72526867495</item>
    </derivirana_varijabla>
  </DomainObject.Predmet.ProtuStrankaListFormatedOIB>
  <DomainObject.Predmet.ProtuStrankaListFormatedWithAdress>
    <izvorni_sadrzaj>
      <item>BICIKLISTIČKI KLUB "PULA", Marulićeva 4, 52100 Pula</item>
    </izvorni_sadrzaj>
    <derivirana_varijabla naziv="DomainObject.Predmet.ProtuStrankaListFormatedWithAdress_1">
      <item>BICIKLISTIČKI KLUB "PULA", Marulićeva 4, 52100 Pula</item>
    </derivirana_varijabla>
  </DomainObject.Predmet.ProtuStrankaListFormatedWithAdress>
  <DomainObject.Predmet.ProtuStrankaListFormatedWithAdressOIB>
    <izvorni_sadrzaj>
      <item>BICIKLISTIČKI KLUB "PULA", OIB 72526867495, Marulićeva 4, 52100 Pula</item>
    </izvorni_sadrzaj>
    <derivirana_varijabla naziv="DomainObject.Predmet.ProtuStrankaListFormatedWithAdressOIB_1">
      <item>BICIKLISTIČKI KLUB "PULA", OIB 72526867495, Marulićeva 4, 52100 Pula</item>
    </derivirana_varijabla>
  </DomainObject.Predmet.ProtuStrankaListFormatedWithAdressOIB>
  <DomainObject.Predmet.ProtuStrankaListNazivFormated>
    <izvorni_sadrzaj>
      <item>BICIKLISTIČKI KLUB "PULA"</item>
    </izvorni_sadrzaj>
    <derivirana_varijabla naziv="DomainObject.Predmet.ProtuStrankaListNazivFormated_1">
      <item>BICIKLISTIČKI KLUB "PULA"</item>
    </derivirana_varijabla>
  </DomainObject.Predmet.ProtuStrankaListNazivFormated>
  <DomainObject.Predmet.ProtuStrankaListNazivFormatedOIB>
    <izvorni_sadrzaj>
      <item>BICIKLISTIČKI KLUB "PULA", OIB 72526867495</item>
    </izvorni_sadrzaj>
    <derivirana_varijabla naziv="DomainObject.Predmet.ProtuStrankaListNazivFormatedOIB_1">
      <item>BICIKLISTIČKI KLUB "PULA", OIB 72526867495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BICIKLISTIČKI KLUB "PULA"</izvorni_sadrzaj>
    <derivirana_varijabla naziv="DomainObject.Predmet.ProtustrankaIDrugi_1">BICIKLISTIČKI KLUB "PULA"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BICIKLISTIČKI KLUB "PULA", OIB 72526867495, Marulićeva 4, 52100 Pula</izvorni_sadrzaj>
    <derivirana_varijabla naziv="DomainObject.Predmet.ProtustrankaIDrugiAdressOIB_1">BICIKLISTIČKI KLUB "PULA", OIB 72526867495, Marulićeva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BICIKLISTIČKI KLUB "PULA"</item>
    </izvorni_sadrzaj>
    <derivirana_varijabla naziv="DomainObject.Predmet.SudioniciListNaziv_1">
      <item>FINANCIJSKA AGENCIJA, RC RIJEKA, PODRUŽNICA PULA, PULA</item>
      <item>BICIKLISTIČKI KLUB "PULA"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BICIKLISTIČKI KLUB "PULA", OIB 72526867495, Marulićeva 4,52100 Pula</item>
    </izvorni_sadrzaj>
    <derivirana_varijabla naziv="DomainObject.Predmet.SudioniciListAdressOIB_1">
      <item>FINANCIJSKA AGENCIJA, RC RIJEKA, PODRUŽNICA PULA, PULA, OIB 85821130368, Giardini 5,52100 Pula</item>
      <item>BICIKLISTIČKI KLUB "PULA", OIB 72526867495, Marulićeva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72526867495</item>
    </izvorni_sadrzaj>
    <derivirana_varijabla naziv="DomainObject.Predmet.SudioniciListNazivOIB_1">
      <item>, OIB 85821130368</item>
      <item>, OIB 72526867495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1889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2015-12-07T08:23:00Z</dcterms:created>
  <dc:creator>Mihaela Kaligari</dc:creator>
  <dc:description/>
  <cp:keywords/>
  <cp:lastModifiedBy>Sanja Prodan</cp:lastModifiedBy>
  <cp:lastPrinted>2015-12-16T11:44:00Z</cp:lastPrinted>
  <dcterms:modified xmlns:xsi="http://www.w3.org/2001/XMLSchema-instance" xsi:type="dcterms:W3CDTF">2015-12-16T11:44:00Z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