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4987" w14:paraId="f42498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76DF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St-6086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63E23" w:rsidR="00D63E23" w:rsidRPr="00D63E2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63E23" w:rsidRPr="00D63E23">
        <w:t xml:space="preserve"> </w:t>
      </w:r>
      <w:r w:rsidR="00D63E23" w:rsidRPr="00D63E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ANGELIKA d.o.o., Dubrovčan, Dubrovčan 151/C, </w:t>
      </w:r>
    </w:p>
    <w:p w:rsidRDefault="00D63E23" w:rsidP="00D63E2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3E23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060213722, OIB: 19759060121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63E2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D63E23" w:rsidRPr="00D63E23">
        <w:rPr>
          <w:rFonts w:cs="Times New Roman" w:eastAsia="Times New Roman" w:hAnsi="Times New Roman" w:ascii="Times New Roman"/>
          <w:sz w:val="24"/>
          <w:szCs w:val="24"/>
          <w:lang w:eastAsia="hr-HR"/>
        </w:rPr>
        <w:t>ANGELIKA d.o.o., Dubrovčan, Dubrovčan 151/C, MBS: 060213722, OIB: 19759060121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AA8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B04AA8">
        <w:rPr>
          <w:rFonts w:cs="Times New Roman" w:eastAsia="Times New Roman" w:hAnsi="Times New Roman" w:ascii="Times New Roman"/>
          <w:sz w:val="24"/>
          <w:szCs w:val="24"/>
          <w:lang w:eastAsia="hr-HR"/>
        </w:rPr>
        <w:t>Drenovačka 3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04AA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91237926182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63E23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D63E23" w:rsidRPr="00D63E23">
        <w:rPr>
          <w:rFonts w:cs="Times New Roman" w:eastAsia="Times New Roman" w:hAnsi="Times New Roman" w:ascii="Times New Roman"/>
          <w:sz w:val="24"/>
          <w:szCs w:val="24"/>
          <w:lang w:eastAsia="hr-HR"/>
        </w:rPr>
        <w:t>ANGELIKA d.o.o., Dubrovčan, Dubrovčan 151/C, MBS: 060213722, OIB: 19759060121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14E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12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0580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1F3D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F06B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76DFD">
      <w:rPr>
        <w:rFonts w:cs="Times New Roman" w:hAnsi="Times New Roman" w:ascii="Times New Roman"/>
        <w:sz w:val="24"/>
        <w:szCs w:val="24"/>
      </w:rPr>
      <w:t>6086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1F3DB1"/>
    <w:rsid w:val="00214E1E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6DFD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32F21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D38E8"/>
    <w:rsid w:val="00AE5B6E"/>
    <w:rsid w:val="00AE5B91"/>
    <w:rsid w:val="00AE71B0"/>
    <w:rsid w:val="00AF6327"/>
    <w:rsid w:val="00B04AA8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06B5"/>
    <w:rsid w:val="00CF5DC2"/>
    <w:rsid w:val="00D0221E"/>
    <w:rsid w:val="00D16D7D"/>
    <w:rsid w:val="00D20C23"/>
    <w:rsid w:val="00D2350D"/>
    <w:rsid w:val="00D40C44"/>
    <w:rsid w:val="00D4451C"/>
    <w:rsid w:val="00D63BF4"/>
    <w:rsid w:val="00D63E23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B33C7"/>
    <w:rsid w:val="00EC61CA"/>
    <w:rsid w:val="00ED300E"/>
    <w:rsid w:val="00ED3E26"/>
    <w:rsid w:val="00EE296C"/>
    <w:rsid w:val="00EE653A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F0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6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F06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F06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F06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F0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F0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F0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F0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6086</izvorni_sadrzaj>
    <derivirana_varijabla naziv="DomainObject.Predmet.Broj_1">6086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St-6086/2015</izvorni_sadrzaj>
    <derivirana_varijabla naziv="DomainObject.Predmet.OznakaBroj_1">St-6086/2015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ANGELIKA d.o.o. zastupanog po punomoćniku Angelika Kolarić</izvorni_sadrzaj>
    <derivirana_varijabla naziv="DomainObject.Predmet.ProtustrankaFormated_1">  ANGELIKA d.o.o. zastupanog po punomoćniku Angelika Kolarić</derivirana_varijabla>
  </DomainObject.Predmet.ProtustrankaFormated>
  <DomainObject.Predmet.ProtustrankaFormatedOIB>
    <izvorni_sadrzaj>  ANGELIKA d.o.o., OIB 19759060121 zastupanog po punomoćniku Angelika Kolarić</izvorni_sadrzaj>
    <derivirana_varijabla naziv="DomainObject.Predmet.ProtustrankaFormatedOIB_1">  ANGELIKA d.o.o., OIB 19759060121 zastupanog po punomoćniku Angelika Kolarić</derivirana_varijabla>
  </DomainObject.Predmet.ProtustrankaFormatedOIB>
  <DomainObject.Predmet.ProtustrankaFormatedWithAdress>
    <izvorni_sadrzaj> ANGELIKA d.o.o., Dubrovčan 151/C, 10000 Zagreb zastupanog po punomoćniku Angelika Kolarić</izvorni_sadrzaj>
    <derivirana_varijabla naziv="DomainObject.Predmet.ProtustrankaFormatedWithAdress_1"> ANGELIKA d.o.o., Dubrovčan 151/C, 10000 Zagreb zastupanog po punomoćniku Angelika Kolarić</derivirana_varijabla>
  </DomainObject.Predmet.ProtustrankaFormatedWithAdress>
  <DomainObject.Predmet.ProtustrankaFormatedWithAdressOIB>
    <izvorni_sadrzaj> ANGELIKA d.o.o., OIB 19759060121, Dubrovčan 151/C, 10000 Zagreb zastupanog po punomoćniku Angelika Kolarić</izvorni_sadrzaj>
    <derivirana_varijabla naziv="DomainObject.Predmet.ProtustrankaFormatedWithAdressOIB_1"> ANGELIKA d.o.o., OIB 19759060121, Dubrovčan 151/C, 10000 Zagreb zastupanog po punomoćniku Angelika Kolarić</derivirana_varijabla>
  </DomainObject.Predmet.ProtustrankaFormatedWithAdressOIB>
  <DomainObject.Predmet.ProtustrankaWithAdress>
    <izvorni_sadrzaj>ANGELIKA d.o.o. Dubrovčan 151/C, 10000 Zagreb</izvorni_sadrzaj>
    <derivirana_varijabla naziv="DomainObject.Predmet.ProtustrankaWithAdress_1">ANGELIKA d.o.o. Dubrovčan 151/C, 10000 Zagreb</derivirana_varijabla>
  </DomainObject.Predmet.ProtustrankaWithAdress>
  <DomainObject.Predmet.ProtustrankaWithAdressOIB>
    <izvorni_sadrzaj>ANGELIKA d.o.o., OIB 19759060121, Dubrovčan 151/C, 10000 Zagreb</izvorni_sadrzaj>
    <derivirana_varijabla naziv="DomainObject.Predmet.ProtustrankaWithAdressOIB_1">ANGELIKA d.o.o., OIB 19759060121, Dubrovčan 151/C, 10000 Zagreb</derivirana_varijabla>
  </DomainObject.Predmet.ProtustrankaWithAdressOIB>
  <DomainObject.Predmet.ProtustrankaNazivFormated>
    <izvorni_sadrzaj>ANGELIKA d.o.o.</izvorni_sadrzaj>
    <derivirana_varijabla naziv="DomainObject.Predmet.ProtustrankaNazivFormated_1">ANGELIKA d.o.o.</derivirana_varijabla>
  </DomainObject.Predmet.ProtustrankaNazivFormated>
  <DomainObject.Predmet.ProtustrankaNazivFormatedOIB>
    <izvorni_sadrzaj>ANGELIKA d.o.o., OIB 19759060121</izvorni_sadrzaj>
    <derivirana_varijabla naziv="DomainObject.Predmet.ProtustrankaNazivFormatedOIB_1">ANGELIKA d.o.o., OIB 19759060121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ANGELIKA d.o.o. zastupanog po punomoćniku Angelika Kolarić</item>
    </izvorni_sadrzaj>
    <derivirana_varijabla naziv="DomainObject.Predmet.ProtuStrankaListFormated_1">
      <item>ANGELIKA d.o.o. zastupanog po punomoćniku Angelika Kolarić</item>
    </derivirana_varijabla>
  </DomainObject.Predmet.ProtuStrankaListFormated>
  <DomainObject.Predmet.ProtuStrankaListFormatedOIB>
    <izvorni_sadrzaj>
      <item>ANGELIKA d.o.o., OIB 19759060121 zastupanog po punomoćniku Angelika Kolarić</item>
    </izvorni_sadrzaj>
    <derivirana_varijabla naziv="DomainObject.Predmet.ProtuStrankaListFormatedOIB_1">
      <item>ANGELIKA d.o.o., OIB 19759060121 zastupanog po punomoćniku Angelika Kolarić</item>
    </derivirana_varijabla>
  </DomainObject.Predmet.ProtuStrankaListFormatedOIB>
  <DomainObject.Predmet.ProtuStrankaListFormatedWithAdress>
    <izvorni_sadrzaj>
      <item>ANGELIKA d.o.o., Dubrovčan 151/C, 10000 Zagreb zastupanog po punomoćniku Angelika Kolarić</item>
    </izvorni_sadrzaj>
    <derivirana_varijabla naziv="DomainObject.Predmet.ProtuStrankaListFormatedWithAdress_1">
      <item>ANGELIKA d.o.o., Dubrovčan 151/C, 10000 Zagreb zastupanog po punomoćniku Angelika Kolarić</item>
    </derivirana_varijabla>
  </DomainObject.Predmet.ProtuStrankaListFormatedWithAdress>
  <DomainObject.Predmet.ProtuStrankaListFormatedWithAdressOIB>
    <izvorni_sadrzaj>
      <item>ANGELIKA d.o.o., OIB 19759060121, Dubrovčan 151/C, 10000 Zagreb zastupanog po punomoćniku Angelika Kolarić</item>
    </izvorni_sadrzaj>
    <derivirana_varijabla naziv="DomainObject.Predmet.ProtuStrankaListFormatedWithAdressOIB_1">
      <item>ANGELIKA d.o.o., OIB 19759060121, Dubrovčan 151/C, 10000 Zagreb zastupanog po punomoćniku Angelika Kolarić</item>
    </derivirana_varijabla>
  </DomainObject.Predmet.ProtuStrankaListFormatedWithAdressOIB>
  <DomainObject.Predmet.ProtuStrankaListNazivFormated>
    <izvorni_sadrzaj>
      <item>ANGELIKA d.o.o.</item>
    </izvorni_sadrzaj>
    <derivirana_varijabla naziv="DomainObject.Predmet.ProtuStrankaListNazivFormated_1">
      <item>ANGELIKA d.o.o.</item>
    </derivirana_varijabla>
  </DomainObject.Predmet.ProtuStrankaListNazivFormated>
  <DomainObject.Predmet.ProtuStrankaListNazivFormatedOIB>
    <izvorni_sadrzaj>
      <item>ANGELIKA d.o.o., OIB 19759060121</item>
    </izvorni_sadrzaj>
    <derivirana_varijabla naziv="DomainObject.Predmet.ProtuStrankaListNazivFormatedOIB_1">
      <item>ANGELIKA d.o.o., OIB 19759060121</item>
    </derivirana_varijabla>
  </DomainObject.Predmet.ProtuStrankaListNazivFormatedOIB>
  <DomainObject.Predmet.OstaliListFormated>
    <izvorni_sadrzaj>
      <item>Angelika Kolarić punomoćnik sudionika u postupku ANGELIKA d.o.o.</item>
    </izvorni_sadrzaj>
    <derivirana_varijabla naziv="DomainObject.Predmet.OstaliListFormated_1">
      <item>Angelika Kolarić punomoćnik sudionika u postupku ANGELIKA d.o.o.</item>
    </derivirana_varijabla>
  </DomainObject.Predmet.OstaliListFormated>
  <DomainObject.Predmet.OstaliListFormatedOIB>
    <izvorni_sadrzaj>
      <item>Angelika Kolarić, OIB 74169022593 punomoćnik sudionika u postupku ANGELIKA d.o.o.</item>
    </izvorni_sadrzaj>
    <derivirana_varijabla naziv="DomainObject.Predmet.OstaliListFormatedOIB_1">
      <item>Angelika Kolarić, OIB 74169022593 punomoćnik sudionika u postupku ANGELIKA d.o.o.</item>
    </derivirana_varijabla>
  </DomainObject.Predmet.OstaliListFormatedOIB>
  <DomainObject.Predmet.OstaliListFormatedWithAdress>
    <izvorni_sadrzaj>
      <item>Angelika Kolarić, Dubrovčan 151c, 49214 Dubrovčan punomoćnik sudionika u postupku ANGELIKA d.o.o.</item>
    </izvorni_sadrzaj>
    <derivirana_varijabla naziv="DomainObject.Predmet.OstaliListFormatedWithAdress_1">
      <item>Angelika Kolarić, Dubrovčan 151c, 49214 Dubrovčan punomoćnik sudionika u postupku ANGELIKA d.o.o.</item>
    </derivirana_varijabla>
  </DomainObject.Predmet.OstaliListFormatedWithAdress>
  <DomainObject.Predmet.OstaliListFormatedWithAdressOIB>
    <izvorni_sadrzaj>
      <item>Angelika Kolarić, OIB 74169022593, Dubrovčan 151c, 49214 Dubrovčan punomoćnik sudionika u postupku ANGELIKA d.o.o.</item>
    </izvorni_sadrzaj>
    <derivirana_varijabla naziv="DomainObject.Predmet.OstaliListFormatedWithAdressOIB_1">
      <item>Angelika Kolarić, OIB 74169022593, Dubrovčan 151c, 49214 Dubrovčan punomoćnik sudionika u postupku ANGELIKA d.o.o.</item>
    </derivirana_varijabla>
  </DomainObject.Predmet.OstaliListFormatedWithAdressOIB>
  <DomainObject.Predmet.OstaliListNazivFormated>
    <izvorni_sadrzaj>
      <item>Angelika Kolarić</item>
    </izvorni_sadrzaj>
    <derivirana_varijabla naziv="DomainObject.Predmet.OstaliListNazivFormated_1">
      <item>Angelika Kolarić</item>
    </derivirana_varijabla>
  </DomainObject.Predmet.OstaliListNazivFormated>
  <DomainObject.Predmet.OstaliListNazivFormatedOIB>
    <izvorni_sadrzaj>
      <item>Angelika Kolarić, OIB 74169022593</item>
    </izvorni_sadrzaj>
    <derivirana_varijabla naziv="DomainObject.Predmet.OstaliListNazivFormatedOIB_1">
      <item>Angelika Kolarić, OIB 74169022593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ANGELIKA d.o.o.</izvorni_sadrzaj>
    <derivirana_varijabla naziv="DomainObject.Predmet.ProtustrankaIDrugi_1">ANGELIKA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ANGELIKA d.o.o., OIB 19759060121, Dubrovčan 151/C, 10000 Zagreb</izvorni_sadrzaj>
    <derivirana_varijabla naziv="DomainObject.Predmet.ProtustrankaIDrugiAdressOIB_1">ANGELIKA d.o.o., OIB 19759060121, Dubrovčan 151/C,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ANGELIKA d.o.o.</item>
      <item>FINA Regionalni centar Zagreb</item>
      <item>Angelika Kolarić</item>
    </izvorni_sadrzaj>
    <derivirana_varijabla naziv="DomainObject.Predmet.SudioniciListNaziv_1">
      <item>ANGELIKA d.o.o.</item>
      <item>FINA Regionalni centar Zagreb</item>
      <item>Angelika Kolarić</item>
    </derivirana_varijabla>
  </DomainObject.Predmet.SudioniciListNaziv>
  <DomainObject.Predmet.SudioniciListAdressOIB>
    <izvorni_sadrzaj>
      <item>ANGELIKA d.o.o., OIB 19759060121, Dubrovčan 151/C,10000 Zagreb</item>
      <item>FINA Regionalni centar Zagreb, OIB 85821130368, Trg svibanjskih žrtava 1995. 1,10000 Zagreb</item>
      <item>Angelika Kolarić, OIB 74169022593, Dubrovčan 151c,49214 Dubrovčan</item>
    </izvorni_sadrzaj>
    <derivirana_varijabla naziv="DomainObject.Predmet.SudioniciListAdressOIB_1">
      <item>ANGELIKA d.o.o., OIB 19759060121, Dubrovčan 151/C,10000 Zagreb</item>
      <item>FINA Regionalni centar Zagreb, OIB 85821130368, Trg svibanjskih žrtava 1995. 1,10000 Zagreb</item>
      <item>Angelika Kolarić, OIB 74169022593, Dubrovčan 151c,49214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19759060121</item>
      <item>, OIB 85821130368</item>
      <item>, OIB 74169022593</item>
    </izvorni_sadrzaj>
    <derivirana_varijabla naziv="DomainObject.Predmet.SudioniciListNazivOIB_1">
      <item>, OIB 19759060121</item>
      <item>, OIB 85821130368</item>
      <item>, OIB 74169022593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F4F04-2BB9-48F3-953C-E75B6FF79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2763</properties:Characters>
  <properties:Lines>80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2016-07-15T07:31:00Z</dcterms:created>
  <dc:creator>Ivan Turčić</dc:creator>
  <cp:lastModifiedBy>Ivan Turčić</cp:lastModifiedBy>
  <dcterms:modified xmlns:xsi="http://www.w3.org/2001/XMLSchema-instance" xsi:type="dcterms:W3CDTF">2016-07-15T07:36:00Z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