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76c9" w14:paraId="fd476c9" w:rsidRDefault="00FF488F" w:rsidP="00FF488F" w:rsidR="00FF488F" w:rsidRPr="007D1698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7D1698">
      <w:pPr>
        <w:jc w:val="center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Z A P I S N I K</w:t>
      </w:r>
    </w:p>
    <w:p w:rsidRDefault="00FF488F" w:rsidP="00FF488F" w:rsidR="00FF488F" w:rsidRPr="007D169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459A1" w:rsidR="00FF488F" w:rsidRPr="007D1698">
      <w:pPr>
        <w:pStyle w:val="Tijeloteksta"/>
      </w:pPr>
      <w:r w:rsidRPr="007D1698">
        <w:t xml:space="preserve">sastavljen na Trgovačkom sudu u Zagrebu, </w:t>
      </w:r>
      <w:r w:rsidR="00AC6BEB">
        <w:t>2. srpnja</w:t>
      </w:r>
      <w:r w:rsidR="007E7ADF">
        <w:t xml:space="preserve"> 2019. </w:t>
      </w:r>
      <w:r w:rsidRPr="007D1698">
        <w:t xml:space="preserve"> godine  o posebnoj sjednici Skupštine vjerovnika u s</w:t>
      </w:r>
      <w:r w:rsidR="00CA620D" w:rsidRPr="007D1698">
        <w:t>tečajnom postupku nad dužnikom</w:t>
      </w:r>
      <w:r w:rsidR="00AC414B" w:rsidRPr="00AC414B">
        <w:t xml:space="preserve"> </w:t>
      </w:r>
      <w:r w:rsidR="001522DF" w:rsidRPr="002649C5">
        <w:t>INFOLINE d.o.o.- u stečaju Zagreb, Krajiška 10, OIB: 50775580556</w:t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1. Vesna Sremac Šoštar - stečajni sudac</w:t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 xml:space="preserve">2. </w:t>
      </w:r>
      <w:r w:rsidR="007E7ADF">
        <w:rPr>
          <w:rFonts w:cs="Times New Roman" w:hAnsi="Times New Roman" w:ascii="Times New Roman"/>
          <w:sz w:val="24"/>
          <w:szCs w:val="24"/>
        </w:rPr>
        <w:t xml:space="preserve">Vinka Mihalinčić </w:t>
      </w:r>
      <w:r w:rsidRPr="007D1698">
        <w:rPr>
          <w:rFonts w:cs="Times New Roman" w:hAnsi="Times New Roman" w:ascii="Times New Roman"/>
          <w:sz w:val="24"/>
          <w:szCs w:val="24"/>
        </w:rPr>
        <w:t xml:space="preserve"> </w:t>
      </w:r>
      <w:r w:rsidR="00784C42" w:rsidRPr="007D1698">
        <w:rPr>
          <w:rFonts w:cs="Times New Roman" w:hAnsi="Times New Roman" w:ascii="Times New Roman"/>
          <w:sz w:val="24"/>
          <w:szCs w:val="24"/>
        </w:rPr>
        <w:t>–</w:t>
      </w:r>
      <w:r w:rsidRPr="007D1698">
        <w:rPr>
          <w:rFonts w:cs="Times New Roman" w:hAnsi="Times New Roman" w:ascii="Times New Roman"/>
          <w:sz w:val="24"/>
          <w:szCs w:val="24"/>
        </w:rPr>
        <w:t xml:space="preserve"> zapisničar</w:t>
      </w:r>
    </w:p>
    <w:p w:rsidRDefault="00784C42" w:rsidP="00FF488F" w:rsidR="00784C42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84C42" w:rsidP="00FF488F" w:rsidR="00784C42" w:rsidRPr="007D1698">
      <w:pPr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1522DF">
        <w:rPr>
          <w:rFonts w:cs="Times New Roman" w:hAnsi="Times New Roman" w:ascii="Times New Roman"/>
          <w:sz w:val="24"/>
          <w:szCs w:val="24"/>
        </w:rPr>
        <w:t xml:space="preserve">Marijana SAbljić </w:t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036DAA" w:rsidR="00254F9A" w:rsidRPr="00FC27F9">
      <w:pPr>
        <w:jc w:val="both"/>
        <w:rPr>
          <w:rFonts w:cs="Times New Roman" w:hAnsi="Times New Roman" w:ascii="Times New Roman"/>
          <w:sz w:val="24"/>
          <w:szCs w:val="24"/>
        </w:rPr>
      </w:pPr>
      <w:r w:rsidRPr="00FC27F9">
        <w:rPr>
          <w:rFonts w:cs="Times New Roman" w:hAnsi="Times New Roman" w:ascii="Times New Roman"/>
          <w:sz w:val="24"/>
          <w:szCs w:val="24"/>
        </w:rPr>
        <w:t>OSTALI NAZOČNI:</w:t>
      </w:r>
    </w:p>
    <w:p w:rsidRDefault="0082348B" w:rsidP="00493311" w:rsidR="001A799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nitko</w:t>
      </w:r>
    </w:p>
    <w:p w:rsidRDefault="0082348B" w:rsidP="00493311" w:rsidR="0082348B" w:rsidRPr="007D1698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21AFE" w:rsidP="00CF6979" w:rsidR="00CF6979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Početak </w:t>
      </w:r>
      <w:r w:rsidR="00CF6979" w:rsidRPr="007D1698">
        <w:rPr>
          <w:rFonts w:cs="Times New Roman" w:hAnsi="Times New Roman" w:ascii="Times New Roman"/>
          <w:sz w:val="24"/>
          <w:szCs w:val="24"/>
        </w:rPr>
        <w:t xml:space="preserve"> u </w:t>
      </w:r>
      <w:r w:rsidR="005B2A63">
        <w:rPr>
          <w:rFonts w:cs="Times New Roman" w:hAnsi="Times New Roman" w:ascii="Times New Roman"/>
          <w:sz w:val="24"/>
          <w:szCs w:val="24"/>
        </w:rPr>
        <w:t>11</w:t>
      </w:r>
      <w:r w:rsidR="000E2CB2">
        <w:rPr>
          <w:rFonts w:cs="Times New Roman" w:hAnsi="Times New Roman" w:ascii="Times New Roman"/>
          <w:sz w:val="24"/>
          <w:szCs w:val="24"/>
        </w:rPr>
        <w:t>,00</w:t>
      </w:r>
      <w:r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821AFE" w:rsidP="00CF6979" w:rsidR="00821AFE" w:rsidRPr="007D1698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2348B" w:rsidP="0082348B" w:rsidR="000E2CB2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nije pristupio nitko od vjerovnika. </w:t>
      </w:r>
    </w:p>
    <w:p w:rsidRDefault="0082348B" w:rsidP="0082348B" w:rsidR="0082348B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2348B" w:rsidP="0082348B" w:rsidR="0082348B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donosi </w:t>
      </w:r>
    </w:p>
    <w:p w:rsidRDefault="0082348B" w:rsidP="0082348B" w:rsidR="0082348B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2348B" w:rsidP="0082348B" w:rsidR="0082348B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r j e š e n j e </w:t>
      </w:r>
    </w:p>
    <w:p w:rsidRDefault="0082348B" w:rsidP="0082348B" w:rsidR="0082348B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2348B" w:rsidP="0082348B" w:rsidR="0082348B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Današnja Skupština se neće održati, a iduća se određuje za dan</w:t>
      </w:r>
    </w:p>
    <w:p w:rsidRDefault="0082348B" w:rsidP="0082348B" w:rsidR="0082348B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2348B" w:rsidP="0082348B" w:rsidR="0082348B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17. srpnja 2019. u 11,30 sati </w:t>
      </w:r>
    </w:p>
    <w:p w:rsidRDefault="0082348B" w:rsidP="0082348B" w:rsidR="0082348B" w:rsidRPr="000E2CB2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što nazočna prima na znanje, dok će zapisnik biti objavljen na e-oglasnoj ploči suda. </w:t>
      </w:r>
    </w:p>
    <w:p w:rsidRDefault="00734FA5" w:rsidP="0082348B" w:rsidR="00734FA5">
      <w:pPr>
        <w:ind w:right="-1"/>
        <w:rPr>
          <w:rFonts w:cs="Times New Roman" w:hAnsi="Times New Roman" w:ascii="Times New Roman"/>
          <w:sz w:val="24"/>
          <w:szCs w:val="24"/>
        </w:rPr>
      </w:pPr>
    </w:p>
    <w:p w:rsidRDefault="00734FA5" w:rsidP="000E2CB2" w:rsidR="00734FA5">
      <w:pPr>
        <w:ind w:right="-1"/>
        <w:rPr>
          <w:rFonts w:cs="Times New Roman" w:hAnsi="Times New Roman" w:ascii="Times New Roman"/>
          <w:sz w:val="24"/>
          <w:szCs w:val="24"/>
        </w:rPr>
      </w:pPr>
    </w:p>
    <w:p w:rsidRDefault="00CF6979" w:rsidP="00B248CA" w:rsidR="00CF6979" w:rsidRPr="007D1698">
      <w:pPr>
        <w:pStyle w:val="Naslov3"/>
      </w:pPr>
      <w:r w:rsidRPr="007D1698">
        <w:t>Dovršeno u</w:t>
      </w:r>
      <w:r w:rsidR="00734FA5">
        <w:t xml:space="preserve"> </w:t>
      </w:r>
      <w:r w:rsidR="0082348B">
        <w:t xml:space="preserve">11,04 </w:t>
      </w:r>
      <w:r w:rsidRPr="007D1698">
        <w:t>sati</w:t>
      </w:r>
    </w:p>
    <w:p w:rsidRDefault="00CF6979" w:rsidP="00CF6979" w:rsidR="00CF6979" w:rsidRPr="007D1698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7D1698">
      <w:pPr>
        <w:pStyle w:val="Naslov2"/>
      </w:pPr>
      <w:r w:rsidRPr="007D1698">
        <w:t>SUDAC</w:t>
      </w:r>
    </w:p>
    <w:p w:rsidRDefault="00CF6979" w:rsidP="00CF6979" w:rsidR="00CF6979" w:rsidRPr="007D1698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7D1698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ZAPISNIČAR</w:t>
      </w:r>
    </w:p>
    <w:p w:rsidRDefault="00CF6979" w:rsidP="00CF6979" w:rsidR="00CF6979" w:rsidRPr="007D1698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7D1698">
      <w:pPr>
        <w:pStyle w:val="Naslov1"/>
      </w:pPr>
      <w:r w:rsidRPr="007D1698">
        <w:t>STEČAJNI UPRAVITELJ</w:t>
      </w:r>
    </w:p>
    <w:p w:rsidRDefault="00CF6979" w:rsidP="00525925" w:rsidR="00CF6979" w:rsidRPr="007D1698">
      <w:pPr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7D1698">
      <w:pPr>
        <w:ind w:hanging="26"/>
        <w:jc w:val="right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  <w:t>NAZOČNI VJEROVNICI:</w:t>
      </w:r>
    </w:p>
    <w:p w:rsidRDefault="00F53F5B" w:rsidP="00C72161" w:rsidR="00F53F5B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9738C1" w:rsidR="00F53F5B" w:rsidRPr="007D1698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88F" w:rsidP="00FF488F" w:rsidR="00FF488F">
      <w:r>
        <w:separator/>
      </w:r>
    </w:p>
  </w:endnote>
  <w:endnote w:id="0" w:type="continuationSeparator">
    <w:p w:rsidRDefault="00FF488F" w:rsidP="00FF488F" w:rsidR="00FF4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88F" w:rsidP="00FF488F" w:rsidR="00FF488F">
      <w:r>
        <w:separator/>
      </w:r>
    </w:p>
  </w:footnote>
  <w:footnote w:id="0" w:type="continuationSeparator">
    <w:p w:rsidRDefault="00FF488F" w:rsidP="00FF488F" w:rsidR="00FF48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Default="00FF488F" w:rsidP="00FF488F" w:rsidR="00FF488F" w:rsidRPr="00FF488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FF488F">
          <w:rPr>
            <w:rFonts w:cs="Times New Roman" w:hAnsi="Times New Roman" w:ascii="Times New Roman"/>
            <w:sz w:val="24"/>
            <w:szCs w:val="24"/>
          </w:rPr>
          <w:t>48.St-</w:t>
        </w:r>
        <w:r w:rsidR="00B502B4">
          <w:rPr>
            <w:rFonts w:cs="Times New Roman" w:hAnsi="Times New Roman" w:ascii="Times New Roman"/>
            <w:sz w:val="24"/>
            <w:szCs w:val="24"/>
          </w:rPr>
          <w:t>372/15</w:t>
        </w:r>
      </w:p>
      <w:p w:rsidRDefault="00FF488F" w:rsidR="00FF488F">
        <w:pPr>
          <w:pStyle w:val="Zaglavlje"/>
          <w:jc w:val="center"/>
        </w:pPr>
        <w:r w:rsidRPr="00FF488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488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E2CB2">
          <w:rPr>
            <w:rFonts w:cs="Times New Roman" w:hAnsi="Times New Roman" w:ascii="Times New Roman"/>
            <w:sz w:val="24"/>
            <w:szCs w:val="24"/>
          </w:rPr>
          <w:t>2</w: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488F" w:rsidR="00FF48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88F" w:rsidP="00FF488F" w:rsidR="00FF488F" w:rsidRPr="00FF488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FF488F">
      <w:rPr>
        <w:rFonts w:cs="Times New Roman" w:hAnsi="Times New Roman" w:ascii="Times New Roman"/>
        <w:sz w:val="24"/>
        <w:szCs w:val="24"/>
      </w:rPr>
      <w:t>48.St-</w:t>
    </w:r>
    <w:r w:rsidR="001522DF">
      <w:rPr>
        <w:rFonts w:cs="Times New Roman" w:hAnsi="Times New Roman" w:ascii="Times New Roman"/>
        <w:sz w:val="24"/>
        <w:szCs w:val="24"/>
      </w:rPr>
      <w:t>7011/16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E232A"/>
    <w:multiLevelType w:val="hybridMultilevel"/>
    <w:tmpl w:val="BE60E770"/>
    <w:lvl w:tplc="F0489FBE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0BD770F7"/>
    <w:multiLevelType w:val="hybridMultilevel"/>
    <w:tmpl w:val="5470B0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E75FF1"/>
    <w:multiLevelType w:val="hybridMultilevel"/>
    <w:tmpl w:val="F9EA193A"/>
    <w:lvl w:tplc="50DC8C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1833300"/>
    <w:multiLevelType w:val="hybridMultilevel"/>
    <w:tmpl w:val="92DA55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220AC1"/>
    <w:multiLevelType w:val="hybridMultilevel"/>
    <w:tmpl w:val="6E566A0A"/>
    <w:lvl w:tplc="D9B6D73A" w:ilvl="0">
      <w:start w:val="1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6">
    <w:nsid w:val="3C750FC2"/>
    <w:multiLevelType w:val="hybridMultilevel"/>
    <w:tmpl w:val="A170C564"/>
    <w:lvl w:tplc="2B864104" w:ilvl="0">
      <w:start w:val="1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42754210"/>
    <w:multiLevelType w:val="hybridMultilevel"/>
    <w:tmpl w:val="A37EBA4C"/>
    <w:lvl w:tplc="680CFC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D753BEA"/>
    <w:multiLevelType w:val="hybridMultilevel"/>
    <w:tmpl w:val="30A8018E"/>
    <w:lvl w:tplc="F3E074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658290B"/>
    <w:multiLevelType w:val="hybridMultilevel"/>
    <w:tmpl w:val="66228F06"/>
    <w:lvl w:tplc="CE5C4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1A76FA"/>
    <w:multiLevelType w:val="hybridMultilevel"/>
    <w:tmpl w:val="0E0C6624"/>
    <w:lvl w:tplc="92CE84B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3211A1"/>
    <w:multiLevelType w:val="hybridMultilevel"/>
    <w:tmpl w:val="4640872C"/>
    <w:lvl w:tplc="D744D58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2">
    <w:nsid w:val="6FE903F5"/>
    <w:multiLevelType w:val="hybridMultilevel"/>
    <w:tmpl w:val="80DE456A"/>
    <w:lvl w:tplc="3D403B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0245DD7"/>
    <w:multiLevelType w:val="hybridMultilevel"/>
    <w:tmpl w:val="E82CA3D0"/>
    <w:lvl w:tplc="0C4629D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AD37C0"/>
    <w:multiLevelType w:val="hybridMultilevel"/>
    <w:tmpl w:val="26F87460"/>
    <w:lvl w:tplc="B176AF6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13"/>
  </w:num>
  <w:num w:numId="5">
    <w:abstractNumId w:val="7"/>
  </w:num>
  <w:num w:numId="6">
    <w:abstractNumId w:val="12"/>
  </w:num>
  <w:num w:numId="7">
    <w:abstractNumId w:val="6"/>
  </w:num>
  <w:num w:numId="8">
    <w:abstractNumId w:val="9"/>
  </w:num>
  <w:num w:numId="9">
    <w:abstractNumId w:val="8"/>
  </w:num>
  <w:num w:numId="10">
    <w:abstractNumId w:val="2"/>
  </w:num>
  <w:num w:numId="11">
    <w:abstractNumId w:val="4"/>
  </w:num>
  <w:num w:numId="12">
    <w:abstractNumId w:val="1"/>
  </w:num>
  <w:num w:numId="13">
    <w:abstractNumId w:val="14"/>
  </w:num>
  <w:num w:numId="14">
    <w:abstractNumId w:val="11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1B9B"/>
    <w:rsid w:val="00017915"/>
    <w:rsid w:val="00031934"/>
    <w:rsid w:val="000362EE"/>
    <w:rsid w:val="00036DAA"/>
    <w:rsid w:val="00045ACE"/>
    <w:rsid w:val="0005330B"/>
    <w:rsid w:val="00057FEF"/>
    <w:rsid w:val="00065329"/>
    <w:rsid w:val="000778CE"/>
    <w:rsid w:val="0009048E"/>
    <w:rsid w:val="000B325E"/>
    <w:rsid w:val="000B6EA9"/>
    <w:rsid w:val="000D0B06"/>
    <w:rsid w:val="000E2CB2"/>
    <w:rsid w:val="00110F71"/>
    <w:rsid w:val="00111FBB"/>
    <w:rsid w:val="00123226"/>
    <w:rsid w:val="00142059"/>
    <w:rsid w:val="001522DF"/>
    <w:rsid w:val="001533FD"/>
    <w:rsid w:val="00161E38"/>
    <w:rsid w:val="001707DA"/>
    <w:rsid w:val="00175DA3"/>
    <w:rsid w:val="00176D6D"/>
    <w:rsid w:val="00184373"/>
    <w:rsid w:val="001A6843"/>
    <w:rsid w:val="001A7990"/>
    <w:rsid w:val="001B5526"/>
    <w:rsid w:val="001F087F"/>
    <w:rsid w:val="001F3E35"/>
    <w:rsid w:val="00202CDD"/>
    <w:rsid w:val="00203D0E"/>
    <w:rsid w:val="00204B12"/>
    <w:rsid w:val="0022650D"/>
    <w:rsid w:val="00245914"/>
    <w:rsid w:val="00254F9A"/>
    <w:rsid w:val="00256ABB"/>
    <w:rsid w:val="002D406D"/>
    <w:rsid w:val="002E3191"/>
    <w:rsid w:val="002E6972"/>
    <w:rsid w:val="002F0D7D"/>
    <w:rsid w:val="00301F07"/>
    <w:rsid w:val="0031156F"/>
    <w:rsid w:val="00312BAB"/>
    <w:rsid w:val="00315030"/>
    <w:rsid w:val="003174DB"/>
    <w:rsid w:val="003266B0"/>
    <w:rsid w:val="003529A3"/>
    <w:rsid w:val="003625C7"/>
    <w:rsid w:val="00381263"/>
    <w:rsid w:val="0038758A"/>
    <w:rsid w:val="00394F23"/>
    <w:rsid w:val="003A500D"/>
    <w:rsid w:val="003B2A59"/>
    <w:rsid w:val="003B6D4A"/>
    <w:rsid w:val="003B72EE"/>
    <w:rsid w:val="003C2624"/>
    <w:rsid w:val="003D69CE"/>
    <w:rsid w:val="003D7466"/>
    <w:rsid w:val="00444484"/>
    <w:rsid w:val="00452C41"/>
    <w:rsid w:val="00456FE9"/>
    <w:rsid w:val="00467CE7"/>
    <w:rsid w:val="00493311"/>
    <w:rsid w:val="004A005C"/>
    <w:rsid w:val="004B3DE7"/>
    <w:rsid w:val="004C44CC"/>
    <w:rsid w:val="004C4F4A"/>
    <w:rsid w:val="00500AEC"/>
    <w:rsid w:val="00515806"/>
    <w:rsid w:val="0052017C"/>
    <w:rsid w:val="005249FC"/>
    <w:rsid w:val="00525925"/>
    <w:rsid w:val="00525A07"/>
    <w:rsid w:val="00531BCB"/>
    <w:rsid w:val="00534181"/>
    <w:rsid w:val="00535A60"/>
    <w:rsid w:val="00576144"/>
    <w:rsid w:val="0058488B"/>
    <w:rsid w:val="00593BDE"/>
    <w:rsid w:val="005A5F86"/>
    <w:rsid w:val="005B2A63"/>
    <w:rsid w:val="005B2AE1"/>
    <w:rsid w:val="005E44AB"/>
    <w:rsid w:val="005E53D5"/>
    <w:rsid w:val="005F4A7A"/>
    <w:rsid w:val="005F7345"/>
    <w:rsid w:val="006068F3"/>
    <w:rsid w:val="0063000D"/>
    <w:rsid w:val="00650B48"/>
    <w:rsid w:val="00657A2D"/>
    <w:rsid w:val="006709A0"/>
    <w:rsid w:val="0067336B"/>
    <w:rsid w:val="00674436"/>
    <w:rsid w:val="00676C72"/>
    <w:rsid w:val="00676EA4"/>
    <w:rsid w:val="00681660"/>
    <w:rsid w:val="006931C2"/>
    <w:rsid w:val="006B4A6A"/>
    <w:rsid w:val="006E19C0"/>
    <w:rsid w:val="006E2D63"/>
    <w:rsid w:val="006F1324"/>
    <w:rsid w:val="006F43FA"/>
    <w:rsid w:val="006F6C0C"/>
    <w:rsid w:val="00702E45"/>
    <w:rsid w:val="00702EE0"/>
    <w:rsid w:val="00722C8C"/>
    <w:rsid w:val="00734FA5"/>
    <w:rsid w:val="007653C4"/>
    <w:rsid w:val="00777080"/>
    <w:rsid w:val="00784C42"/>
    <w:rsid w:val="00786A29"/>
    <w:rsid w:val="00786C65"/>
    <w:rsid w:val="0078734C"/>
    <w:rsid w:val="007A3E02"/>
    <w:rsid w:val="007A4C56"/>
    <w:rsid w:val="007B2963"/>
    <w:rsid w:val="007B4884"/>
    <w:rsid w:val="007C46AD"/>
    <w:rsid w:val="007C4BE0"/>
    <w:rsid w:val="007D1698"/>
    <w:rsid w:val="007E7ADF"/>
    <w:rsid w:val="00814482"/>
    <w:rsid w:val="00821AFE"/>
    <w:rsid w:val="0082348B"/>
    <w:rsid w:val="00871CD9"/>
    <w:rsid w:val="00880943"/>
    <w:rsid w:val="00880A32"/>
    <w:rsid w:val="00897448"/>
    <w:rsid w:val="008A0F37"/>
    <w:rsid w:val="008A7CA1"/>
    <w:rsid w:val="008B506A"/>
    <w:rsid w:val="008B5EEF"/>
    <w:rsid w:val="008D21D6"/>
    <w:rsid w:val="008D3F3D"/>
    <w:rsid w:val="008D7E16"/>
    <w:rsid w:val="008F72A8"/>
    <w:rsid w:val="008F7D96"/>
    <w:rsid w:val="00900165"/>
    <w:rsid w:val="0092553B"/>
    <w:rsid w:val="00926FA2"/>
    <w:rsid w:val="009368AA"/>
    <w:rsid w:val="00950DD8"/>
    <w:rsid w:val="00952725"/>
    <w:rsid w:val="00954857"/>
    <w:rsid w:val="00954F3A"/>
    <w:rsid w:val="0095557B"/>
    <w:rsid w:val="00964D91"/>
    <w:rsid w:val="009738C1"/>
    <w:rsid w:val="009B1FA0"/>
    <w:rsid w:val="009C27D6"/>
    <w:rsid w:val="009C6FE1"/>
    <w:rsid w:val="009D19BA"/>
    <w:rsid w:val="009E77FE"/>
    <w:rsid w:val="009F16E5"/>
    <w:rsid w:val="009F3BF4"/>
    <w:rsid w:val="00A00D60"/>
    <w:rsid w:val="00A20CCF"/>
    <w:rsid w:val="00A56E1B"/>
    <w:rsid w:val="00A71379"/>
    <w:rsid w:val="00A80632"/>
    <w:rsid w:val="00AA4D51"/>
    <w:rsid w:val="00AA656C"/>
    <w:rsid w:val="00AC414B"/>
    <w:rsid w:val="00AC6BEB"/>
    <w:rsid w:val="00B00165"/>
    <w:rsid w:val="00B1552E"/>
    <w:rsid w:val="00B16EAB"/>
    <w:rsid w:val="00B248CA"/>
    <w:rsid w:val="00B26B21"/>
    <w:rsid w:val="00B27EBB"/>
    <w:rsid w:val="00B416ED"/>
    <w:rsid w:val="00B46E1B"/>
    <w:rsid w:val="00B502B4"/>
    <w:rsid w:val="00B74338"/>
    <w:rsid w:val="00B828D5"/>
    <w:rsid w:val="00B9663F"/>
    <w:rsid w:val="00BA6D4B"/>
    <w:rsid w:val="00BB677E"/>
    <w:rsid w:val="00BE27B9"/>
    <w:rsid w:val="00BF4359"/>
    <w:rsid w:val="00BF46DD"/>
    <w:rsid w:val="00C050F3"/>
    <w:rsid w:val="00C1288B"/>
    <w:rsid w:val="00C32254"/>
    <w:rsid w:val="00C57481"/>
    <w:rsid w:val="00C61B9B"/>
    <w:rsid w:val="00C72161"/>
    <w:rsid w:val="00C73748"/>
    <w:rsid w:val="00CA4F8F"/>
    <w:rsid w:val="00CA620D"/>
    <w:rsid w:val="00CB4950"/>
    <w:rsid w:val="00CC0BED"/>
    <w:rsid w:val="00CC259F"/>
    <w:rsid w:val="00CE0125"/>
    <w:rsid w:val="00CF0553"/>
    <w:rsid w:val="00CF37EC"/>
    <w:rsid w:val="00CF6979"/>
    <w:rsid w:val="00D079AB"/>
    <w:rsid w:val="00D11916"/>
    <w:rsid w:val="00D11F27"/>
    <w:rsid w:val="00D230AB"/>
    <w:rsid w:val="00D43461"/>
    <w:rsid w:val="00D734F1"/>
    <w:rsid w:val="00D90957"/>
    <w:rsid w:val="00DA5EEA"/>
    <w:rsid w:val="00DB6E54"/>
    <w:rsid w:val="00DC6AF3"/>
    <w:rsid w:val="00DF42B8"/>
    <w:rsid w:val="00DF729A"/>
    <w:rsid w:val="00E00CAF"/>
    <w:rsid w:val="00E33DDA"/>
    <w:rsid w:val="00E361A9"/>
    <w:rsid w:val="00E669FF"/>
    <w:rsid w:val="00E7270E"/>
    <w:rsid w:val="00E94D5D"/>
    <w:rsid w:val="00E96539"/>
    <w:rsid w:val="00EB043B"/>
    <w:rsid w:val="00EB0BC3"/>
    <w:rsid w:val="00EE0515"/>
    <w:rsid w:val="00EE7D86"/>
    <w:rsid w:val="00F0146A"/>
    <w:rsid w:val="00F111F6"/>
    <w:rsid w:val="00F15017"/>
    <w:rsid w:val="00F2178C"/>
    <w:rsid w:val="00F2260D"/>
    <w:rsid w:val="00F228E0"/>
    <w:rsid w:val="00F32FF0"/>
    <w:rsid w:val="00F36575"/>
    <w:rsid w:val="00F4152F"/>
    <w:rsid w:val="00F457A4"/>
    <w:rsid w:val="00F459A1"/>
    <w:rsid w:val="00F53F5B"/>
    <w:rsid w:val="00F65230"/>
    <w:rsid w:val="00F9357F"/>
    <w:rsid w:val="00F964DC"/>
    <w:rsid w:val="00FC12B2"/>
    <w:rsid w:val="00FC27F9"/>
    <w:rsid w:val="00FD042F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88F"/>
    <w:pPr>
      <w:spacing w:lineRule="auto" w:line="240" w:after="0"/>
    </w:pPr>
    <w:rPr>
      <w:rFonts w:cs="Courier New" w:eastAsia="Times New Roman" w:hAnsi="Verdana" w:asci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cs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cs="Times New Roman"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cs="Times New Roman" w:hAnsi="Times New Roman" w:asci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cs="Times New Roman" w:hAnsi="Times New Roman" w:asci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cs="Times New Roman" w:hAnsi="Times New Roman" w:ascii="Times New Roman"/>
      <w:b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cs="Times New Roman" w:hAnsi="Arial" w:ascii="Arial"/>
      <w:noProof w:val="false"/>
      <w:sz w:val="22"/>
    </w:r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FF488F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lineRule="auto" w:line="240" w:after="0"/>
    </w:pPr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cs="Courier New" w:eastAsia="Times New Roman" w:hAnsi="Verdana" w:asci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cs="Courier New" w:eastAsia="Times New Roman" w:hAnsi="Verdana" w:asci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cs="Times New Roman" w:hAnsi="Times New Roman" w:ascii="Times New Roman"/>
      <w:b/>
      <w:sz w:val="24"/>
      <w:szCs w:val="24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6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F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FE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F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F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cs="Times New Roman" w:hAnsi="Times New Roman"/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6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F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FE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F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F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6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2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653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2. srpnja 2019.</izvorni_sadrzaj>
    <derivirana_varijabla naziv="DomainObject.StvarniPocetakDatum_1">2. srpnja 2019.</derivirana_varijabla>
  </DomainObject.StvarniPocetakDatum>
  <DomainObject.StvarniZavrsetakDatum>
    <izvorni_sadrzaj>2. srpnja 2019.</izvorni_sadrzaj>
    <derivirana_varijabla naziv="DomainObject.StvarniZavrsetakDatum_1">2. srpnja 2019.</derivirana_varijabla>
  </DomainObject.StvarniZavrsetakDatum>
  <DomainObject.PlaniraniZavrsetakDatum>
    <izvorni_sadrzaj>2. srpnja 2019.</izvorni_sadrzaj>
    <derivirana_varijabla naziv="DomainObject.PlaniraniZavrsetakDatum_1">2. srpnja 2019.</derivirana_varijabla>
  </DomainObject.PlaniraniZavrsetakDatum>
  <DomainObject.PlaniraniPocetakDatum>
    <izvorni_sadrzaj>2. srpnja 2019.</izvorni_sadrzaj>
    <derivirana_varijabla naziv="DomainObject.PlaniraniPocetakDatum_1">2. srpnja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11:04</izvorni_sadrzaj>
    <derivirana_varijabla naziv="DomainObject.StvarniZavrsetakVrijeme_1">11:04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2019.</izvorni_sadrzaj>
    <derivirana_varijabla naziv="DomainObject.Zapisnik.DatumKreiranja_1">2.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St-7011/2016-41</izvorni_sadrzaj>
    <derivirana_varijabla naziv="DomainObject.Zapisnik.Oznaka_1">St-7011/2016-41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7011</izvorni_sadrzaj>
    <derivirana_varijabla naziv="DomainObject.Predmet.Broj_1">7011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St-7011/2016</izvorni_sadrzaj>
    <derivirana_varijabla naziv="DomainObject.Predmet.OznakaBroj_1">St-7011/2016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INFOLINE  d.o.o. zastupanog po punomoćniku Milan Pintar</izvorni_sadrzaj>
    <derivirana_varijabla naziv="DomainObject.Predmet.ProtustrankaFormated_1">  INFOLINE  d.o.o. zastupanog po punomoćniku Milan Pintar</derivirana_varijabla>
  </DomainObject.Predmet.ProtustrankaFormated>
  <DomainObject.Predmet.ProtustrankaFormatedOIB>
    <izvorni_sadrzaj>  INFOLINE  d.o.o., OIB 50775580556 zastupanog po punomoćniku Milan Pintar</izvorni_sadrzaj>
    <derivirana_varijabla naziv="DomainObject.Predmet.ProtustrankaFormatedOIB_1">  INFOLINE  d.o.o., OIB 50775580556 zastupanog po punomoćniku Milan Pintar</derivirana_varijabla>
  </DomainObject.Predmet.ProtustrankaFormatedOIB>
  <DomainObject.Predmet.ProtustrankaFormatedWithAdress>
    <izvorni_sadrzaj> INFOLINE  d.o.o., Krajiška 10, 10000 Zagreb zastupanog po punomoćniku Milan Pintar</izvorni_sadrzaj>
    <derivirana_varijabla naziv="DomainObject.Predmet.ProtustrankaFormatedWithAdress_1"> INFOLINE  d.o.o., Krajiška 10, 10000 Zagreb zastupanog po punomoćniku Milan Pintar</derivirana_varijabla>
  </DomainObject.Predmet.ProtustrankaFormatedWithAdress>
  <DomainObject.Predmet.ProtustrankaFormatedWithAdressOIB>
    <izvorni_sadrzaj> INFOLINE  d.o.o., OIB 50775580556, Krajiška 10, 10000 Zagreb zastupanog po punomoćniku Milan Pintar</izvorni_sadrzaj>
    <derivirana_varijabla naziv="DomainObject.Predmet.ProtustrankaFormatedWithAdressOIB_1"> INFOLINE  d.o.o., OIB 50775580556, Krajiška 10, 10000 Zagreb zastupanog po punomoćniku Milan Pintar</derivirana_varijabla>
  </DomainObject.Predmet.ProtustrankaFormatedWithAdressOIB>
  <DomainObject.Predmet.ProtustrankaWithAdress>
    <izvorni_sadrzaj>INFOLINE  d.o.o. Krajiška 10, 10000 Zagreb</izvorni_sadrzaj>
    <derivirana_varijabla naziv="DomainObject.Predmet.ProtustrankaWithAdress_1">INFOLINE  d.o.o. Krajiška 10, 10000 Zagreb</derivirana_varijabla>
  </DomainObject.Predmet.ProtustrankaWithAdress>
  <DomainObject.Predmet.ProtustrankaWithAdressOIB>
    <izvorni_sadrzaj>INFOLINE  d.o.o., OIB 50775580556, Krajiška 10, 10000 Zagreb</izvorni_sadrzaj>
    <derivirana_varijabla naziv="DomainObject.Predmet.ProtustrankaWithAdressOIB_1">INFOLINE  d.o.o., OIB 50775580556, Krajiška 10, 10000 Zagreb</derivirana_varijabla>
  </DomainObject.Predmet.ProtustrankaWithAdressOIB>
  <DomainObject.Predmet.ProtustrankaNazivFormated>
    <izvorni_sadrzaj>INFOLINE  d.o.o.</izvorni_sadrzaj>
    <derivirana_varijabla naziv="DomainObject.Predmet.ProtustrankaNazivFormated_1">INFOLINE  d.o.o.</derivirana_varijabla>
  </DomainObject.Predmet.ProtustrankaNazivFormated>
  <DomainObject.Predmet.ProtustrankaNazivFormatedOIB>
    <izvorni_sadrzaj>INFOLINE  d.o.o., OIB 50775580556</izvorni_sadrzaj>
    <derivirana_varijabla naziv="DomainObject.Predmet.ProtustrankaNazivFormatedOIB_1">INFOLINE  d.o.o., OIB 50775580556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INFOLINE  d.o.o. zastupanog po punomoćniku Milan Pintar</item>
    </izvorni_sadrzaj>
    <derivirana_varijabla naziv="DomainObject.Predmet.ProtuStrankaListFormated_1">
      <item>INFOLINE  d.o.o. zastupanog po punomoćniku Milan Pintar</item>
    </derivirana_varijabla>
  </DomainObject.Predmet.ProtuStrankaListFormated>
  <DomainObject.Predmet.ProtuStrankaListFormatedOIB>
    <izvorni_sadrzaj>
      <item>INFOLINE  d.o.o., OIB 50775580556 zastupanog po punomoćniku Milan Pintar</item>
    </izvorni_sadrzaj>
    <derivirana_varijabla naziv="DomainObject.Predmet.ProtuStrankaListFormatedOIB_1">
      <item>INFOLINE  d.o.o., OIB 50775580556 zastupanog po punomoćniku Milan Pintar</item>
    </derivirana_varijabla>
  </DomainObject.Predmet.ProtuStrankaListFormatedOIB>
  <DomainObject.Predmet.ProtuStrankaListFormatedWithAdress>
    <izvorni_sadrzaj>
      <item>INFOLINE  d.o.o., Krajiška 10, 10000 Zagreb zastupanog po punomoćniku Milan Pintar</item>
    </izvorni_sadrzaj>
    <derivirana_varijabla naziv="DomainObject.Predmet.ProtuStrankaListFormatedWithAdress_1">
      <item>INFOLINE  d.o.o., Krajiška 10, 10000 Zagreb zastupanog po punomoćniku Milan Pintar</item>
    </derivirana_varijabla>
  </DomainObject.Predmet.ProtuStrankaListFormatedWithAdress>
  <DomainObject.Predmet.ProtuStrankaListFormatedWithAdressOIB>
    <izvorni_sadrzaj>
      <item>INFOLINE  d.o.o., OIB 50775580556, Krajiška 10, 10000 Zagreb zastupanog po punomoćniku Milan Pintar</item>
    </izvorni_sadrzaj>
    <derivirana_varijabla naziv="DomainObject.Predmet.ProtuStrankaListFormatedWithAdressOIB_1">
      <item>INFOLINE  d.o.o., OIB 50775580556, Krajiška 10, 10000 Zagreb zastupanog po punomoćniku Milan Pintar</item>
    </derivirana_varijabla>
  </DomainObject.Predmet.ProtuStrankaListFormatedWithAdressOIB>
  <DomainObject.Predmet.ProtuStrankaListNazivFormated>
    <izvorni_sadrzaj>
      <item>INFOLINE  d.o.o.</item>
    </izvorni_sadrzaj>
    <derivirana_varijabla naziv="DomainObject.Predmet.ProtuStrankaListNazivFormated_1">
      <item>INFOLINE  d.o.o.</item>
    </derivirana_varijabla>
  </DomainObject.Predmet.ProtuStrankaListNazivFormated>
  <DomainObject.Predmet.ProtuStrankaListNazivFormatedOIB>
    <izvorni_sadrzaj>
      <item>INFOLINE  d.o.o., OIB 50775580556</item>
    </izvorni_sadrzaj>
    <derivirana_varijabla naziv="DomainObject.Predmet.ProtuStrankaListNazivFormatedOIB_1">
      <item>INFOLINE  d.o.o., OIB 50775580556</item>
    </derivirana_varijabla>
  </DomainObject.Predmet.ProtuStrankaListNazivFormatedOIB>
  <DomainObject.Predmet.OstaliListFormated>
    <izvorni_sadrzaj>
      <item>Milan Pintar punomoćnik sudionika u postupku INFOLINE  d.o.o.</item>
      <item>Županijsko državno odvjetništvo u Zagrebu punomoćnik sudionika u postupku REPUBLIKA HRVATSKA MINISTARSTVO FINANCIJA</item>
    </izvorni_sadrzaj>
    <derivirana_varijabla naziv="DomainObject.Predmet.OstaliListFormated_1">
      <item>Milan Pintar punomoćnik sudionika u postupku INFOLINE 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Milan Pintar, OIB 62358492830 punomoćnik sudionika u postupku INFOLINE 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Milan Pintar, OIB 62358492830 punomoćnik sudionika u postupku INFOLINE 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Milan Pintar, Okrugljačka 43, 10000 Zagreb punomoćnik sudionika u postupku INFOLINE 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Milan Pintar, Okrugljačka 43, 10000 Zagreb punomoćnik sudionika u postupku INFOLINE 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Milan Pintar, OIB 62358492830, Okrugljačka 43, 10000 Zagreb punomoćnik sudionika u postupku INFOLINE 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Milan Pintar, OIB 62358492830, Okrugljačka 43, 10000 Zagreb punomoćnik sudionika u postupku INFOLINE 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Milan Pintar</item>
      <item>Županijsko državno odvjetništvo u Zagrebu</item>
    </izvorni_sadrzaj>
    <derivirana_varijabla naziv="DomainObject.Predmet.OstaliListNazivFormated_1">
      <item>Milan Pintar</item>
      <item>Županijsko državno odvjetništvo u Zagrebu</item>
    </derivirana_varijabla>
  </DomainObject.Predmet.OstaliListNazivFormated>
  <DomainObject.Predmet.OstaliListNazivFormatedOIB>
    <izvorni_sadrzaj>
      <item>Milan Pintar, OIB 62358492830</item>
      <item>Županijsko državno odvjetništvo u Zagrebu, OIB 16488001145</item>
    </izvorni_sadrzaj>
    <derivirana_varijabla naziv="DomainObject.Predmet.OstaliListNazivFormatedOIB_1">
      <item>Milan Pintar, OIB 62358492830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St-7011/2016-41</izvorni_sadrzaj>
    <derivirana_varijabla naziv="DomainObject.PoslovniBrojDokumenta_1">St-7011/2016-41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INFOLINE  d.o.o.</izvorni_sadrzaj>
    <derivirana_varijabla naziv="DomainObject.Predmet.ProtustrankaIDrugi_1">INFOLINE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INFOLINE  d.o.o., OIB 50775580556, Krajiška 10, 10000 Zagreb</izvorni_sadrzaj>
    <derivirana_varijabla naziv="DomainObject.Predmet.ProtustrankaIDrugiAdressOIB_1">INFOLINE  d.o.o., OIB 50775580556, Krajiška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INFOLINE  d.o.o.</item>
      <item>FINA Regionalni centar Zagreb</item>
      <item>Milan Pintar</item>
      <item>REPUBLIKA HRVATSKA MINISTARSTVO FINANCIJA</item>
      <item>Županijsko državno odvjetništvo u Zagrebu</item>
    </izvorni_sadrzaj>
    <derivirana_varijabla naziv="DomainObject.Predmet.SudioniciListNaziv_1">
      <item>INFOLINE  d.o.o.</item>
      <item>FINA Regionalni centar Zagreb</item>
      <item>Milan Pintar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INFOLINE  d.o.o., OIB 50775580556, Krajiška 10,10000 Zagreb</item>
      <item>FINA Regionalni centar Zagreb, OIB 85821130368, Trg svibanjskih žrtava 1995. 1,10000 Zagreb</item>
      <item>Milan Pintar, OIB 62358492830, Okrugljačka 43,10000 Zagreb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INFOLINE  d.o.o., OIB 50775580556, Krajiška 10,10000 Zagreb</item>
      <item>FINA Regionalni centar Zagreb, OIB 85821130368, Trg svibanjskih žrtava 1995. 1,10000 Zagreb</item>
      <item>Milan Pintar, OIB 62358492830, Okrugljačka 43,10000 Zagreb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50775580556</item>
      <item>, OIB 85821130368</item>
      <item>, OIB 62358492830</item>
      <item>, OIB 18683136487</item>
      <item>, OIB 16488001145</item>
    </izvorni_sadrzaj>
    <derivirana_varijabla naziv="DomainObject.Predmet.SudioniciListNazivOIB_1">
      <item>, OIB 50775580556</item>
      <item>, OIB 85821130368</item>
      <item>, OIB 62358492830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121</properties:Words>
  <properties:Characters>605</properties:Characters>
  <properties:Lines>40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2019-06-19T10:46:00Z</dcterms:created>
  <dc:creator>Matea Bizjak</dc:creator>
  <cp:lastModifiedBy>Vinka Mihalinčić</cp:lastModifiedBy>
  <cp:lastPrinted>2018-05-22T08:49:00Z</cp:lastPrinted>
  <dcterms:modified xmlns:xsi="http://www.w3.org/2001/XMLSchema-instance" xsi:type="dcterms:W3CDTF">2019-07-02T13:09:00Z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St-7011/2016-41 / Zapisnik - Skupština vjerovnika (St-7011-16 -zapisnik - skupština vjerovnika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