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af8f" w14:paraId="e83af8f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D51513">
        <w:rPr>
          <w:rFonts w:cs="Times New Roman" w:hAnsi="Times New Roman" w:ascii="Times New Roman"/>
          <w:sz w:val="24"/>
          <w:szCs w:val="24"/>
        </w:rPr>
        <w:t>50</w:t>
      </w:r>
      <w:r w:rsidR="00974242">
        <w:rPr>
          <w:rFonts w:cs="Times New Roman" w:hAnsi="Times New Roman" w:ascii="Times New Roman"/>
          <w:sz w:val="24"/>
          <w:szCs w:val="24"/>
        </w:rPr>
        <w:t>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974242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D51513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51513">
        <w:rPr>
          <w:rFonts w:cs="Times New Roman" w:hAnsi="Times New Roman" w:ascii="Times New Roman"/>
          <w:b/>
          <w:sz w:val="24"/>
          <w:szCs w:val="24"/>
        </w:rPr>
        <w:t>EKO-BRIK d.o.o. u likvidaciji, Pakrac, A. Hebranga 16, OIB: 22371082929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D51513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74242">
        <w:rPr>
          <w:rFonts w:cs="Times New Roman" w:hAnsi="Times New Roman" w:ascii="Times New Roman"/>
          <w:sz w:val="24"/>
          <w:szCs w:val="24"/>
        </w:rPr>
        <w:t>ožujka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D51513">
        <w:rPr>
          <w:rFonts w:cs="Times New Roman" w:hAnsi="Times New Roman" w:ascii="Times New Roman"/>
          <w:b/>
          <w:sz w:val="24"/>
          <w:szCs w:val="24"/>
        </w:rPr>
        <w:t>EKO-BRIK d.o.o. u likvidaciji, Pakrac, A. Hebranga 16, OIB: 22371082929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D51513">
        <w:rPr>
          <w:rFonts w:cs="Times New Roman" w:hAnsi="Times New Roman" w:ascii="Times New Roman"/>
          <w:sz w:val="24"/>
          <w:szCs w:val="24"/>
        </w:rPr>
        <w:t>3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974242">
        <w:rPr>
          <w:rFonts w:cs="Times New Roman" w:hAnsi="Times New Roman" w:ascii="Times New Roman"/>
          <w:sz w:val="24"/>
          <w:szCs w:val="24"/>
        </w:rPr>
        <w:t>ožujka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D51513">
        <w:rPr>
          <w:rFonts w:cs="Times New Roman" w:hAnsi="Times New Roman" w:ascii="Times New Roman"/>
          <w:b/>
          <w:sz w:val="24"/>
          <w:szCs w:val="24"/>
        </w:rPr>
        <w:t>Damir Cincar, Osijek, Svete Ane 15B, OIB: 60464850994.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D51513">
        <w:rPr>
          <w:rFonts w:cs="Times New Roman" w:hAnsi="Times New Roman" w:ascii="Times New Roman"/>
          <w:sz w:val="24"/>
          <w:szCs w:val="24"/>
        </w:rPr>
        <w:t>50</w:t>
      </w:r>
      <w:r w:rsidR="00974242">
        <w:rPr>
          <w:rFonts w:cs="Times New Roman" w:hAnsi="Times New Roman" w:ascii="Times New Roman"/>
          <w:sz w:val="24"/>
          <w:szCs w:val="24"/>
        </w:rPr>
        <w:t>/2017-4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D51513">
        <w:rPr>
          <w:rFonts w:cs="Times New Roman" w:hAnsi="Times New Roman" w:ascii="Times New Roman"/>
          <w:b/>
          <w:sz w:val="24"/>
          <w:szCs w:val="24"/>
        </w:rPr>
        <w:t>31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8354A1">
        <w:rPr>
          <w:rFonts w:cs="Times New Roman" w:hAnsi="Times New Roman" w:ascii="Times New Roman"/>
          <w:b/>
          <w:sz w:val="24"/>
          <w:szCs w:val="24"/>
        </w:rPr>
        <w:t>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8354A1">
        <w:rPr>
          <w:rFonts w:cs="Times New Roman" w:hAnsi="Times New Roman" w:ascii="Times New Roman"/>
          <w:sz w:val="24"/>
          <w:szCs w:val="24"/>
        </w:rPr>
        <w:t xml:space="preserve"> 2</w:t>
      </w:r>
      <w:r w:rsidR="00D51513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74242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655078"/>
    <w:rsid w:val="007364F4"/>
    <w:rsid w:val="00774751"/>
    <w:rsid w:val="00782157"/>
    <w:rsid w:val="007A2CCB"/>
    <w:rsid w:val="007F5C1E"/>
    <w:rsid w:val="00811979"/>
    <w:rsid w:val="0082592A"/>
    <w:rsid w:val="00826D55"/>
    <w:rsid w:val="00832886"/>
    <w:rsid w:val="008354A1"/>
    <w:rsid w:val="008C285F"/>
    <w:rsid w:val="00974242"/>
    <w:rsid w:val="009C0525"/>
    <w:rsid w:val="009E0292"/>
    <w:rsid w:val="00A44CA2"/>
    <w:rsid w:val="00A56CE8"/>
    <w:rsid w:val="00A87A96"/>
    <w:rsid w:val="00AC7DEE"/>
    <w:rsid w:val="00BA474D"/>
    <w:rsid w:val="00BB038D"/>
    <w:rsid w:val="00C02610"/>
    <w:rsid w:val="00C5221D"/>
    <w:rsid w:val="00C91E6C"/>
    <w:rsid w:val="00D51513"/>
    <w:rsid w:val="00D54B86"/>
    <w:rsid w:val="00D83B29"/>
    <w:rsid w:val="00E01697"/>
    <w:rsid w:val="00E67F60"/>
    <w:rsid w:val="00EE6928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7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74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7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7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7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74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7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7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</izvorni_sadrzaj>
    <derivirana_varijabla naziv="DomainObject.Predmet.Opis_1">ČL. 429.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EKO-BRIK društvo s ograničenom odgovornošću za proizvodnju, trgovinu i usluge u likvidaciji</izvorni_sadrzaj>
    <derivirana_varijabla naziv="DomainObject.Predmet.ProtustrankaFormated_1">  EKO-BRIK društvo s ograničenom odgovornošću za proizvodnju, trgovinu i usluge u likvidaciji</derivirana_varijabla>
  </DomainObject.Predmet.ProtustrankaFormated>
  <DomainObject.Predmet.ProtustrankaFormatedOIB>
    <izvorni_sadrzaj>  EKO-BRIK društvo s ograničenom odgovornošću za proizvodnju, trgovinu i usluge u likvidaciji, OIB 22371082929</izvorni_sadrzaj>
    <derivirana_varijabla naziv="DomainObject.Predmet.ProtustrankaFormatedOIB_1">  EKO-BRIK društvo s ograničenom odgovornošću za proizvodnju, trgovinu i usluge u likvidaciji, OIB 22371082929</derivirana_varijabla>
  </DomainObject.Predmet.ProtustrankaFormatedOIB>
  <DomainObject.Predmet.ProtustrankaFormatedWithAdress>
    <izvorni_sadrzaj> EKO-BRIK društvo s ograničenom odgovornošću za proizvodnju, trgovinu i usluge u likvidaciji, Andrije Hebranga 16, 34550 Pakrac</izvorni_sadrzaj>
    <derivirana_varijabla naziv="DomainObject.Predmet.ProtustrankaFormatedWithAdress_1"> EKO-BRIK društvo s ograničenom odgovornošću za proizvodnju, trgovinu i usluge u likvidaciji, Andrije Hebranga 16, 34550 Pakrac</derivirana_varijabla>
  </DomainObject.Predmet.ProtustrankaFormatedWithAdress>
  <DomainObject.Predmet.ProtustrankaFormatedWithAdressOIB>
    <izvorni_sadrzaj> EKO-BRIK društvo s ograničenom odgovornošću za proizvodnju, trgovinu i usluge u likvidaciji, OIB 22371082929, Andrije Hebranga 16, 34550 Pakrac</izvorni_sadrzaj>
    <derivirana_varijabla naziv="DomainObject.Predmet.ProtustrankaFormatedWithAdressOIB_1"> EKO-BRIK društvo s ograničenom odgovornošću za proizvodnju, trgovinu i usluge u likvidaciji, OIB 22371082929, Andrije Hebranga 16, 34550 Pakrac</derivirana_varijabla>
  </DomainObject.Predmet.ProtustrankaFormatedWithAdressOIB>
  <DomainObject.Predmet.ProtustrankaWithAdress>
    <izvorni_sadrzaj>EKO-BRIK društvo s ograničenom odgovornošću za proizvodnju, trgovinu i usluge u likvidaciji Andrije Hebranga 16, 34550 Pakrac</izvorni_sadrzaj>
    <derivirana_varijabla naziv="DomainObject.Predmet.ProtustrankaWithAdress_1">EKO-BRIK društvo s ograničenom odgovornošću za proizvodnju, trgovinu i usluge u likvidaciji Andrije Hebranga 16, 34550 Pakrac</derivirana_varijabla>
  </DomainObject.Predmet.ProtustrankaWithAdress>
  <DomainObject.Predmet.ProtustrankaWithAdressOIB>
    <izvorni_sadrzaj>EKO-BRIK društvo s ograničenom odgovornošću za proizvodnju, trgovinu i usluge u likvidaciji, OIB 22371082929, Andrije Hebranga 16, 34550 Pakrac</izvorni_sadrzaj>
    <derivirana_varijabla naziv="DomainObject.Predmet.ProtustrankaWithAdressOIB_1">EKO-BRIK društvo s ograničenom odgovornošću za proizvodnju, trgovinu i usluge u likvidaciji, OIB 22371082929, Andrije Hebranga 16, 34550 Pakrac</derivirana_varijabla>
  </DomainObject.Predmet.ProtustrankaWithAdressOIB>
  <DomainObject.Predmet.ProtustrankaNazivFormated>
    <izvorni_sadrzaj>EKO-BRIK društvo s ograničenom odgovornošću za proizvodnju, trgovinu i usluge u likvidaciji</izvorni_sadrzaj>
    <derivirana_varijabla naziv="DomainObject.Predmet.ProtustrankaNazivFormated_1">EKO-BRIK društvo s ograničenom odgovornošću za proizvodnju, trgovinu i usluge u likvidaciji</derivirana_varijabla>
  </DomainObject.Predmet.ProtustrankaNazivFormated>
  <DomainObject.Predmet.ProtustrankaNazivFormatedOIB>
    <izvorni_sadrzaj>EKO-BRIK društvo s ograničenom odgovornošću za proizvodnju, trgovinu i usluge u likvidaciji, OIB 22371082929</izvorni_sadrzaj>
    <derivirana_varijabla naziv="DomainObject.Predmet.ProtustrankaNazivFormatedOIB_1">EKO-BRIK društvo s ograničenom odgovornošću za proizvodnju, trgovinu i usluge u likvidaciji, OIB 22371082929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 JAGERA 3, 31000 Osijek</izvorni_sadrzaj>
    <derivirana_varijabla naziv="DomainObject.Predmet.StrankaFormatedWithAdress_1"> Financijska agencija, L. JAGERA 3, 31000 Osijek</derivirana_varijabla>
  </DomainObject.Predmet.StrankaFormatedWithAdress>
  <DomainObject.Predmet.StrankaFormatedWithAdressOIB>
    <izvorni_sadrzaj> Financijska agencija, OIB 85821130368, L. JAGERA 3, 31000 Osijek</izvorni_sadrzaj>
    <derivirana_varijabla naziv="DomainObject.Predmet.StrankaFormatedWithAdressOIB_1"> Financijska agencija, OIB 85821130368, L. JAGERA 3, 31000 Osijek</derivirana_varijabla>
  </DomainObject.Predmet.StrankaFormatedWithAdressOIB>
  <DomainObject.Predmet.StrankaWithAdress>
    <izvorni_sadrzaj>Financijska agencija L. JAGERA 3,31000 Osijek</izvorni_sadrzaj>
    <derivirana_varijabla naziv="DomainObject.Predmet.StrankaWithAdress_1">Financijska agencija L. JAGERA 3,31000 Osijek</derivirana_varijabla>
  </DomainObject.Predmet.StrankaWithAdress>
  <DomainObject.Predmet.StrankaWithAdressOIB>
    <izvorni_sadrzaj>Financijska agencija, OIB 85821130368, L. JAGERA 3,31000 Osijek</izvorni_sadrzaj>
    <derivirana_varijabla naziv="DomainObject.Predmet.StrankaWithAdressOIB_1">Financijska agencija, OIB 85821130368, L. 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5730.64</izvorni_sadrzaj>
    <derivirana_varijabla naziv="DomainObject.Predmet.TrenutnaVrijednost_1">5730.64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 JAGERA 3, 31000 Osijek</item>
    </izvorni_sadrzaj>
    <derivirana_varijabla naziv="DomainObject.Predmet.StrankaListFormatedWithAdress_1">
      <item>Financijska agencija, L. JAGERA 3, 31000 Osijek</item>
    </derivirana_varijabla>
  </DomainObject.Predmet.StrankaListFormatedWithAdress>
  <DomainObject.Predmet.StrankaListFormatedWithAdressOIB>
    <izvorni_sadrzaj>
      <item>Financijska agencija, OIB 85821130368, L. JAGERA 3, 31000 Osijek</item>
    </izvorni_sadrzaj>
    <derivirana_varijabla naziv="DomainObject.Predmet.StrankaListFormatedWithAdressOIB_1">
      <item>Financijska agencija, OIB 85821130368, L. 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EKO-BRIK društvo s ograničenom odgovornošću za proizvodnju, trgovinu i usluge u likvidaciji</item>
    </izvorni_sadrzaj>
    <derivirana_varijabla naziv="DomainObject.Predmet.ProtuStrankaListFormated_1">
      <item>EKO-BRIK društvo s ograničenom odgovornošću za proizvodnju, trgovinu i usluge u likvidaciji</item>
    </derivirana_varijabla>
  </DomainObject.Predmet.ProtuStrankaListFormated>
  <DomainObject.Predmet.ProtuStrankaListFormatedOIB>
    <izvorni_sadrzaj>
      <item>EKO-BRIK društvo s ograničenom odgovornošću za proizvodnju, trgovinu i usluge u likvidaciji, OIB 22371082929</item>
    </izvorni_sadrzaj>
    <derivirana_varijabla naziv="DomainObject.Predmet.ProtuStrankaListFormatedOIB_1">
      <item>EKO-BRIK društvo s ograničenom odgovornošću za proizvodnju, trgovinu i usluge u likvidaciji, OIB 22371082929</item>
    </derivirana_varijabla>
  </DomainObject.Predmet.ProtuStrankaListFormatedOIB>
  <DomainObject.Predmet.ProtuStrankaListFormatedWithAdress>
    <izvorni_sadrzaj>
      <item>EKO-BRIK društvo s ograničenom odgovornošću za proizvodnju, trgovinu i usluge u likvidaciji, Andrije Hebranga 16, 34550 Pakrac</item>
    </izvorni_sadrzaj>
    <derivirana_varijabla naziv="DomainObject.Predmet.ProtuStrankaListFormatedWithAdress_1">
      <item>EKO-BRIK društvo s ograničenom odgovornošću za proizvodnju, trgovinu i usluge u likvidaciji, Andrije Hebranga 16, 34550 Pakrac</item>
    </derivirana_varijabla>
  </DomainObject.Predmet.ProtuStrankaListFormatedWithAdress>
  <DomainObject.Predmet.ProtuStrankaListFormatedWithAdressOIB>
    <izvorni_sadrzaj>
      <item>EKO-BRIK društvo s ograničenom odgovornošću za proizvodnju, trgovinu i usluge u likvidaciji, OIB 22371082929, Andrije Hebranga 16, 34550 Pakrac</item>
    </izvorni_sadrzaj>
    <derivirana_varijabla naziv="DomainObject.Predmet.ProtuStrankaListFormatedWithAdressOIB_1">
      <item>EKO-BRIK društvo s ograničenom odgovornošću za proizvodnju, trgovinu i usluge u likvidaciji, OIB 22371082929, Andrije Hebranga 16, 34550 Pakrac</item>
    </derivirana_varijabla>
  </DomainObject.Predmet.ProtuStrankaListFormatedWithAdressOIB>
  <DomainObject.Predmet.ProtuStrankaListNazivFormated>
    <izvorni_sadrzaj>
      <item>EKO-BRIK društvo s ograničenom odgovornošću za proizvodnju, trgovinu i usluge u likvidaciji</item>
    </izvorni_sadrzaj>
    <derivirana_varijabla naziv="DomainObject.Predmet.ProtuStrankaListNazivFormated_1">
      <item>EKO-BRIK društvo s ograničenom odgovornošću za proizvodnju, trgovinu i usluge u likvidaciji</item>
    </derivirana_varijabla>
  </DomainObject.Predmet.ProtuStrankaListNazivFormated>
  <DomainObject.Predmet.ProtuStrankaListNazivFormatedOIB>
    <izvorni_sadrzaj>
      <item>EKO-BRIK društvo s ograničenom odgovornošću za proizvodnju, trgovinu i usluge u likvidaciji, OIB 22371082929</item>
    </izvorni_sadrzaj>
    <derivirana_varijabla naziv="DomainObject.Predmet.ProtuStrankaListNazivFormatedOIB_1">
      <item>EKO-BRIK društvo s ograničenom odgovornošću za proizvodnju, trgovinu i usluge u likvidaciji, OIB 22371082929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EKO-BRIK društvo s ograničenom odgovornošću za proizvodnju, trgovinu i usluge u likvidaciji</izvorni_sadrzaj>
    <derivirana_varijabla naziv="DomainObject.Predmet.ProtustrankaIDrugi_1">EKO-BRIK društvo s ograničenom odgovornošću za proizvodnju, trgovinu i usluge u likvidaciji</derivirana_varijabla>
  </DomainObject.Predmet.ProtustrankaIDrugi>
  <DomainObject.Predmet.StrankaIDrugiAdressOIB>
    <izvorni_sadrzaj>Financijska agencija, OIB 85821130368, L. JAGERA 3, 31000 Osijek</izvorni_sadrzaj>
    <derivirana_varijabla naziv="DomainObject.Predmet.StrankaIDrugiAdressOIB_1">Financijska agencija, OIB 85821130368, L. JAGERA 3, 31000 Osijek</derivirana_varijabla>
  </DomainObject.Predmet.StrankaIDrugiAdressOIB>
  <DomainObject.Predmet.ProtustrankaIDrugiAdressOIB>
    <izvorni_sadrzaj>EKO-BRIK društvo s ograničenom odgovornošću za proizvodnju, trgovinu i usluge u likvidaciji, OIB 22371082929, Andrije Hebranga 16, 34550 Pakrac</izvorni_sadrzaj>
    <derivirana_varijabla naziv="DomainObject.Predmet.ProtustrankaIDrugiAdressOIB_1">EKO-BRIK društvo s ograničenom odgovornošću za proizvodnju, trgovinu i usluge u likvidaciji, OIB 22371082929, Andrije Hebranga 16,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EKO-BRIK društvo s ograničenom odgovornošću za proizvodnju, trgovinu i usluge u likvidaciji</item>
    </izvorni_sadrzaj>
    <derivirana_varijabla naziv="DomainObject.Predmet.SudioniciListNaziv_1">
      <item>Financijska agencija</item>
      <item>EKO-BRIK društvo s ograničenom odgovornošću za proizvodnju, trgovinu i usluge u likvidaciji</item>
    </derivirana_varijabla>
  </DomainObject.Predmet.SudioniciListNaziv>
  <DomainObject.Predmet.SudioniciListAdressOIB>
    <izvorni_sadrzaj>
      <item>Financijska agencija, OIB 85821130368, L. JAGERA 3,31000 Osijek</item>
      <item>EKO-BRIK društvo s ograničenom odgovornošću za proizvodnju, trgovinu i usluge u likvidaciji, OIB 22371082929, Andrije Hebranga 16,34550 Pakrac</item>
    </izvorni_sadrzaj>
    <derivirana_varijabla naziv="DomainObject.Predmet.SudioniciListAdressOIB_1">
      <item>Financijska agencija, OIB 85821130368, L. JAGERA 3,31000 Osijek</item>
      <item>EKO-BRIK društvo s ograničenom odgovornošću za proizvodnju, trgovinu i usluge u likvidaciji, OIB 22371082929, Andrije Hebranga 16,34550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22371082929</item>
    </izvorni_sadrzaj>
    <derivirana_varijabla naziv="DomainObject.Predmet.SudioniciListNazivOIB_1">
      <item>, OIB 85821130368</item>
      <item>, OIB 22371082929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474FE-13F7-4EC0-BE8C-574D8F72B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655</properties:Words>
  <properties:Characters>3519</properties:Characters>
  <properties:Lines>76</properties:Lines>
  <properties:Paragraphs>35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2017-02-20T08:29:00Z</dcterms:created>
  <dc:creator>wsadmin</dc:creator>
  <cp:lastModifiedBy>wsadmin</cp:lastModifiedBy>
  <cp:lastPrinted>2017-03-23T09:52:00Z</cp:lastPrinted>
  <dcterms:modified xmlns:xsi="http://www.w3.org/2001/XMLSchema-instance" xsi:type="dcterms:W3CDTF">2017-03-23T09:53:00Z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