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5dc9" w14:paraId="df35dc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80063E" w:rsidP="00005B10" w:rsidR="00005B10">
      <w:pPr>
        <w:ind w:left="5040"/>
        <w:jc w:val="right"/>
      </w:pPr>
      <w:r>
        <w:t>TOMISLAV ĐIDARA</w:t>
      </w:r>
    </w:p>
    <w:p w:rsidRDefault="0080063E" w:rsidP="00005B10" w:rsidR="0080063E">
      <w:pPr>
        <w:ind w:left="5040"/>
        <w:jc w:val="right"/>
      </w:pPr>
      <w:r>
        <w:t>Rudarska ulica 19</w:t>
      </w:r>
    </w:p>
    <w:p w:rsidRDefault="0080063E" w:rsidP="00005B10" w:rsidR="0080063E">
      <w:pPr>
        <w:ind w:left="5040"/>
        <w:jc w:val="right"/>
      </w:pPr>
      <w:r>
        <w:t>DRNIŠ</w:t>
      </w:r>
    </w:p>
    <w:p w:rsidRDefault="00005B10" w:rsidP="00005B10" w:rsidR="00005B10">
      <w:pPr>
        <w:ind w:left="5040"/>
        <w:jc w:val="right"/>
      </w:pPr>
    </w:p>
    <w:p w:rsidRDefault="00005B10" w:rsidP="00005B10" w:rsidR="00005B10" w:rsidRPr="00B0613D">
      <w:pPr>
        <w:ind w:left="5040"/>
        <w:jc w:val="right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0063E">
        <w:t>480</w:t>
      </w:r>
      <w:r w:rsidR="00005B10">
        <w:t>/16-4</w:t>
      </w:r>
      <w:r>
        <w:t xml:space="preserve"> od </w:t>
      </w:r>
      <w:r w:rsidR="00005B10">
        <w:t>06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80063E">
        <w:t>ĐIDARA j.d.o.o., Drniš, Kralja Zvonimira 1, Drniš, OIB: 69041491355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</w:t>
      </w:r>
      <w:r w:rsidR="00005B10">
        <w:t>9</w:t>
      </w:r>
      <w:r>
        <w:t xml:space="preserve">. travnja 2016. u </w:t>
      </w:r>
      <w:r w:rsidR="00005B10">
        <w:t>10</w:t>
      </w:r>
      <w:r>
        <w:t>,</w:t>
      </w:r>
      <w:r w:rsidR="0080063E">
        <w:t>05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</w:t>
      </w:r>
      <w:r w:rsidR="00005B10">
        <w:t>9</w:t>
      </w:r>
      <w:r>
        <w:t xml:space="preserve">. travnja 2016. u </w:t>
      </w:r>
      <w:r w:rsidR="00005B10">
        <w:t>10</w:t>
      </w:r>
      <w:r>
        <w:t>,</w:t>
      </w:r>
      <w:r w:rsidR="00005B10">
        <w:t>0</w:t>
      </w:r>
      <w:r w:rsidR="0080063E">
        <w:t>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47E11">
        <w:t>0</w:t>
      </w:r>
      <w:r w:rsidR="00005B10">
        <w:t>6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662B67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523428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80063E">
      <w:rPr>
        <w:b/>
        <w:bCs/>
        <w:sz w:val="28"/>
      </w:rPr>
      <w:t>480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64AC5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64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AC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AC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AC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64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AC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AC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AC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ĐIDARA j.d.o.o. za turizam i ugostiteljstvo</izvorni_sadrzaj>
    <derivirana_varijabla naziv="DomainObject.Predmet.ProtustrankaFormated_1">  ĐIDARA j.d.o.o. za turizam i ugostiteljstvo</derivirana_varijabla>
  </DomainObject.Predmet.ProtustrankaFormated>
  <DomainObject.Predmet.ProtustrankaFormatedOIB>
    <izvorni_sadrzaj>  ĐIDARA j.d.o.o. za turizam i ugostiteljstvo, OIB 69041491355</izvorni_sadrzaj>
    <derivirana_varijabla naziv="DomainObject.Predmet.ProtustrankaFormatedOIB_1">  ĐIDARA j.d.o.o. za turizam i ugostiteljstvo, OIB 69041491355</derivirana_varijabla>
  </DomainObject.Predmet.ProtustrankaFormatedOIB>
  <DomainObject.Predmet.ProtustrankaFormatedWithAdress>
    <izvorni_sadrzaj> ĐIDARA j.d.o.o. za turizam i ugostiteljstvo, Kralja Zvonimira 1 , 22320 Drniš</izvorni_sadrzaj>
    <derivirana_varijabla naziv="DomainObject.Predmet.ProtustrankaFormatedWithAdress_1"> ĐIDARA j.d.o.o. za turizam i ugostiteljstvo, Kralja Zvonimira 1 , 22320 Drniš</derivirana_varijabla>
  </DomainObject.Predmet.ProtustrankaFormatedWithAdress>
  <DomainObject.Predmet.ProtustrankaFormatedWithAdressOIB>
    <izvorni_sadrzaj> ĐIDARA j.d.o.o. za turizam i ugostiteljstvo, OIB 69041491355, Kralja Zvonimira 1 , 22320 Drniš</izvorni_sadrzaj>
    <derivirana_varijabla naziv="DomainObject.Predmet.ProtustrankaFormatedWithAdressOIB_1"> ĐIDARA j.d.o.o. za turizam i ugostiteljstvo, OIB 69041491355, Kralja Zvonimira 1 , 22320 Drniš</derivirana_varijabla>
  </DomainObject.Predmet.ProtustrankaFormatedWithAdressOIB>
  <DomainObject.Predmet.ProtustrankaWithAdress>
    <izvorni_sadrzaj>ĐIDARA j.d.o.o. za turizam i ugostiteljstvo Kralja Zvonimira 1 , 22320 Drniš</izvorni_sadrzaj>
    <derivirana_varijabla naziv="DomainObject.Predmet.ProtustrankaWithAdress_1">ĐIDARA j.d.o.o. za turizam i ugostiteljstvo Kralja Zvonimira 1 , 22320 Drniš</derivirana_varijabla>
  </DomainObject.Predmet.ProtustrankaWithAdress>
  <DomainObject.Predmet.ProtustrankaWithAdressOIB>
    <izvorni_sadrzaj>ĐIDARA j.d.o.o. za turizam i ugostiteljstvo, OIB 69041491355, Kralja Zvonimira 1 , 22320 Drniš</izvorni_sadrzaj>
    <derivirana_varijabla naziv="DomainObject.Predmet.ProtustrankaWithAdressOIB_1">ĐIDARA j.d.o.o. za turizam i ugostiteljstvo, OIB 69041491355, Kralja Zvonimira 1 , 22320 Drniš</derivirana_varijabla>
  </DomainObject.Predmet.ProtustrankaWithAdressOIB>
  <DomainObject.Predmet.ProtustrankaNazivFormated>
    <izvorni_sadrzaj>ĐIDARA j.d.o.o. za turizam i ugostiteljstvo</izvorni_sadrzaj>
    <derivirana_varijabla naziv="DomainObject.Predmet.ProtustrankaNazivFormated_1">ĐIDARA j.d.o.o. za turizam i ugostiteljstvo</derivirana_varijabla>
  </DomainObject.Predmet.ProtustrankaNazivFormated>
  <DomainObject.Predmet.ProtustrankaNazivFormatedOIB>
    <izvorni_sadrzaj>ĐIDARA j.d.o.o. za turizam i ugostiteljstvo, OIB 69041491355</izvorni_sadrzaj>
    <derivirana_varijabla naziv="DomainObject.Predmet.ProtustrankaNazivFormatedOIB_1">ĐIDARA j.d.o.o. za turizam i ugostiteljstvo, OIB 69041491355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ĐIDARA j.d.o.o. za turizam i ugostiteljstvo</item>
    </izvorni_sadrzaj>
    <derivirana_varijabla naziv="DomainObject.Predmet.ProtuStrankaListFormated_1">
      <item>ĐIDARA j.d.o.o. za turizam i ugostiteljstvo</item>
    </derivirana_varijabla>
  </DomainObject.Predmet.ProtuStrankaListFormated>
  <DomainObject.Predmet.ProtuStrankaListFormatedOIB>
    <izvorni_sadrzaj>
      <item>ĐIDARA j.d.o.o. za turizam i ugostiteljstvo, OIB 69041491355</item>
    </izvorni_sadrzaj>
    <derivirana_varijabla naziv="DomainObject.Predmet.ProtuStrankaListFormatedOIB_1">
      <item>ĐIDARA j.d.o.o. za turizam i ugostiteljstvo, OIB 69041491355</item>
    </derivirana_varijabla>
  </DomainObject.Predmet.ProtuStrankaListFormatedOIB>
  <DomainObject.Predmet.ProtuStrankaListFormatedWithAdress>
    <izvorni_sadrzaj>
      <item>ĐIDARA j.d.o.o. za turizam i ugostiteljstvo, Kralja Zvonimira 1 , 22320 Drniš</item>
    </izvorni_sadrzaj>
    <derivirana_varijabla naziv="DomainObject.Predmet.ProtuStrankaListFormatedWithAdress_1">
      <item>ĐIDARA j.d.o.o. za turizam i ugostiteljstvo, Kralja Zvonimira 1 , 22320 Drniš</item>
    </derivirana_varijabla>
  </DomainObject.Predmet.ProtuStrankaListFormatedWithAdress>
  <DomainObject.Predmet.ProtuStrankaListFormatedWithAdressOIB>
    <izvorni_sadrzaj>
      <item>ĐIDARA j.d.o.o. za turizam i ugostiteljstvo, OIB 69041491355, Kralja Zvonimira 1 , 22320 Drniš</item>
    </izvorni_sadrzaj>
    <derivirana_varijabla naziv="DomainObject.Predmet.ProtuStrankaListFormatedWithAdressOIB_1">
      <item>ĐIDARA j.d.o.o. za turizam i ugostiteljstvo, OIB 69041491355, Kralja Zvonimira 1 , 22320 Drniš</item>
    </derivirana_varijabla>
  </DomainObject.Predmet.ProtuStrankaListFormatedWithAdressOIB>
  <DomainObject.Predmet.ProtuStrankaListNazivFormated>
    <izvorni_sadrzaj>
      <item>ĐIDARA j.d.o.o. za turizam i ugostiteljstvo</item>
    </izvorni_sadrzaj>
    <derivirana_varijabla naziv="DomainObject.Predmet.ProtuStrankaListNazivFormated_1">
      <item>ĐIDARA j.d.o.o. za turizam i ugostiteljstvo</item>
    </derivirana_varijabla>
  </DomainObject.Predmet.ProtuStrankaListNazivFormated>
  <DomainObject.Predmet.ProtuStrankaListNazivFormatedOIB>
    <izvorni_sadrzaj>
      <item>ĐIDARA j.d.o.o. za turizam i ugostiteljstvo, OIB 69041491355</item>
    </izvorni_sadrzaj>
    <derivirana_varijabla naziv="DomainObject.Predmet.ProtuStrankaListNazivFormatedOIB_1">
      <item>ĐIDARA j.d.o.o. za turizam i ugostiteljstvo, OIB 69041491355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ĐIDARA j.d.o.o. za turizam i ugostiteljstvo</izvorni_sadrzaj>
    <derivirana_varijabla naziv="DomainObject.Predmet.ProtustrankaIDrugi_1">ĐIDARA j.d.o.o.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ĐIDARA j.d.o.o. za turizam i ugostiteljstvo, OIB 69041491355, Kralja Zvonimira 1 , 22320 Drniš</izvorni_sadrzaj>
    <derivirana_varijabla naziv="DomainObject.Predmet.ProtustrankaIDrugiAdressOIB_1">ĐIDARA j.d.o.o. za turizam i ugostiteljstvo, OIB 69041491355, Kralja Zvonimira 1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ĐIDARA j.d.o.o. za turizam i ugostiteljstvo</item>
    </izvorni_sadrzaj>
    <derivirana_varijabla naziv="DomainObject.Predmet.SudioniciListNaziv_1">
      <item>FINA - Podružnica Šibenik</item>
      <item>ĐIDARA j.d.o.o. za turizam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ĐIDARA j.d.o.o. za turizam i ugostiteljstvo, OIB 69041491355, Kralja Zvonimira 1 ,22320 Drniš</item>
    </izvorni_sadrzaj>
    <derivirana_varijabla naziv="DomainObject.Predmet.SudioniciListAdressOIB_1">
      <item>FINA - Podružnica Šibenik, OIB 85821130368, Perivoj L. Marune 1,22000 Šibenik</item>
      <item>ĐIDARA j.d.o.o. za turizam i ugostiteljstvo, OIB 69041491355, Kralja Zvonimira 1 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69041491355</item>
    </izvorni_sadrzaj>
    <derivirana_varijabla naziv="DomainObject.Predmet.SudioniciListNazivOIB_1">
      <item>, OIB 85821130368</item>
      <item>, OIB 69041491355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E12499-813E-464D-BA62-70A4FC3BC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908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2016-04-06T07:29:00Z</dcterms:created>
  <dc:creator>Ardena Bajlo</dc:creator>
  <cp:lastModifiedBy>Martina Kalmeta</cp:lastModifiedBy>
  <cp:lastPrinted>2016-04-05T13:09:00Z</cp:lastPrinted>
  <dcterms:modified xmlns:xsi="http://www.w3.org/2001/XMLSchema-instance" xsi:type="dcterms:W3CDTF">2016-04-07T06:37:00Z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