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5389C" w14:paraId="4409DBAD" w:rsidRDefault="00F6102C" w:rsidP="00F6102C" w:rsidR="00F6102C" w:rsidRPr="009E3837">
      <w:pPr>
        <w15:collapsed w:val="false"/>
        <w:rPr>
          <w:rFonts w:cs="Arial" w:hAnsi="Arial" w:ascii="Arial"/>
          <w:bCs/>
          <w:sz w:val="22"/>
          <w:szCs w:val="22"/>
        </w:rPr>
      </w:pPr>
      <w:bookmarkStart w:name="_GoBack" w:id="0"/>
      <w:bookmarkEnd w:id="0"/>
      <w:r>
        <w:rPr>
          <w:rFonts w:cs="Arial" w:hAnsi="Arial" w:ascii="Arial"/>
          <w:sz w:val="22"/>
          <w:szCs w:val="22"/>
          <w:lang w:val="hr-HR"/>
        </w:rPr>
        <w:t>U Zagrebu,</w:t>
      </w:r>
      <w:r w:rsidR="003C29C5">
        <w:rPr>
          <w:rFonts w:cs="Arial" w:hAnsi="Arial" w:ascii="Arial"/>
          <w:sz w:val="22"/>
          <w:szCs w:val="22"/>
          <w:lang w:val="hr-HR"/>
        </w:rPr>
        <w:t xml:space="preserve"> 15</w:t>
      </w:r>
      <w:r>
        <w:rPr>
          <w:rFonts w:cs="Arial" w:hAnsi="Arial" w:ascii="Arial"/>
          <w:sz w:val="22"/>
          <w:szCs w:val="22"/>
          <w:lang w:val="hr-HR"/>
        </w:rPr>
        <w:t>.</w:t>
      </w:r>
      <w:r w:rsidR="003C29C5">
        <w:rPr>
          <w:rFonts w:cs="Arial" w:hAnsi="Arial" w:ascii="Arial"/>
          <w:sz w:val="22"/>
          <w:szCs w:val="22"/>
          <w:lang w:val="hr-HR"/>
        </w:rPr>
        <w:t>04</w:t>
      </w:r>
      <w:r>
        <w:rPr>
          <w:rFonts w:cs="Arial" w:hAnsi="Arial" w:ascii="Arial"/>
          <w:sz w:val="22"/>
          <w:szCs w:val="22"/>
          <w:lang w:val="hr-HR"/>
        </w:rPr>
        <w:t>.201</w:t>
      </w:r>
      <w:r w:rsidR="003C29C5">
        <w:rPr>
          <w:rFonts w:cs="Arial" w:hAnsi="Arial" w:ascii="Arial"/>
          <w:sz w:val="22"/>
          <w:szCs w:val="22"/>
          <w:lang w:val="hr-HR"/>
        </w:rPr>
        <w:t>9</w:t>
      </w:r>
      <w:r w:rsidRPr="000906AD">
        <w:rPr>
          <w:rFonts w:cs="Arial" w:hAnsi="Arial" w:ascii="Arial"/>
          <w:sz w:val="22"/>
          <w:szCs w:val="22"/>
          <w:lang w:val="hr-HR"/>
        </w:rPr>
        <w:t>.</w:t>
      </w:r>
      <w:r>
        <w:rPr>
          <w:rFonts w:cs="Arial" w:hAnsi="Arial" w:ascii="Arial"/>
          <w:bCs/>
          <w:sz w:val="22"/>
          <w:szCs w:val="22"/>
          <w:lang w:val="hr-HR"/>
        </w:rPr>
        <w:tab/>
      </w:r>
      <w:r>
        <w:rPr>
          <w:rFonts w:cs="Arial" w:hAnsi="Arial" w:ascii="Arial"/>
          <w:bCs/>
          <w:sz w:val="22"/>
          <w:szCs w:val="22"/>
          <w:lang w:val="hr-HR"/>
        </w:rPr>
        <w:tab/>
      </w:r>
      <w:r>
        <w:rPr>
          <w:rFonts w:cs="Arial" w:hAnsi="Arial" w:ascii="Arial"/>
          <w:bCs/>
          <w:sz w:val="22"/>
          <w:szCs w:val="22"/>
          <w:lang w:val="hr-HR"/>
        </w:rPr>
        <w:tab/>
      </w:r>
      <w:r>
        <w:rPr>
          <w:rFonts w:cs="Arial" w:hAnsi="Arial" w:ascii="Arial"/>
          <w:bCs/>
          <w:sz w:val="22"/>
          <w:szCs w:val="22"/>
          <w:lang w:val="hr-HR"/>
        </w:rPr>
        <w:tab/>
      </w:r>
      <w:r>
        <w:rPr>
          <w:rFonts w:cs="Arial" w:hAnsi="Arial" w:ascii="Arial"/>
          <w:bCs/>
          <w:sz w:val="22"/>
          <w:szCs w:val="22"/>
          <w:lang w:val="hr-HR"/>
        </w:rPr>
        <w:tab/>
      </w:r>
      <w:r>
        <w:rPr>
          <w:rFonts w:cs="Arial" w:hAnsi="Arial" w:ascii="Arial"/>
          <w:bCs/>
          <w:sz w:val="22"/>
          <w:szCs w:val="22"/>
          <w:lang w:val="hr-HR"/>
        </w:rPr>
        <w:tab/>
        <w:t xml:space="preserve">Na broj: </w:t>
      </w:r>
      <w:r w:rsidRPr="00DB0156">
        <w:rPr>
          <w:rFonts w:cs="Arial" w:hAnsi="Arial" w:ascii="Arial"/>
          <w:sz w:val="22"/>
          <w:szCs w:val="22"/>
        </w:rPr>
        <w:t>St-</w:t>
      </w:r>
      <w:r>
        <w:rPr>
          <w:rFonts w:cs="Arial" w:hAnsi="Arial" w:ascii="Arial"/>
          <w:sz w:val="22"/>
          <w:szCs w:val="22"/>
        </w:rPr>
        <w:t>2170/2018</w:t>
      </w:r>
    </w:p>
    <w:p w14:textId="77777777" w14:paraId="493D6306" w:rsidRDefault="00F6102C" w:rsidP="00F6102C" w:rsidR="00F6102C">
      <w:pPr>
        <w:rPr>
          <w:rFonts w:cs="Arial" w:hAnsi="Arial" w:ascii="Arial"/>
          <w:sz w:val="22"/>
          <w:szCs w:val="22"/>
          <w:lang w:val="hr-HR"/>
        </w:rPr>
      </w:pPr>
      <w:r w:rsidRPr="000906AD">
        <w:rPr>
          <w:rFonts w:cs="Arial" w:hAnsi="Arial" w:ascii="Arial"/>
          <w:sz w:val="22"/>
          <w:szCs w:val="22"/>
          <w:lang w:val="hr-HR"/>
        </w:rPr>
        <w:tab/>
      </w:r>
      <w:r w:rsidRPr="000906AD">
        <w:rPr>
          <w:rFonts w:cs="Arial" w:hAnsi="Arial" w:ascii="Arial"/>
          <w:sz w:val="22"/>
          <w:szCs w:val="22"/>
          <w:lang w:val="hr-HR"/>
        </w:rPr>
        <w:tab/>
      </w:r>
      <w:r w:rsidRPr="000906AD">
        <w:rPr>
          <w:rFonts w:cs="Arial" w:hAnsi="Arial" w:ascii="Arial"/>
          <w:sz w:val="22"/>
          <w:szCs w:val="22"/>
          <w:lang w:val="hr-HR"/>
        </w:rPr>
        <w:tab/>
      </w:r>
      <w:r w:rsidRPr="000906AD">
        <w:rPr>
          <w:rFonts w:cs="Arial" w:hAnsi="Arial" w:ascii="Arial"/>
          <w:sz w:val="22"/>
          <w:szCs w:val="22"/>
          <w:lang w:val="hr-HR"/>
        </w:rPr>
        <w:tab/>
      </w:r>
      <w:r w:rsidRPr="000906AD">
        <w:rPr>
          <w:rFonts w:cs="Arial" w:hAnsi="Arial" w:ascii="Arial"/>
          <w:sz w:val="22"/>
          <w:szCs w:val="22"/>
          <w:lang w:val="hr-HR"/>
        </w:rPr>
        <w:tab/>
      </w:r>
      <w:r w:rsidRPr="000906AD">
        <w:rPr>
          <w:rFonts w:cs="Arial" w:hAnsi="Arial" w:ascii="Arial"/>
          <w:sz w:val="22"/>
          <w:szCs w:val="22"/>
          <w:lang w:val="hr-HR"/>
        </w:rPr>
        <w:tab/>
      </w:r>
      <w:r w:rsidRPr="000906AD">
        <w:rPr>
          <w:rFonts w:cs="Arial" w:hAnsi="Arial" w:ascii="Arial"/>
          <w:sz w:val="22"/>
          <w:szCs w:val="22"/>
          <w:lang w:val="hr-HR"/>
        </w:rPr>
        <w:tab/>
      </w:r>
      <w:r w:rsidRPr="000906AD">
        <w:rPr>
          <w:rFonts w:cs="Arial" w:hAnsi="Arial" w:ascii="Arial"/>
          <w:sz w:val="22"/>
          <w:szCs w:val="22"/>
          <w:lang w:val="hr-HR"/>
        </w:rPr>
        <w:tab/>
      </w:r>
      <w:r w:rsidRPr="000906AD">
        <w:rPr>
          <w:rFonts w:cs="Arial" w:hAnsi="Arial" w:ascii="Arial"/>
          <w:sz w:val="22"/>
          <w:szCs w:val="22"/>
          <w:lang w:val="hr-HR"/>
        </w:rPr>
        <w:tab/>
      </w:r>
    </w:p>
    <w:p w14:textId="77777777" w14:paraId="530CBB97" w:rsidRDefault="00F6102C" w:rsidP="00F6102C" w:rsidR="00F6102C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2A85649A" w:rsidRDefault="00F6102C" w:rsidP="00F6102C" w:rsidR="00F6102C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5A712C21" w:rsidRDefault="00F6102C" w:rsidP="00F6102C" w:rsidR="00F6102C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42B6D311" w:rsidRDefault="00F6102C" w:rsidP="00F6102C" w:rsidR="00F6102C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</w:p>
    <w:p w14:textId="77777777" w14:paraId="7ACC0E49" w:rsidRDefault="00F6102C" w:rsidP="00F6102C" w:rsidR="00F6102C">
      <w:pPr>
        <w:ind w:firstLine="708" w:left="5664"/>
        <w:rPr>
          <w:rFonts w:cs="Arial" w:hAnsi="Arial" w:ascii="Arial"/>
          <w:sz w:val="22"/>
          <w:szCs w:val="22"/>
          <w:lang w:val="hr-HR"/>
        </w:rPr>
      </w:pPr>
      <w:r w:rsidRPr="00A13447">
        <w:rPr>
          <w:rFonts w:cs="Arial" w:hAnsi="Arial" w:ascii="Arial"/>
          <w:sz w:val="22"/>
          <w:szCs w:val="22"/>
          <w:lang w:val="hr-HR"/>
        </w:rPr>
        <w:t xml:space="preserve">TRGOVAČKI SUD U </w:t>
      </w:r>
      <w:r>
        <w:rPr>
          <w:rFonts w:cs="Arial" w:hAnsi="Arial" w:ascii="Arial"/>
          <w:sz w:val="22"/>
          <w:szCs w:val="22"/>
          <w:lang w:val="hr-HR"/>
        </w:rPr>
        <w:t>ZAGREBU</w:t>
      </w:r>
    </w:p>
    <w:p w14:textId="77777777" w14:paraId="014D01EE" w:rsidRDefault="00F6102C" w:rsidP="00F6102C" w:rsidR="00F6102C">
      <w:pPr>
        <w:ind w:firstLine="708" w:left="5664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Amruševa 2/II</w:t>
      </w:r>
    </w:p>
    <w:p w14:textId="77777777" w14:paraId="024FC13C" w:rsidRDefault="00F6102C" w:rsidP="00F6102C" w:rsidR="00F6102C" w:rsidRPr="008C3999">
      <w:pPr>
        <w:ind w:firstLine="708" w:left="5664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10000 Zagreb</w:t>
      </w:r>
    </w:p>
    <w:p w14:textId="77777777" w14:paraId="48B4CFFF" w:rsidRDefault="00F6102C" w:rsidP="00F6102C" w:rsidR="00F6102C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5B9C4DA0" w:rsidRDefault="00F6102C" w:rsidP="00F6102C" w:rsidR="00F6102C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165AD881" w:rsidRDefault="00F6102C" w:rsidP="00F6102C" w:rsidR="00F6102C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36309D7D" w:rsidRDefault="00F6102C" w:rsidP="00F6102C" w:rsidR="00F6102C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021688F9" w:rsidRDefault="00F6102C" w:rsidP="00F6102C" w:rsidR="00F6102C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predmet:</w:t>
      </w:r>
    </w:p>
    <w:p w14:textId="77777777" w14:paraId="359173A7" w:rsidRDefault="00F6102C" w:rsidP="00F6102C" w:rsidR="00F6102C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280E942E" w:rsidRDefault="00F6102C" w:rsidP="00F6102C" w:rsidR="00F6102C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Poslovni broj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: </w:t>
      </w:r>
      <w:r w:rsidRPr="00DB0156">
        <w:rPr>
          <w:rFonts w:cs="Arial" w:hAnsi="Arial" w:ascii="Arial"/>
          <w:sz w:val="22"/>
          <w:szCs w:val="22"/>
        </w:rPr>
        <w:t>St-</w:t>
      </w:r>
      <w:r>
        <w:rPr>
          <w:rFonts w:cs="Arial" w:hAnsi="Arial" w:ascii="Arial"/>
          <w:sz w:val="22"/>
          <w:szCs w:val="22"/>
        </w:rPr>
        <w:t>2170/2018</w:t>
      </w:r>
    </w:p>
    <w:p w14:textId="77777777" w14:paraId="52577044" w:rsidRDefault="00F6102C" w:rsidP="00F6102C" w:rsidR="00F6102C">
      <w:pPr>
        <w:rPr>
          <w:rFonts w:cs="Arial" w:hAnsi="Arial" w:ascii="Arial"/>
          <w:sz w:val="22"/>
          <w:szCs w:val="22"/>
          <w:lang w:val="hr-HR"/>
        </w:rPr>
      </w:pPr>
    </w:p>
    <w:p w14:textId="05E608F8" w14:paraId="7F7ACC72" w:rsidRDefault="00F6102C" w:rsidP="00F6102C" w:rsidR="00F6102C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Stečajni sudac: </w:t>
      </w:r>
      <w:r w:rsidR="003C29C5">
        <w:rPr>
          <w:rFonts w:cs="Arial" w:hAnsi="Arial" w:ascii="Arial"/>
          <w:sz w:val="22"/>
          <w:szCs w:val="22"/>
          <w:lang w:val="hr-HR"/>
        </w:rPr>
        <w:t>Marija Baukla Vugrinec</w:t>
      </w:r>
    </w:p>
    <w:p w14:textId="77777777" w14:paraId="25023943" w:rsidRDefault="00F6102C" w:rsidP="00F6102C" w:rsidR="00F6102C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615B7EF4" w:rsidRDefault="00F6102C" w:rsidP="00F6102C" w:rsidR="00F6102C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S</w:t>
      </w:r>
      <w:r>
        <w:rPr>
          <w:rFonts w:cs="Arial" w:hAnsi="Arial" w:ascii="Arial"/>
          <w:sz w:val="22"/>
          <w:szCs w:val="22"/>
          <w:lang w:val="hr-HR"/>
        </w:rPr>
        <w:t>tečajni dužnik</w:t>
      </w:r>
      <w:r w:rsidRPr="008C3999">
        <w:rPr>
          <w:rFonts w:cs="Arial" w:hAnsi="Arial" w:ascii="Arial"/>
          <w:sz w:val="22"/>
          <w:szCs w:val="22"/>
          <w:lang w:val="hr-HR"/>
        </w:rPr>
        <w:t>:</w:t>
      </w:r>
      <w:r>
        <w:rPr>
          <w:rFonts w:cs="Arial" w:hAnsi="Arial" w:ascii="Arial"/>
          <w:sz w:val="22"/>
          <w:szCs w:val="22"/>
          <w:lang w:val="hr-HR"/>
        </w:rPr>
        <w:t xml:space="preserve"> Stečajna masa iza KONDOL d.o.o.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u stečaju</w:t>
      </w:r>
    </w:p>
    <w:p w14:textId="77777777" w14:paraId="0E2238A6" w:rsidRDefault="00F6102C" w:rsidP="00F6102C" w:rsidR="00F6102C" w:rsidRPr="008C3999">
      <w:pPr>
        <w:ind w:left="1416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OIB: </w:t>
      </w:r>
      <w:r w:rsidRPr="003C29C5">
        <w:rPr>
          <w:rFonts w:cs="Arial" w:hAnsi="Arial" w:ascii="Arial"/>
          <w:sz w:val="22"/>
          <w:szCs w:val="22"/>
          <w:lang w:val="hr-HR"/>
        </w:rPr>
        <w:t>90573154813</w:t>
      </w:r>
    </w:p>
    <w:p w14:textId="77777777" w14:paraId="51E40242" w:rsidRDefault="00F6102C" w:rsidP="00F6102C" w:rsidR="00F6102C">
      <w:pPr>
        <w:ind w:firstLine="708"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Pavla Hatza 10</w:t>
      </w:r>
    </w:p>
    <w:p w14:textId="77777777" w14:paraId="33378288" w:rsidRDefault="00F6102C" w:rsidP="00F6102C" w:rsidR="00F6102C" w:rsidRPr="008C3999">
      <w:pPr>
        <w:ind w:firstLine="708"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Zagreb</w:t>
      </w:r>
    </w:p>
    <w:p w14:textId="17D0C78F" w14:paraId="3A85BBC1" w:rsidRDefault="000F111E" w:rsidR="000F111E">
      <w:pPr>
        <w:rPr>
          <w:rFonts w:cs="Arial" w:hAnsi="Arial" w:ascii="Arial"/>
          <w:sz w:val="22"/>
          <w:szCs w:val="22"/>
          <w:lang w:val="hr-HR"/>
        </w:rPr>
      </w:pPr>
    </w:p>
    <w:p w14:textId="3F1A0171" w14:paraId="3F8487B3" w:rsidRDefault="00CF470E" w:rsidR="00CF470E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Prilog: tablice prijavljenih tražbina</w:t>
      </w:r>
    </w:p>
    <w:p w14:textId="77777777" w14:paraId="4B4BB7A8" w:rsidRDefault="00CF470E" w:rsidR="00CF470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2F502516" w14:paraId="23D5ED4F" w:rsidRDefault="00211DA9" w:rsidP="00B9272F" w:rsidR="00D61054" w:rsidRPr="008C3999">
      <w:pPr>
        <w:jc w:val="center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PODNESAK STEČAJNOG UPRAVITELJA</w:t>
      </w:r>
    </w:p>
    <w:p w14:textId="77777777" w14:paraId="60FDB049" w:rsidRDefault="00D61054" w:rsidP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______________________________________________________________________________</w:t>
      </w:r>
    </w:p>
    <w:p w14:textId="77777777" w14:paraId="7F60D062" w:rsidRDefault="00D61054" w:rsidP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54642945" w:rsidRDefault="00A3366E" w:rsidP="00780584" w:rsidR="00A3366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56C7D8C" w14:paraId="61AC154A" w:rsidRDefault="00211DA9" w:rsidP="00780584" w:rsidR="00491BDD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upravitelj u prilogu dostavlja ispravljenu tablicu prijavljenih tražbina.</w:t>
      </w:r>
    </w:p>
    <w:p w14:textId="68163C92" w14:paraId="3E193515" w:rsidRDefault="00211DA9" w:rsidP="00780584" w:rsidR="00211DA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138707A" w14:paraId="381E93FE" w:rsidRDefault="00211DA9" w:rsidP="00780584" w:rsidR="00211DA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Predlaže se donijeti rješenje o odbacivanju prijave tražbina za dio prijavljenih tražbina od strane  vjerovnika i u iznosima kako slijedi u tablici niže:</w:t>
      </w:r>
    </w:p>
    <w:p w14:textId="13A5099F" w14:paraId="7D3FCCE9" w:rsidRDefault="00211DA9" w:rsidP="00780584" w:rsidR="00211DA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1897035" w14:paraId="3D6EDFB8" w:rsidRDefault="00211DA9" w:rsidP="00780584" w:rsidR="00211DA9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W w:type="dxa" w:w="7520"/>
        <w:tblLook w:val="04A0" w:noVBand="1" w:noHBand="0" w:lastColumn="0" w:firstColumn="1" w:lastRow="0" w:firstRow="1"/>
      </w:tblPr>
      <w:tblGrid>
        <w:gridCol w:w="1350"/>
        <w:gridCol w:w="1665"/>
        <w:gridCol w:w="1328"/>
        <w:gridCol w:w="1747"/>
        <w:gridCol w:w="1430"/>
      </w:tblGrid>
      <w:tr w14:textId="77777777" w14:paraId="70D8248C" w:rsidTr="00211DA9" w:rsidR="00211DA9" w:rsidRPr="00211DA9">
        <w:trPr>
          <w:trHeight w:val="2040"/>
        </w:trPr>
        <w:tc>
          <w:tcPr>
            <w:tcW w:type="dxa" w:w="11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10DED1E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Ime i prezime / tvrtka ili naziv vjerovnika / punomoćnik</w:t>
            </w:r>
          </w:p>
        </w:tc>
        <w:tc>
          <w:tcPr>
            <w:tcW w:type="dxa" w:w="16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4E6DFE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OIB vjerovnika</w:t>
            </w:r>
          </w:p>
        </w:tc>
        <w:tc>
          <w:tcPr>
            <w:tcW w:type="dxa" w:w="13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DE77CC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Adresa / sjedište vjerovnika</w:t>
            </w:r>
          </w:p>
        </w:tc>
        <w:tc>
          <w:tcPr>
            <w:tcW w:type="dxa" w:w="18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327415A4" w14:paraId="0EA6B4BD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dio prijavljene tražbine za  koji se predlaže donijeti rješenje o odbacivanju prijave tražbine</w:t>
            </w:r>
          </w:p>
        </w:tc>
        <w:tc>
          <w:tcPr>
            <w:tcW w:type="dxa" w:w="14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C707228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Razlog:</w:t>
            </w:r>
          </w:p>
        </w:tc>
      </w:tr>
      <w:tr w14:textId="77777777" w14:paraId="3BF6F60D" w:rsidTr="00211DA9" w:rsidR="00211DA9" w:rsidRPr="00211DA9">
        <w:trPr>
          <w:trHeight w:val="1020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EFEFBA8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HEP ELEKTRA d.o.o.</w:t>
            </w:r>
          </w:p>
        </w:tc>
        <w:tc>
          <w:tcPr>
            <w:tcW w:type="dxa" w:w="1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092BFC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43965974818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E90EC2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 xml:space="preserve">Zagreb, Ulica Grada Vukovara 37 </w:t>
            </w:r>
          </w:p>
        </w:tc>
        <w:tc>
          <w:tcPr>
            <w:tcW w:type="dxa" w:w="1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E7E265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 xml:space="preserve">2.896,03 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E52631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računi i kamate nakon otvaranja stečajnog postupka</w:t>
            </w:r>
          </w:p>
        </w:tc>
      </w:tr>
      <w:tr w14:textId="77777777" w14:paraId="2C7B2B7E" w:rsidTr="00211DA9" w:rsidR="00211DA9" w:rsidRPr="00211DA9">
        <w:trPr>
          <w:trHeight w:val="1785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4A18CF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lastRenderedPageBreak/>
              <w:t>HRVATSKE VODE pravna osoba za upravljanje vodama</w:t>
            </w:r>
          </w:p>
        </w:tc>
        <w:tc>
          <w:tcPr>
            <w:tcW w:type="dxa" w:w="1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1A666A3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28921383001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7BC3FDA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 xml:space="preserve">Zagreb, Ulica Grada Vukovara 220 </w:t>
            </w:r>
          </w:p>
        </w:tc>
        <w:tc>
          <w:tcPr>
            <w:tcW w:type="dxa" w:w="1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BEA505B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 xml:space="preserve">1.651,78 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7199BCE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kamata nakon otvaranja stečajnog postupka</w:t>
            </w:r>
          </w:p>
        </w:tc>
      </w:tr>
      <w:tr w14:textId="77777777" w14:paraId="6C1964E0" w:rsidTr="00211DA9" w:rsidR="00211DA9" w:rsidRPr="00211DA9">
        <w:trPr>
          <w:trHeight w:val="1020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C404BC8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GRAD ZAGREB</w:t>
            </w:r>
          </w:p>
        </w:tc>
        <w:tc>
          <w:tcPr>
            <w:tcW w:type="dxa" w:w="1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9A7E451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61817894937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EEB4CA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Zagreb, Trg Stjepana Radića 1</w:t>
            </w:r>
          </w:p>
        </w:tc>
        <w:tc>
          <w:tcPr>
            <w:tcW w:type="dxa" w:w="1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9AA085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 xml:space="preserve">5.405,40 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F0CE0D0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kamata nakon otvaranja stečajnog postupka</w:t>
            </w:r>
          </w:p>
        </w:tc>
      </w:tr>
      <w:tr w14:textId="77777777" w14:paraId="48443597" w:rsidTr="00211DA9" w:rsidR="00211DA9" w:rsidRPr="00211DA9">
        <w:trPr>
          <w:trHeight w:val="2550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3FD2FF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REPUBLIKA HRVATSKA, Ministarstvo financija, zastupana po ŽDO u Zagrebu</w:t>
            </w:r>
          </w:p>
        </w:tc>
        <w:tc>
          <w:tcPr>
            <w:tcW w:type="dxa" w:w="1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C8E5096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18633136487</w:t>
            </w:r>
          </w:p>
        </w:tc>
        <w:tc>
          <w:tcPr>
            <w:tcW w:type="dxa" w:w="13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B65D11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Zagreb, Savska cesta 41</w:t>
            </w:r>
          </w:p>
        </w:tc>
        <w:tc>
          <w:tcPr>
            <w:tcW w:type="dxa" w:w="1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11D0F18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 xml:space="preserve">670,70 </w:t>
            </w:r>
          </w:p>
        </w:tc>
        <w:tc>
          <w:tcPr>
            <w:tcW w:type="dxa" w:w="14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2D8F538" w:rsidRDefault="00211DA9" w:rsidP="00211DA9" w:rsidR="00211DA9" w:rsidRPr="00211DA9">
            <w:pPr>
              <w:suppressAutoHyphens w:val="false"/>
              <w:overflowPunct/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211DA9">
              <w:rPr>
                <w:rFonts w:cs="Arial" w:hAnsi="Arial" w:ascii="Arial"/>
                <w:color w:val="000000"/>
                <w:sz w:val="20"/>
                <w:szCs w:val="20"/>
                <w:lang w:eastAsia="hr-HR" w:val="hr-HR"/>
              </w:rPr>
              <w:t>kamata nakon otvaranja stečajnog postupka</w:t>
            </w:r>
          </w:p>
        </w:tc>
      </w:tr>
    </w:tbl>
    <w:p w14:textId="77777777" w14:paraId="70A27D57" w:rsidRDefault="00211DA9" w:rsidP="00780584" w:rsidR="00211DA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2E6F9742" w:rsidRDefault="00491BDD" w:rsidP="00780584" w:rsidR="00491BD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14061F96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>Stečajni upravitelj</w:t>
      </w:r>
    </w:p>
    <w:p w14:textId="77777777" w14:paraId="49F67277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 xml:space="preserve">   </w:t>
      </w:r>
    </w:p>
    <w:p w14:textId="77777777" w14:paraId="0E92292F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18429D69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>_______________</w:t>
      </w:r>
    </w:p>
    <w:p w14:textId="77777777" w14:paraId="4E9D7480" w:rsidRDefault="001E0606" w:rsidP="00780584" w:rsidR="001E0606" w:rsidRPr="008C3999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   Jelenko Lehki</w:t>
      </w:r>
    </w:p>
    <w:sectPr w:rsidSect="00214063" w:rsidR="001E0606" w:rsidRPr="008C3999">
      <w:footerReference w:type="default" r:id="rId10"/>
      <w:headerReference w:type="first" r:id="rId11"/>
      <w:footerReference w:type="first" r:id="rId12"/>
      <w:pgSz w:h="16838" w:w="11906"/>
      <w:pgMar w:gutter="0" w:footer="708" w:header="708" w:left="1134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371726A9" w:rsidRDefault="00DF7DAE" w:rsidP="000F111E" w:rsidR="00DF7DAE">
      <w:r>
        <w:separator/>
      </w:r>
    </w:p>
  </w:endnote>
  <w:endnote w:id="0" w:type="continuationSeparator">
    <w:p w14:textId="77777777" w14:paraId="554479D0" w:rsidRDefault="00DF7DAE" w:rsidP="000F111E" w:rsidR="00DF7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7216354"/>
      <w:docPartObj>
        <w:docPartGallery w:val="Page Numbers (Bottom of Page)"/>
        <w:docPartUnique/>
      </w:docPartObj>
    </w:sdtPr>
    <w:sdtEndPr>
      <w:rPr>
        <w:rFonts w:cs="Arial" w:hAnsi="Arial" w:ascii="Arial"/>
        <w:sz w:val="22"/>
        <w:szCs w:val="22"/>
      </w:rPr>
    </w:sdtEndPr>
    <w:sdtContent>
      <w:p w14:textId="2E677DB4" w14:paraId="3A05E4BA" w:rsidRDefault="001708BD" w:rsidR="001708BD" w:rsidRPr="0091291A">
        <w:pPr>
          <w:pStyle w:val="Podnoje"/>
          <w:jc w:val="right"/>
          <w:rPr>
            <w:rFonts w:cs="Arial" w:hAnsi="Arial" w:ascii="Arial"/>
            <w:sz w:val="22"/>
            <w:szCs w:val="22"/>
          </w:rPr>
        </w:pPr>
        <w:r w:rsidRPr="0091291A">
          <w:rPr>
            <w:rFonts w:cs="Arial" w:hAnsi="Arial" w:ascii="Arial"/>
            <w:sz w:val="22"/>
            <w:szCs w:val="22"/>
          </w:rPr>
          <w:fldChar w:fldCharType="begin"/>
        </w:r>
        <w:r w:rsidRPr="0091291A">
          <w:rPr>
            <w:rFonts w:cs="Arial" w:hAnsi="Arial" w:ascii="Arial"/>
            <w:sz w:val="22"/>
            <w:szCs w:val="22"/>
          </w:rPr>
          <w:instrText>PAGE   \* MERGEFORMAT</w:instrText>
        </w:r>
        <w:r w:rsidRPr="0091291A">
          <w:rPr>
            <w:rFonts w:cs="Arial" w:hAnsi="Arial" w:ascii="Arial"/>
            <w:sz w:val="22"/>
            <w:szCs w:val="22"/>
          </w:rPr>
          <w:fldChar w:fldCharType="separate"/>
        </w:r>
        <w:r w:rsidR="0087368F" w:rsidRPr="0087368F">
          <w:rPr>
            <w:rFonts w:cs="Arial" w:hAnsi="Arial" w:ascii="Arial"/>
            <w:noProof/>
            <w:sz w:val="22"/>
            <w:szCs w:val="22"/>
            <w:lang w:val="hr-HR"/>
          </w:rPr>
          <w:t>2</w:t>
        </w:r>
        <w:r w:rsidRPr="0091291A">
          <w:rPr>
            <w:rFonts w:cs="Arial" w:hAnsi="Arial" w:ascii="Arial"/>
            <w:sz w:val="22"/>
            <w:szCs w:val="22"/>
          </w:rPr>
          <w:fldChar w:fldCharType="end"/>
        </w:r>
      </w:p>
    </w:sdtContent>
  </w:sdt>
  <w:p w14:textId="77777777" w14:paraId="0F24938F" w:rsidRDefault="001708BD" w:rsidR="001708B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9849095"/>
      <w:docPartObj>
        <w:docPartGallery w:val="Page Numbers (Bottom of Page)"/>
        <w:docPartUnique/>
      </w:docPartObj>
    </w:sdtPr>
    <w:sdtEndPr>
      <w:rPr>
        <w:rFonts w:cs="Arial" w:hAnsi="Arial" w:ascii="Arial"/>
        <w:sz w:val="22"/>
        <w:szCs w:val="22"/>
      </w:rPr>
    </w:sdtEndPr>
    <w:sdtContent>
      <w:p w14:textId="3D5A7AC9" w14:paraId="697CB42A" w:rsidRDefault="001708BD" w:rsidR="001708BD" w:rsidRPr="00214063">
        <w:pPr>
          <w:pStyle w:val="Podnoje"/>
          <w:jc w:val="right"/>
          <w:rPr>
            <w:rFonts w:cs="Arial" w:hAnsi="Arial" w:ascii="Arial"/>
            <w:sz w:val="22"/>
            <w:szCs w:val="22"/>
          </w:rPr>
        </w:pPr>
        <w:r w:rsidRPr="00214063">
          <w:rPr>
            <w:rFonts w:cs="Arial" w:hAnsi="Arial" w:ascii="Arial"/>
            <w:sz w:val="22"/>
            <w:szCs w:val="22"/>
          </w:rPr>
          <w:fldChar w:fldCharType="begin"/>
        </w:r>
        <w:r w:rsidRPr="00214063">
          <w:rPr>
            <w:rFonts w:cs="Arial" w:hAnsi="Arial" w:ascii="Arial"/>
            <w:sz w:val="22"/>
            <w:szCs w:val="22"/>
          </w:rPr>
          <w:instrText>PAGE   \* MERGEFORMAT</w:instrText>
        </w:r>
        <w:r w:rsidRPr="00214063">
          <w:rPr>
            <w:rFonts w:cs="Arial" w:hAnsi="Arial" w:ascii="Arial"/>
            <w:sz w:val="22"/>
            <w:szCs w:val="22"/>
          </w:rPr>
          <w:fldChar w:fldCharType="separate"/>
        </w:r>
        <w:r w:rsidR="0087368F" w:rsidRPr="0087368F">
          <w:rPr>
            <w:rFonts w:cs="Arial" w:hAnsi="Arial" w:ascii="Arial"/>
            <w:noProof/>
            <w:sz w:val="22"/>
            <w:szCs w:val="22"/>
            <w:lang w:val="hr-HR"/>
          </w:rPr>
          <w:t>1</w:t>
        </w:r>
        <w:r w:rsidRPr="00214063">
          <w:rPr>
            <w:rFonts w:cs="Arial" w:hAnsi="Arial" w:ascii="Arial"/>
            <w:sz w:val="22"/>
            <w:szCs w:val="22"/>
          </w:rPr>
          <w:fldChar w:fldCharType="end"/>
        </w:r>
      </w:p>
    </w:sdtContent>
  </w:sdt>
  <w:p w14:textId="77777777" w14:paraId="701891B6" w:rsidRDefault="001708BD" w:rsidR="001708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1711750" w:rsidRDefault="00DF7DAE" w:rsidP="000F111E" w:rsidR="00DF7DAE">
      <w:r>
        <w:separator/>
      </w:r>
    </w:p>
  </w:footnote>
  <w:footnote w:id="0" w:type="continuationSeparator">
    <w:p w14:textId="77777777" w14:paraId="3D296C4C" w:rsidRDefault="00DF7DAE" w:rsidP="000F111E" w:rsidR="00DF7D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6D3045A" w:rsidRDefault="001708BD" w:rsidP="00214063" w:rsidR="001708BD">
    <w:pPr>
      <w:jc w:val="center"/>
      <w:rPr>
        <w:rFonts w:cs="Arial" w:hAnsi="Arial" w:ascii="Arial"/>
        <w:sz w:val="20"/>
        <w:szCs w:val="20"/>
      </w:rPr>
    </w:pPr>
    <w:r>
      <w:rPr>
        <w:rFonts w:cs="Arial" w:hAnsi="Arial" w:ascii="Arial"/>
        <w:b/>
      </w:rPr>
      <w:t>STEČAJNI UPRAVITELJ JELENKO LEHKI</w:t>
    </w:r>
    <w:r>
      <w:rPr>
        <w:rFonts w:cs="Arial" w:hAnsi="Arial" w:ascii="Arial"/>
        <w:b/>
      </w:rPr>
      <w:br/>
    </w:r>
    <w:r>
      <w:rPr>
        <w:rFonts w:cs="Arial" w:hAnsi="Arial" w:ascii="Arial"/>
        <w:sz w:val="20"/>
        <w:szCs w:val="20"/>
      </w:rPr>
      <w:t>10000</w:t>
    </w:r>
    <w:r>
      <w:rPr>
        <w:rFonts w:cs="Arial" w:hAnsi="Arial" w:ascii="Arial"/>
        <w:b/>
      </w:rPr>
      <w:t xml:space="preserve"> </w:t>
    </w:r>
    <w:r>
      <w:rPr>
        <w:rFonts w:cs="Arial" w:hAnsi="Arial" w:ascii="Arial"/>
        <w:sz w:val="20"/>
        <w:szCs w:val="20"/>
      </w:rPr>
      <w:t>Zagreb, Pavla Hatza 10, Tel. 01 88 953 68  –  Fax. 01 88 953 64  –  Mob. 098 16 394 16</w:t>
    </w:r>
  </w:p>
  <w:p w14:textId="77777777" w14:paraId="385AB747" w:rsidRDefault="001708BD" w:rsidP="00214063" w:rsidR="001708BD" w:rsidRPr="00DB0156">
    <w:pPr>
      <w:jc w:val="center"/>
      <w:rPr>
        <w:rFonts w:cs="Arial" w:hAnsi="Arial" w:ascii="Arial"/>
        <w:sz w:val="20"/>
        <w:szCs w:val="20"/>
        <w:lang w:val="it-IT"/>
      </w:rPr>
    </w:pPr>
    <w:r w:rsidRPr="00DB0156">
      <w:rPr>
        <w:rFonts w:cs="Arial" w:hAnsi="Arial" w:ascii="Arial"/>
        <w:sz w:val="20"/>
        <w:szCs w:val="20"/>
        <w:lang w:val="it-IT"/>
      </w:rPr>
      <w:t>e-mail. j.lehki@odvjetnik-lehki.hr</w:t>
    </w:r>
  </w:p>
  <w:p w14:textId="77777777" w14:paraId="0B35FCAF" w:rsidRDefault="001708BD" w:rsidP="00214063" w:rsidR="001708BD">
    <w:pPr>
      <w:jc w:val="center"/>
      <w:rPr>
        <w:rFonts w:cs="Arial" w:hAnsi="Arial" w:ascii="Arial"/>
        <w:sz w:val="20"/>
        <w:szCs w:val="20"/>
      </w:rPr>
    </w:pPr>
    <w:r>
      <w:rPr>
        <w:rFonts w:cs="Arial" w:hAnsi="Arial" w:ascii="Arial"/>
        <w:sz w:val="20"/>
        <w:szCs w:val="20"/>
      </w:rPr>
      <w:t>_____________________________________________________________________________________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655"/>
    <w:multiLevelType w:val="hybridMultilevel"/>
    <w:tmpl w:val="8048C2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D3315F"/>
    <w:multiLevelType w:val="hybridMultilevel"/>
    <w:tmpl w:val="61AA3A2E"/>
    <w:lvl w:tplc="19C6298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57C3D69"/>
    <w:multiLevelType w:val="hybridMultilevel"/>
    <w:tmpl w:val="02FC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BA351F"/>
    <w:multiLevelType w:val="hybridMultilevel"/>
    <w:tmpl w:val="0EFE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7825B6"/>
    <w:multiLevelType w:val="hybridMultilevel"/>
    <w:tmpl w:val="237EDB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078F0"/>
    <w:multiLevelType w:val="hybridMultilevel"/>
    <w:tmpl w:val="43407C92"/>
    <w:lvl w:tplc="636A7764" w:ilvl="0">
      <w:start w:val="1"/>
      <w:numFmt w:val="decimal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DF6CB4"/>
    <w:multiLevelType w:val="hybridMultilevel"/>
    <w:tmpl w:val="F04676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590359"/>
    <w:multiLevelType w:val="hybridMultilevel"/>
    <w:tmpl w:val="DD301E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703D12"/>
    <w:multiLevelType w:val="hybridMultilevel"/>
    <w:tmpl w:val="AB5A3D08"/>
    <w:lvl w:tplc="A9C44C22" w:ilvl="0">
      <w:start w:val="1"/>
      <w:numFmt w:val="decimal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11E"/>
    <w:rsid w:val="00015196"/>
    <w:rsid w:val="00070C22"/>
    <w:rsid w:val="000A2476"/>
    <w:rsid w:val="000C0701"/>
    <w:rsid w:val="000C7956"/>
    <w:rsid w:val="000C7E03"/>
    <w:rsid w:val="000E73C8"/>
    <w:rsid w:val="000F111E"/>
    <w:rsid w:val="000F45F8"/>
    <w:rsid w:val="000F7BE7"/>
    <w:rsid w:val="00104588"/>
    <w:rsid w:val="00104D6D"/>
    <w:rsid w:val="0010514E"/>
    <w:rsid w:val="001167BE"/>
    <w:rsid w:val="00130944"/>
    <w:rsid w:val="001342D8"/>
    <w:rsid w:val="001565EF"/>
    <w:rsid w:val="001708BD"/>
    <w:rsid w:val="00191984"/>
    <w:rsid w:val="0019636D"/>
    <w:rsid w:val="001B2B48"/>
    <w:rsid w:val="001B2EB1"/>
    <w:rsid w:val="001C1930"/>
    <w:rsid w:val="001C6C6E"/>
    <w:rsid w:val="001C738A"/>
    <w:rsid w:val="001E0606"/>
    <w:rsid w:val="001F21D3"/>
    <w:rsid w:val="001F6175"/>
    <w:rsid w:val="00211DA9"/>
    <w:rsid w:val="00212E36"/>
    <w:rsid w:val="00214063"/>
    <w:rsid w:val="00237482"/>
    <w:rsid w:val="002442E8"/>
    <w:rsid w:val="00256D29"/>
    <w:rsid w:val="00274FFE"/>
    <w:rsid w:val="00285233"/>
    <w:rsid w:val="002976AA"/>
    <w:rsid w:val="002A2C32"/>
    <w:rsid w:val="002B277B"/>
    <w:rsid w:val="002D08AC"/>
    <w:rsid w:val="002D42F6"/>
    <w:rsid w:val="002D7F4A"/>
    <w:rsid w:val="002E7F3B"/>
    <w:rsid w:val="002F7C0E"/>
    <w:rsid w:val="00301127"/>
    <w:rsid w:val="00305201"/>
    <w:rsid w:val="003056CD"/>
    <w:rsid w:val="003079A3"/>
    <w:rsid w:val="00315BDE"/>
    <w:rsid w:val="003665D7"/>
    <w:rsid w:val="00373909"/>
    <w:rsid w:val="00377812"/>
    <w:rsid w:val="003821C3"/>
    <w:rsid w:val="0039405C"/>
    <w:rsid w:val="003C29C5"/>
    <w:rsid w:val="003D31A7"/>
    <w:rsid w:val="003E31B0"/>
    <w:rsid w:val="003E5CA5"/>
    <w:rsid w:val="004107D9"/>
    <w:rsid w:val="004177C3"/>
    <w:rsid w:val="00421669"/>
    <w:rsid w:val="00421ED8"/>
    <w:rsid w:val="0043288D"/>
    <w:rsid w:val="00434ABA"/>
    <w:rsid w:val="0045038F"/>
    <w:rsid w:val="00460AAA"/>
    <w:rsid w:val="00480359"/>
    <w:rsid w:val="00483DB3"/>
    <w:rsid w:val="00486178"/>
    <w:rsid w:val="00491BDD"/>
    <w:rsid w:val="0049795D"/>
    <w:rsid w:val="004B035E"/>
    <w:rsid w:val="004C7304"/>
    <w:rsid w:val="004F1127"/>
    <w:rsid w:val="00506793"/>
    <w:rsid w:val="0051733D"/>
    <w:rsid w:val="005249FA"/>
    <w:rsid w:val="0053716C"/>
    <w:rsid w:val="005765FB"/>
    <w:rsid w:val="00580D36"/>
    <w:rsid w:val="00590E7B"/>
    <w:rsid w:val="005A2B1B"/>
    <w:rsid w:val="005A6DCE"/>
    <w:rsid w:val="005B100B"/>
    <w:rsid w:val="005D2747"/>
    <w:rsid w:val="005D2BD9"/>
    <w:rsid w:val="005F3A88"/>
    <w:rsid w:val="005F5A1C"/>
    <w:rsid w:val="0060439F"/>
    <w:rsid w:val="006152CB"/>
    <w:rsid w:val="00631128"/>
    <w:rsid w:val="00657C82"/>
    <w:rsid w:val="006702E0"/>
    <w:rsid w:val="00687ACB"/>
    <w:rsid w:val="006A5A93"/>
    <w:rsid w:val="0075392E"/>
    <w:rsid w:val="0075397F"/>
    <w:rsid w:val="0075547D"/>
    <w:rsid w:val="00761C18"/>
    <w:rsid w:val="00761E86"/>
    <w:rsid w:val="00780584"/>
    <w:rsid w:val="00783D37"/>
    <w:rsid w:val="00792A08"/>
    <w:rsid w:val="0079337F"/>
    <w:rsid w:val="00793BED"/>
    <w:rsid w:val="00797185"/>
    <w:rsid w:val="00797709"/>
    <w:rsid w:val="007C0692"/>
    <w:rsid w:val="007C3EFF"/>
    <w:rsid w:val="007D5EEF"/>
    <w:rsid w:val="007E5FD2"/>
    <w:rsid w:val="007F0217"/>
    <w:rsid w:val="007F27D1"/>
    <w:rsid w:val="00836A8D"/>
    <w:rsid w:val="00840DBD"/>
    <w:rsid w:val="0086564F"/>
    <w:rsid w:val="0087368F"/>
    <w:rsid w:val="0088252D"/>
    <w:rsid w:val="008903C7"/>
    <w:rsid w:val="008A5F51"/>
    <w:rsid w:val="008B0997"/>
    <w:rsid w:val="008C1AD0"/>
    <w:rsid w:val="008C3999"/>
    <w:rsid w:val="008D7128"/>
    <w:rsid w:val="008E0DB6"/>
    <w:rsid w:val="008E1CBE"/>
    <w:rsid w:val="008E5575"/>
    <w:rsid w:val="008F25E4"/>
    <w:rsid w:val="00903484"/>
    <w:rsid w:val="00904C43"/>
    <w:rsid w:val="0091291A"/>
    <w:rsid w:val="00926205"/>
    <w:rsid w:val="009329D6"/>
    <w:rsid w:val="0094639B"/>
    <w:rsid w:val="00954C93"/>
    <w:rsid w:val="00954CA0"/>
    <w:rsid w:val="00961E6B"/>
    <w:rsid w:val="0096375F"/>
    <w:rsid w:val="0097185F"/>
    <w:rsid w:val="009820AC"/>
    <w:rsid w:val="00987DFB"/>
    <w:rsid w:val="009E2630"/>
    <w:rsid w:val="009E5CA7"/>
    <w:rsid w:val="009F5891"/>
    <w:rsid w:val="00A12059"/>
    <w:rsid w:val="00A25620"/>
    <w:rsid w:val="00A3366E"/>
    <w:rsid w:val="00A5664E"/>
    <w:rsid w:val="00A65D96"/>
    <w:rsid w:val="00A67299"/>
    <w:rsid w:val="00A71A35"/>
    <w:rsid w:val="00AA7545"/>
    <w:rsid w:val="00AB112C"/>
    <w:rsid w:val="00AC0FD5"/>
    <w:rsid w:val="00AC2357"/>
    <w:rsid w:val="00AE3AB9"/>
    <w:rsid w:val="00B234C1"/>
    <w:rsid w:val="00B32C19"/>
    <w:rsid w:val="00B52A9E"/>
    <w:rsid w:val="00B550ED"/>
    <w:rsid w:val="00B604A6"/>
    <w:rsid w:val="00B77601"/>
    <w:rsid w:val="00B9272F"/>
    <w:rsid w:val="00BA20D8"/>
    <w:rsid w:val="00BB40C9"/>
    <w:rsid w:val="00BC2B45"/>
    <w:rsid w:val="00BD29BD"/>
    <w:rsid w:val="00BE7EE3"/>
    <w:rsid w:val="00C04729"/>
    <w:rsid w:val="00C205E6"/>
    <w:rsid w:val="00C2578D"/>
    <w:rsid w:val="00C32518"/>
    <w:rsid w:val="00C57E22"/>
    <w:rsid w:val="00C606AE"/>
    <w:rsid w:val="00C65206"/>
    <w:rsid w:val="00C918D3"/>
    <w:rsid w:val="00CC0D17"/>
    <w:rsid w:val="00CC5601"/>
    <w:rsid w:val="00CC698A"/>
    <w:rsid w:val="00CD7035"/>
    <w:rsid w:val="00CF470E"/>
    <w:rsid w:val="00D03710"/>
    <w:rsid w:val="00D20573"/>
    <w:rsid w:val="00D20DA7"/>
    <w:rsid w:val="00D21AB8"/>
    <w:rsid w:val="00D33A8C"/>
    <w:rsid w:val="00D45005"/>
    <w:rsid w:val="00D50E58"/>
    <w:rsid w:val="00D52D91"/>
    <w:rsid w:val="00D61054"/>
    <w:rsid w:val="00D83C0D"/>
    <w:rsid w:val="00D87BC6"/>
    <w:rsid w:val="00DB0156"/>
    <w:rsid w:val="00DC2CD7"/>
    <w:rsid w:val="00DC3D40"/>
    <w:rsid w:val="00DD10A6"/>
    <w:rsid w:val="00DD3840"/>
    <w:rsid w:val="00DF1D6E"/>
    <w:rsid w:val="00DF7DAE"/>
    <w:rsid w:val="00E02A06"/>
    <w:rsid w:val="00E2029E"/>
    <w:rsid w:val="00E41078"/>
    <w:rsid w:val="00E54BDB"/>
    <w:rsid w:val="00E67B02"/>
    <w:rsid w:val="00E74780"/>
    <w:rsid w:val="00E75731"/>
    <w:rsid w:val="00E910E8"/>
    <w:rsid w:val="00EA30F2"/>
    <w:rsid w:val="00EC45F8"/>
    <w:rsid w:val="00EC7F83"/>
    <w:rsid w:val="00ED1668"/>
    <w:rsid w:val="00ED2FE0"/>
    <w:rsid w:val="00EF1EC6"/>
    <w:rsid w:val="00F03C3C"/>
    <w:rsid w:val="00F1789B"/>
    <w:rsid w:val="00F230E3"/>
    <w:rsid w:val="00F32C85"/>
    <w:rsid w:val="00F3339B"/>
    <w:rsid w:val="00F45784"/>
    <w:rsid w:val="00F6102C"/>
    <w:rsid w:val="00F65B35"/>
    <w:rsid w:val="00F87D09"/>
    <w:rsid w:val="00F97C7F"/>
    <w:rsid w:val="00FA43A6"/>
    <w:rsid w:val="00FB54A3"/>
    <w:rsid w:val="00FE4E8F"/>
    <w:rsid w:val="00FE59D7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6439A00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3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11E"/>
    <w:pPr>
      <w:suppressAutoHyphens/>
      <w:overflowPunct w:val="false"/>
      <w:spacing w:lineRule="auto" w:line="240" w:after="0"/>
    </w:pPr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111E"/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111E"/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styleId="Odlomakpopisa" w:type="paragraph">
    <w:name w:val="List Paragraph"/>
    <w:basedOn w:val="Normal"/>
    <w:uiPriority w:val="34"/>
    <w:qFormat/>
    <w:rsid w:val="00D61054"/>
    <w:pPr>
      <w:ind w:left="720"/>
      <w:contextualSpacing/>
    </w:pPr>
  </w:style>
  <w:style w:customStyle="true" w:styleId="input-large" w:type="character">
    <w:name w:val="input-large"/>
    <w:basedOn w:val="Zadanifontodlomka"/>
    <w:rsid w:val="00B32C19"/>
  </w:style>
  <w:style w:styleId="Hiperveza" w:type="character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styleId="Reetkatablice" w:type="table">
    <w:name w:val="Table Grid"/>
    <w:basedOn w:val="Obinatablica"/>
    <w:uiPriority w:val="39"/>
    <w:rsid w:val="00D87BC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08A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08AC"/>
    <w:rPr>
      <w:rFonts w:cs="Segoe UI" w:eastAsia="Times New Roman" w:hAnsi="Segoe UI" w:ascii="Segoe UI"/>
      <w:color w:val="00000A"/>
      <w:sz w:val="18"/>
      <w:szCs w:val="18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873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6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68F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68F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68F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11E"/>
    <w:pPr>
      <w:suppressAutoHyphens/>
      <w:overflowPunct w:val="0"/>
      <w:spacing w:after="0" w:line="240" w:lineRule="auto"/>
    </w:pPr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111E"/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111E"/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styleId="Odlomakpopisa" w:type="paragraph">
    <w:name w:val="List Paragraph"/>
    <w:basedOn w:val="Normal"/>
    <w:uiPriority w:val="34"/>
    <w:qFormat/>
    <w:rsid w:val="00D61054"/>
    <w:pPr>
      <w:ind w:left="720"/>
      <w:contextualSpacing/>
    </w:pPr>
  </w:style>
  <w:style w:customStyle="1" w:styleId="input-large" w:type="character">
    <w:name w:val="input-large"/>
    <w:basedOn w:val="Zadanifontodlomka"/>
    <w:rsid w:val="00B32C19"/>
  </w:style>
  <w:style w:styleId="Hiperveza" w:type="character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styleId="Reetkatablice" w:type="table">
    <w:name w:val="Table Grid"/>
    <w:basedOn w:val="Obinatablica"/>
    <w:uiPriority w:val="39"/>
    <w:rsid w:val="00D87BC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08AC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08AC"/>
    <w:rPr>
      <w:rFonts w:ascii="Segoe UI" w:cs="Segoe UI" w:eastAsia="Times New Roman" w:hAnsi="Segoe UI"/>
      <w:color w:val="00000A"/>
      <w:sz w:val="18"/>
      <w:szCs w:val="18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873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6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68F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68F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68F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8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7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64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13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98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00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9A4FDD-C2EF-43DF-9406-31FD7307FF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184</properties:Words>
  <properties:Characters>1261</properties:Characters>
  <properties:Lines>121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2019-04-15T12:46:00Z</dcterms:created>
  <dc:creator>Jelenko Lehki</dc:creator>
  <dc:description/>
  <cp:keywords/>
  <cp:lastModifiedBy>Tanja Štraubert</cp:lastModifiedBy>
  <cp:lastPrinted>2018-04-13T07:34:00Z</cp:lastPrinted>
  <dcterms:modified xmlns:xsi="http://www.w3.org/2001/XMLSchema-instance" xsi:type="dcterms:W3CDTF">2019-04-23T09:39:00Z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St-2170/2018-16 / Podnesak - Podnesak (Kondol - podnesak sud - 15-04-2019.docx)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