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5ffe" w14:paraId="3045ffe" w:rsidRDefault="0086044F" w:rsidP="00C84F23" w:rsidR="0086044F" w:rsidRPr="0086044F">
      <w:pPr>
        <w:spacing w:lineRule="auto" w:line="276"/>
        <w:ind w:left="708"/>
        <w15:collapsed w:val="false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86044F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86044F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6044F" w:rsidP="00C84F23" w:rsidR="0086044F" w:rsidRPr="0086044F">
      <w:pPr>
        <w:ind w:left="708"/>
      </w:pPr>
      <w:r w:rsidRPr="0086044F">
        <w:t xml:space="preserve">        Republika Hrvatska</w:t>
      </w:r>
    </w:p>
    <w:p w:rsidRDefault="0086044F" w:rsidP="00C84F23" w:rsidR="0086044F" w:rsidRPr="0086044F">
      <w:pPr>
        <w:ind w:left="708"/>
      </w:pPr>
      <w:r w:rsidRPr="0086044F">
        <w:t xml:space="preserve">      Trgovački sud u Zadru</w:t>
      </w:r>
    </w:p>
    <w:p w:rsidRDefault="0086044F" w:rsidP="00C84F23" w:rsidR="0086044F" w:rsidRPr="0086044F">
      <w:pPr>
        <w:ind w:left="708"/>
      </w:pPr>
      <w:r w:rsidRPr="0086044F">
        <w:t>Zadar, Dr. Franje Tuđmana 35</w:t>
      </w:r>
    </w:p>
    <w:p w:rsidRDefault="00272916" w:rsidP="00C84F23" w:rsidR="00272916" w:rsidRPr="001D58C0">
      <w:pPr>
        <w:ind w:firstLine="708"/>
      </w:pPr>
      <w:r w:rsidRPr="001D58C0">
        <w:t xml:space="preserve"> </w:t>
      </w:r>
    </w:p>
    <w:p w:rsidRDefault="008F79E4" w:rsidP="00272916" w:rsidR="008F79E4">
      <w:pPr>
        <w:jc w:val="center"/>
      </w:pPr>
    </w:p>
    <w:p w:rsidRDefault="008F79E4" w:rsidP="00272916" w:rsidR="00272916" w:rsidRPr="001D58C0">
      <w:pPr>
        <w:jc w:val="center"/>
      </w:pPr>
      <w:r>
        <w:t>R E P U B L I K A   H R V A T S K A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both"/>
      </w:pPr>
    </w:p>
    <w:p w:rsidRDefault="00F7062D" w:rsidP="00272916" w:rsidR="00272916" w:rsidRPr="001D58C0">
      <w:pPr>
        <w:ind w:firstLine="708"/>
        <w:jc w:val="both"/>
      </w:pPr>
      <w:r w:rsidRPr="00C5253E">
        <w:t xml:space="preserve">Trgovački sud u Zadru, po sutkinji Tini Grgas, u stečajnom postupku nad stečajnim dužnikom </w:t>
      </w:r>
      <w:r w:rsidR="0086044F">
        <w:t>Stečajna masa iza POL</w:t>
      </w:r>
      <w:r w:rsidR="00C84F23">
        <w:t>JOPRIVREDNA ZADRUGA BILI BRIG-</w:t>
      </w:r>
      <w:r w:rsidR="0086044F">
        <w:t xml:space="preserve">VISOVAC u stečaju sa sjedištem </w:t>
      </w:r>
      <w:r w:rsidRPr="00C5253E">
        <w:t>u Za</w:t>
      </w:r>
      <w:r w:rsidR="0086044F">
        <w:t>grebu</w:t>
      </w:r>
      <w:r w:rsidRPr="00C5253E">
        <w:t xml:space="preserve">, </w:t>
      </w:r>
      <w:proofErr w:type="spellStart"/>
      <w:r w:rsidR="0086044F">
        <w:t>Klenovac</w:t>
      </w:r>
      <w:proofErr w:type="spellEnd"/>
      <w:r w:rsidR="0086044F">
        <w:t xml:space="preserve"> 5</w:t>
      </w:r>
      <w:r w:rsidRPr="00C5253E">
        <w:t xml:space="preserve">, OIB: </w:t>
      </w:r>
      <w:r w:rsidR="0086044F">
        <w:t>91443486729</w:t>
      </w:r>
      <w:r w:rsidRPr="00C5253E">
        <w:t xml:space="preserve">, zastupanom po stečajnoj upraviteljici </w:t>
      </w:r>
      <w:r w:rsidR="0086044F">
        <w:t>Sandri Gregorić Jelinek i</w:t>
      </w:r>
      <w:r w:rsidRPr="00C5253E">
        <w:t xml:space="preserve">z </w:t>
      </w:r>
      <w:r w:rsidR="0086044F">
        <w:t>Zagreba</w:t>
      </w:r>
      <w:r w:rsidR="00272916" w:rsidRPr="001D58C0">
        <w:t xml:space="preserve">, </w:t>
      </w:r>
      <w:r w:rsidR="0086044F">
        <w:t>22</w:t>
      </w:r>
      <w:r w:rsidR="00A5774F">
        <w:t xml:space="preserve">. </w:t>
      </w:r>
      <w:r w:rsidR="0086044F">
        <w:t>svibnja</w:t>
      </w:r>
      <w:r w:rsidR="008C564C">
        <w:t xml:space="preserve"> 201</w:t>
      </w:r>
      <w:r w:rsidR="0086044F">
        <w:t>8</w:t>
      </w:r>
      <w:r w:rsidR="00C84F23">
        <w:t>.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8F79E4" w:rsidR="00C84F23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C84F23">
        <w:rPr>
          <w:szCs w:val="24"/>
        </w:rPr>
        <w:t>, Regionalnom centru Split,</w:t>
      </w:r>
      <w:r w:rsidRPr="001D58C0">
        <w:rPr>
          <w:szCs w:val="24"/>
        </w:rPr>
        <w:t xml:space="preserve"> postupiti po </w:t>
      </w:r>
      <w:r w:rsidR="00BF2E70">
        <w:rPr>
          <w:szCs w:val="24"/>
        </w:rPr>
        <w:t xml:space="preserve">zaključku i </w:t>
      </w:r>
      <w:r w:rsidRPr="001D58C0">
        <w:rPr>
          <w:szCs w:val="24"/>
        </w:rPr>
        <w:t>zahtjevu</w:t>
      </w:r>
      <w:r w:rsidR="008F79E4">
        <w:rPr>
          <w:szCs w:val="24"/>
        </w:rPr>
        <w:t xml:space="preserve"> ovog suda poslovni broj 3. </w:t>
      </w:r>
      <w:r w:rsidR="008F79E4" w:rsidRPr="001D58C0">
        <w:rPr>
          <w:szCs w:val="24"/>
        </w:rPr>
        <w:t>St</w:t>
      </w:r>
      <w:r w:rsidR="008F79E4">
        <w:rPr>
          <w:szCs w:val="24"/>
        </w:rPr>
        <w:t>-</w:t>
      </w:r>
      <w:r w:rsidR="0086044F">
        <w:rPr>
          <w:szCs w:val="24"/>
        </w:rPr>
        <w:t>1079/16-44</w:t>
      </w:r>
      <w:r w:rsidR="008F79E4" w:rsidRPr="001D58C0">
        <w:rPr>
          <w:szCs w:val="24"/>
        </w:rPr>
        <w:t xml:space="preserve"> od </w:t>
      </w:r>
      <w:r w:rsidR="0086044F">
        <w:rPr>
          <w:szCs w:val="24"/>
        </w:rPr>
        <w:t>8</w:t>
      </w:r>
      <w:r w:rsidR="008F79E4">
        <w:rPr>
          <w:szCs w:val="24"/>
        </w:rPr>
        <w:t xml:space="preserve">. </w:t>
      </w:r>
      <w:r w:rsidR="0086044F">
        <w:rPr>
          <w:szCs w:val="24"/>
        </w:rPr>
        <w:t>prosinca</w:t>
      </w:r>
      <w:r w:rsidR="008F79E4">
        <w:rPr>
          <w:szCs w:val="24"/>
        </w:rPr>
        <w:t xml:space="preserve"> 2017. </w:t>
      </w:r>
      <w:r w:rsidRPr="001D58C0">
        <w:rPr>
          <w:szCs w:val="24"/>
        </w:rPr>
        <w:t xml:space="preserve">za prodaju </w:t>
      </w:r>
      <w:r w:rsidR="00C84F23">
        <w:rPr>
          <w:szCs w:val="24"/>
        </w:rPr>
        <w:t xml:space="preserve">predmetnih </w:t>
      </w:r>
      <w:r w:rsidRPr="001D58C0">
        <w:rPr>
          <w:szCs w:val="24"/>
        </w:rPr>
        <w:t>nekretnina</w:t>
      </w:r>
      <w:r w:rsidR="008F79E4">
        <w:rPr>
          <w:szCs w:val="24"/>
        </w:rPr>
        <w:t xml:space="preserve"> </w:t>
      </w:r>
      <w:r w:rsidR="00C84F23">
        <w:rPr>
          <w:szCs w:val="24"/>
        </w:rPr>
        <w:t xml:space="preserve">u vlasništvu uvodno označenog </w:t>
      </w:r>
      <w:r w:rsidR="008F79E4">
        <w:rPr>
          <w:szCs w:val="24"/>
        </w:rPr>
        <w:t>stečajnog dužnika</w:t>
      </w:r>
      <w:r w:rsidR="00C84F23">
        <w:rPr>
          <w:szCs w:val="24"/>
        </w:rPr>
        <w:t>.</w:t>
      </w:r>
    </w:p>
    <w:p w:rsidRDefault="00C84F23" w:rsidP="00C84F23" w:rsidR="00C84F23" w:rsidRPr="00A44714">
      <w:pPr>
        <w:pStyle w:val="Tijeloteksta"/>
        <w:ind w:firstLine="708"/>
        <w:rPr>
          <w:szCs w:val="24"/>
        </w:rPr>
      </w:pPr>
      <w:r w:rsidRPr="00A44714">
        <w:rPr>
          <w:szCs w:val="24"/>
        </w:rPr>
        <w:t xml:space="preserve">II. Troškovi </w:t>
      </w:r>
      <w:r>
        <w:rPr>
          <w:szCs w:val="24"/>
        </w:rPr>
        <w:t xml:space="preserve">provedbe prodaje predmetnih nekretnina u </w:t>
      </w:r>
      <w:r w:rsidRPr="00A44714">
        <w:rPr>
          <w:szCs w:val="24"/>
        </w:rPr>
        <w:t>vlasništvu stečajnog dužnika koju provodi nadležna</w:t>
      </w:r>
      <w:r>
        <w:rPr>
          <w:szCs w:val="24"/>
        </w:rPr>
        <w:t xml:space="preserve"> jedinica Financijske agencije </w:t>
      </w:r>
      <w:r w:rsidRPr="00A44714">
        <w:rPr>
          <w:szCs w:val="24"/>
        </w:rPr>
        <w:t xml:space="preserve">elektroničkom javnom dražbom namiriti </w:t>
      </w:r>
      <w:r>
        <w:rPr>
          <w:szCs w:val="24"/>
        </w:rPr>
        <w:t xml:space="preserve">će se iz postignute kupovnine predmeta prodaje. 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BF2E70">
      <w:pPr>
        <w:jc w:val="both"/>
      </w:pPr>
      <w:r w:rsidRPr="001D58C0">
        <w:tab/>
        <w:t>Rješenjem ovog</w:t>
      </w:r>
      <w:r w:rsidR="00C84F23">
        <w:t>a</w:t>
      </w:r>
      <w:r w:rsidRPr="001D58C0">
        <w:t xml:space="preserve"> </w:t>
      </w:r>
      <w:r w:rsidR="008F79E4">
        <w:t>suda</w:t>
      </w:r>
      <w:r w:rsidRPr="001D58C0">
        <w:t xml:space="preserve"> posl.</w:t>
      </w:r>
      <w:r w:rsidR="00BF2E70">
        <w:t xml:space="preserve"> </w:t>
      </w:r>
      <w:r w:rsidRPr="001D58C0">
        <w:t>br.</w:t>
      </w:r>
      <w:r w:rsidR="00F7062D">
        <w:t xml:space="preserve"> 3</w:t>
      </w:r>
      <w:r w:rsidRPr="001D58C0">
        <w:t xml:space="preserve"> St-</w:t>
      </w:r>
      <w:r w:rsidR="0086044F">
        <w:t>773</w:t>
      </w:r>
      <w:r w:rsidR="000A52DE">
        <w:t>/</w:t>
      </w:r>
      <w:r w:rsidR="00F7062D">
        <w:t>1</w:t>
      </w:r>
      <w:r w:rsidR="0086044F">
        <w:t>5</w:t>
      </w:r>
      <w:r>
        <w:t>-</w:t>
      </w:r>
      <w:r w:rsidR="0086044F">
        <w:t>13</w:t>
      </w:r>
      <w:r w:rsidR="009D180C">
        <w:t xml:space="preserve"> od </w:t>
      </w:r>
      <w:r w:rsidR="0086044F">
        <w:t>7.</w:t>
      </w:r>
      <w:r w:rsidR="00F7062D">
        <w:t xml:space="preserve"> li</w:t>
      </w:r>
      <w:r w:rsidR="0086044F">
        <w:t>stopada</w:t>
      </w:r>
      <w:r w:rsidR="007E0EE0">
        <w:t xml:space="preserve"> 2016</w:t>
      </w:r>
      <w:r w:rsidR="008F79E4">
        <w:t>.</w:t>
      </w:r>
      <w:r w:rsidRPr="001D58C0">
        <w:t xml:space="preserve"> </w:t>
      </w:r>
      <w:r w:rsidR="0086044F">
        <w:t xml:space="preserve">nastavljen </w:t>
      </w:r>
      <w:r w:rsidRPr="001D58C0">
        <w:t xml:space="preserve">je stečajni postupak nad </w:t>
      </w:r>
      <w:r w:rsidR="00BF2E70">
        <w:t xml:space="preserve">uvodno označenim </w:t>
      </w:r>
      <w:r w:rsidRPr="001D58C0">
        <w:t>du</w:t>
      </w:r>
      <w:r w:rsidR="00A33A37">
        <w:t xml:space="preserve">žnikom, </w:t>
      </w:r>
      <w:r w:rsidR="008F79E4">
        <w:t>dok je rješenjem</w:t>
      </w:r>
      <w:r w:rsidR="0086044F">
        <w:t xml:space="preserve"> gornji poslovni broj </w:t>
      </w:r>
      <w:r w:rsidR="008F79E4">
        <w:t xml:space="preserve"> od </w:t>
      </w:r>
      <w:r w:rsidR="0086044F">
        <w:t>16.</w:t>
      </w:r>
      <w:r w:rsidR="00A33A37">
        <w:t xml:space="preserve"> </w:t>
      </w:r>
      <w:r w:rsidR="00F7062D">
        <w:t>listopada</w:t>
      </w:r>
      <w:r w:rsidR="000A52DE">
        <w:t xml:space="preserve"> </w:t>
      </w:r>
      <w:r w:rsidR="00F7062D">
        <w:t>201</w:t>
      </w:r>
      <w:r w:rsidR="0086044F">
        <w:t>7</w:t>
      </w:r>
      <w:r w:rsidR="008F79E4">
        <w:t>. određena</w:t>
      </w:r>
      <w:r w:rsidR="00BF2E70">
        <w:t xml:space="preserve"> prodaja nekretnina</w:t>
      </w:r>
      <w:r w:rsidR="008F79E4">
        <w:t xml:space="preserve"> stečajnog dužnika</w:t>
      </w:r>
      <w:r w:rsidR="00BF2E70">
        <w:t xml:space="preserve"> na kojima postoji razlučno pravo</w:t>
      </w:r>
      <w:r w:rsidRPr="001D58C0">
        <w:t xml:space="preserve"> u stečajnom postupku</w:t>
      </w:r>
      <w:r w:rsidR="00BF2E70">
        <w:t xml:space="preserve">. </w:t>
      </w:r>
    </w:p>
    <w:p w:rsidRDefault="00BF2E70" w:rsidP="00BF2E70" w:rsidR="001D58C0">
      <w:pPr>
        <w:ind w:firstLine="708"/>
        <w:jc w:val="both"/>
      </w:pPr>
      <w:r>
        <w:t xml:space="preserve">Na temelju naprijed navedenih odluka, ovaj sud je dostavio na provedbu nadležnoj Financijskoj agenciji zahtjev za prodaju predmetnih nekretnina stečajnog dužnika od </w:t>
      </w:r>
      <w:r w:rsidR="0086044F">
        <w:t>8</w:t>
      </w:r>
      <w:r w:rsidR="000A52DE">
        <w:t xml:space="preserve">. </w:t>
      </w:r>
      <w:r w:rsidR="0086044F">
        <w:t>prosinca</w:t>
      </w:r>
      <w:r w:rsidR="000A52DE">
        <w:t xml:space="preserve"> 2017</w:t>
      </w:r>
      <w:r w:rsidR="001D58C0" w:rsidRPr="001D58C0">
        <w:t xml:space="preserve">. </w:t>
      </w:r>
      <w:r>
        <w:t>putem elektroničke javne dražbe.</w:t>
      </w:r>
    </w:p>
    <w:p w:rsidRDefault="008F79E4" w:rsidP="00C8063F" w:rsidR="007030DB">
      <w:pPr>
        <w:ind w:firstLine="708"/>
        <w:jc w:val="both"/>
      </w:pPr>
      <w:r>
        <w:t xml:space="preserve">Financijska agencija </w:t>
      </w:r>
      <w:r w:rsidR="00BF2E70">
        <w:t>je dopisom</w:t>
      </w:r>
      <w:r w:rsidR="007030DB">
        <w:t xml:space="preserve">, </w:t>
      </w:r>
      <w:r>
        <w:t>K</w:t>
      </w:r>
      <w:r w:rsidR="009D180C" w:rsidRPr="0001199F">
        <w:t>lasa: O/110-10/</w:t>
      </w:r>
      <w:r w:rsidR="0086044F">
        <w:t>17</w:t>
      </w:r>
      <w:r w:rsidR="009D180C" w:rsidRPr="0001199F">
        <w:t>-01/</w:t>
      </w:r>
      <w:r w:rsidR="0086044F">
        <w:t>1235</w:t>
      </w:r>
      <w:r w:rsidR="00BF2E70">
        <w:t xml:space="preserve"> od 1</w:t>
      </w:r>
      <w:r w:rsidR="0086044F">
        <w:t>9</w:t>
      </w:r>
      <w:r w:rsidR="00BF2E70">
        <w:t xml:space="preserve">. </w:t>
      </w:r>
      <w:r w:rsidR="0086044F">
        <w:t>siječnja</w:t>
      </w:r>
      <w:r w:rsidR="00BF2E70">
        <w:t xml:space="preserve"> 201</w:t>
      </w:r>
      <w:r w:rsidR="0086044F">
        <w:t>8</w:t>
      </w:r>
      <w:r w:rsidR="00BF2E70">
        <w:t xml:space="preserve">. </w:t>
      </w:r>
      <w:r w:rsidR="007030DB">
        <w:t xml:space="preserve">pozvala stečajnu upraviteljicu dužnika u roku od 8 dana od primitka iste, uplatiti predujam naknade za provedbu prodaje imovine dužnika elektroničkom javnom uz upozorenje da u protivnom neće provesti prodaju iste. 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</w:r>
      <w:r w:rsidR="00BF2E70">
        <w:t>Odredbom</w:t>
      </w:r>
      <w:r w:rsidR="008F79E4">
        <w:t xml:space="preserve"> </w:t>
      </w:r>
      <w:r w:rsidRPr="001D58C0">
        <w:t xml:space="preserve">čl. 247. </w:t>
      </w:r>
      <w:r w:rsidR="00BF2E70">
        <w:t xml:space="preserve">st. 4. </w:t>
      </w:r>
      <w:r w:rsidRPr="001D58C0">
        <w:t>Stečajnog zakona (</w:t>
      </w:r>
      <w:r w:rsidR="00F436CF">
        <w:t>Narodne novine</w:t>
      </w:r>
      <w:r w:rsidRPr="001D58C0">
        <w:t xml:space="preserve"> </w:t>
      </w:r>
      <w:r w:rsidR="00BF2E70">
        <w:t xml:space="preserve">broj </w:t>
      </w:r>
      <w:r w:rsidRPr="001D58C0">
        <w:t xml:space="preserve">71/15, dalje u tekstu SZ) </w:t>
      </w:r>
      <w:r w:rsidR="00BF2E70">
        <w:t xml:space="preserve">propisano je da </w:t>
      </w:r>
      <w:r w:rsidRPr="001D58C0">
        <w:t>prodaju nekret</w:t>
      </w:r>
      <w:r w:rsidR="00BF2E70">
        <w:t>nina stečajnog dužnika provodi F</w:t>
      </w:r>
      <w:r w:rsidRPr="001D58C0">
        <w:t>inancijska agencij</w:t>
      </w:r>
      <w:r w:rsidR="00BF2E70">
        <w:t xml:space="preserve">a elektroničkom javnom dražbom. Dakle, iz same stipulacije citirane zakonske odredbe proizlazi da je da je riječ o </w:t>
      </w:r>
      <w:r w:rsidRPr="001D58C0">
        <w:t>zakonom propisanom načinu prodaje imovine</w:t>
      </w:r>
      <w:r w:rsidR="00BF2E70">
        <w:t xml:space="preserve"> stečajnog dužnika</w:t>
      </w:r>
      <w:r w:rsidR="007030DB">
        <w:t xml:space="preserve"> iz prema kojem je </w:t>
      </w:r>
      <w:r w:rsidR="00BF2E70">
        <w:t xml:space="preserve">Financijska agencija </w:t>
      </w:r>
      <w:r w:rsidRPr="001D58C0">
        <w:t>dužna provesti prodaju</w:t>
      </w:r>
      <w:r w:rsidR="007030DB">
        <w:t xml:space="preserve"> nekretnina dužnika na kojima postoji razlučno pravo na</w:t>
      </w:r>
      <w:r w:rsidRPr="001D58C0">
        <w:t xml:space="preserve"> </w:t>
      </w:r>
      <w:r w:rsidR="007030DB">
        <w:t xml:space="preserve">temelju sudskog rješenja, zaključka i zahtjeva za prodaju istih u smislu stavka 1 do 3. citirane odredbe. . </w:t>
      </w:r>
    </w:p>
    <w:p w:rsidRDefault="001D58C0" w:rsidP="007E0EE0" w:rsidR="007030DB">
      <w:pPr>
        <w:jc w:val="both"/>
      </w:pPr>
      <w:r w:rsidRPr="001D58C0">
        <w:t xml:space="preserve"> </w:t>
      </w:r>
      <w:r w:rsidRPr="001D58C0">
        <w:tab/>
      </w:r>
      <w:r w:rsidR="007030DB">
        <w:t>Nadalje, p</w:t>
      </w:r>
      <w:r w:rsidRPr="001D58C0">
        <w:t>rema Pravilniku o načinu i postupku provedbe prodaje nekretnina i pokretnina u ovršnom postupku (N</w:t>
      </w:r>
      <w:r w:rsidR="00F436CF">
        <w:t>arodne novine</w:t>
      </w:r>
      <w:r w:rsidR="007030DB">
        <w:t xml:space="preserve"> broj</w:t>
      </w:r>
      <w:r w:rsidRPr="001D58C0">
        <w:t xml:space="preserve"> 156/2014</w:t>
      </w:r>
      <w:r w:rsidR="007030DB">
        <w:t>, u nastavku teksta: Pravilnik</w:t>
      </w:r>
      <w:r w:rsidRPr="001D58C0">
        <w:t xml:space="preserve">) </w:t>
      </w:r>
      <w:r w:rsidRPr="001D58C0">
        <w:lastRenderedPageBreak/>
        <w:t xml:space="preserve">Financijska agencija će ovrhovoditelja pozvati </w:t>
      </w:r>
      <w:r w:rsidR="007030DB">
        <w:t>na uplatu predujma</w:t>
      </w:r>
      <w:r w:rsidRPr="001D58C0">
        <w:t xml:space="preserve"> za troškove provedbe prodaje elektroničkom javnom dražbom. </w:t>
      </w:r>
    </w:p>
    <w:p w:rsidRDefault="001D58C0" w:rsidP="00266BD3" w:rsidR="00266BD3">
      <w:pPr>
        <w:ind w:firstLine="708"/>
        <w:jc w:val="both"/>
      </w:pPr>
      <w:r w:rsidRPr="001D58C0">
        <w:t>U konkretnom slučaju</w:t>
      </w:r>
      <w:r w:rsidR="007030DB">
        <w:t>, niti stečajni dužnik, niti stečajni upravitelj, a posebice sud koji provodi predmetni stečajni postupak i koji je podnio zahtjev Financijskoj agenciji za prodaju</w:t>
      </w:r>
      <w:r w:rsidR="00266BD3">
        <w:t xml:space="preserve"> nekretnina stečajnog dužnika na temelju odredbe čl. 247. SZ-a, nisu ovrhovoditelji u smislu Pravilnika. Naime, s</w:t>
      </w:r>
      <w:r w:rsidRPr="001D58C0">
        <w:t xml:space="preserve">tečajni postupak je </w:t>
      </w:r>
      <w:r w:rsidR="00266BD3">
        <w:t xml:space="preserve">postupak generalne ovrhe u kojem isključivo stečajni dužnik može imati status ovršenika. Slijedom navedenog, Financijska agencija nije ovlaštena na pozivanje </w:t>
      </w:r>
      <w:r w:rsidRPr="001D58C0">
        <w:t>stečajnog dužnika</w:t>
      </w:r>
      <w:r w:rsidR="00266BD3">
        <w:t xml:space="preserve">, stečajnog upravitelja i sud na plaćanje predujma naknade za provedbu prodaje nekretnina stečajnog dužnika elektroničkom javnom dražbom. </w:t>
      </w:r>
    </w:p>
    <w:p w:rsidRDefault="00266BD3" w:rsidP="00266BD3" w:rsidR="001D58C0" w:rsidRPr="001D58C0">
      <w:pPr>
        <w:ind w:firstLine="708"/>
        <w:jc w:val="both"/>
      </w:pPr>
      <w:r>
        <w:t xml:space="preserve">Kako se </w:t>
      </w:r>
      <w:r w:rsidR="001D58C0" w:rsidRPr="001D58C0">
        <w:t xml:space="preserve">prodaja </w:t>
      </w:r>
      <w:r>
        <w:t xml:space="preserve">nekretnina stečajnog dužnika </w:t>
      </w:r>
      <w:r w:rsidR="001D58C0" w:rsidRPr="001D58C0">
        <w:t>u stečajnom postupku</w:t>
      </w:r>
      <w:r>
        <w:t xml:space="preserve"> na temelju odredbe čl. 247. SZ-a</w:t>
      </w:r>
      <w:r w:rsidR="001D58C0" w:rsidRPr="001D58C0">
        <w:t xml:space="preserve"> ne može uvjetovati uplatom </w:t>
      </w:r>
      <w:r>
        <w:t xml:space="preserve">navedenog predujma jer je riječ </w:t>
      </w:r>
      <w:r w:rsidR="001D58C0" w:rsidRPr="001D58C0">
        <w:t>o zakonskoj obvezi</w:t>
      </w:r>
      <w:r>
        <w:t xml:space="preserve"> Financijske agencije na provedbu</w:t>
      </w:r>
      <w:r w:rsidR="001D58C0" w:rsidRPr="001D58C0">
        <w:t xml:space="preserve"> </w:t>
      </w:r>
      <w:r>
        <w:t xml:space="preserve">prodaje iste, </w:t>
      </w:r>
      <w:r w:rsidR="001D58C0" w:rsidRPr="001D58C0">
        <w:t>a ne o slobod</w:t>
      </w:r>
      <w:r>
        <w:t>nom raspolaganju ovrhovoditelja, tako će se t</w:t>
      </w:r>
      <w:r w:rsidR="001D58C0" w:rsidRPr="001D58C0">
        <w:t xml:space="preserve">roškovi </w:t>
      </w:r>
      <w:r>
        <w:t xml:space="preserve">provedbe pridaje nekretnina </w:t>
      </w:r>
      <w:r w:rsidR="001D58C0" w:rsidRPr="001D58C0">
        <w:t xml:space="preserve">namiriti iz postignute kupovnine, a sve sukladno </w:t>
      </w:r>
      <w:r>
        <w:t xml:space="preserve">citiranim odredbama SZ-a koji je u ovom slučaju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provedbene propise Financijske agencije. </w:t>
      </w:r>
    </w:p>
    <w:p w:rsidRDefault="001D58C0" w:rsidP="00C84F23" w:rsidR="00C84F23" w:rsidRPr="00A44714">
      <w:pPr>
        <w:jc w:val="both"/>
      </w:pPr>
      <w:r w:rsidRPr="001D58C0">
        <w:tab/>
      </w:r>
      <w:r w:rsidR="008F79E4">
        <w:t>Slijedom</w:t>
      </w:r>
      <w:r w:rsidR="00266BD3">
        <w:t xml:space="preserve"> svega</w:t>
      </w:r>
      <w:r w:rsidR="008F79E4">
        <w:t xml:space="preserve"> navedenog</w:t>
      </w:r>
      <w:r w:rsidRPr="001D58C0">
        <w:t>,</w:t>
      </w:r>
      <w:r w:rsidR="00266BD3">
        <w:t xml:space="preserve"> na temel</w:t>
      </w:r>
      <w:r w:rsidR="00C84F23">
        <w:t xml:space="preserve">ju citiranih zakonskih odredbi, čl. </w:t>
      </w:r>
      <w:r w:rsidR="00266BD3">
        <w:t xml:space="preserve">18. </w:t>
      </w:r>
      <w:r w:rsidR="00C84F23">
        <w:t xml:space="preserve">st. 2. i čl. 45. st. 1. </w:t>
      </w:r>
      <w:r w:rsidR="00266BD3">
        <w:t xml:space="preserve">SZ-a, trebalo je donijeti odluku kao </w:t>
      </w:r>
      <w:r w:rsidR="00C84F23" w:rsidRPr="00A44714">
        <w:t>u točkama I. i II. izreke ovog zaključka</w:t>
      </w:r>
    </w:p>
    <w:p w:rsidRDefault="00C84F23" w:rsidP="00C84F23" w:rsidR="00C84F23" w:rsidRPr="00A44714">
      <w:pPr>
        <w:jc w:val="both"/>
      </w:pPr>
    </w:p>
    <w:p w:rsidRDefault="001D58C0" w:rsidP="001D58C0" w:rsidR="001D58C0" w:rsidRPr="001D58C0">
      <w:pPr>
        <w:jc w:val="both"/>
      </w:pPr>
    </w:p>
    <w:p w:rsidRDefault="008F79E4" w:rsidP="007E0EE0" w:rsidR="008F79E4">
      <w:pPr>
        <w:jc w:val="center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8F79E4">
        <w:t xml:space="preserve">Zadru </w:t>
      </w:r>
      <w:r w:rsidR="0086044F">
        <w:t>22. svibnja 2018.</w:t>
      </w:r>
    </w:p>
    <w:p w:rsidRDefault="001D58C0" w:rsidP="001D58C0" w:rsidR="001D58C0" w:rsidRPr="001D58C0"/>
    <w:p w:rsidRDefault="001D58C0" w:rsidP="00B775C1" w:rsidR="001D58C0">
      <w:r w:rsidRPr="001D58C0">
        <w:rPr>
          <w:b/>
        </w:rPr>
        <w:tab/>
      </w:r>
      <w:r w:rsidR="00B775C1" w:rsidRPr="00B775C1">
        <w:t xml:space="preserve">Za točnost </w:t>
      </w:r>
      <w:proofErr w:type="spellStart"/>
      <w:r w:rsidR="00B775C1" w:rsidRPr="00B775C1">
        <w:t>otpravka</w:t>
      </w:r>
      <w:proofErr w:type="spellEnd"/>
      <w:r w:rsidR="00B775C1" w:rsidRPr="00B775C1">
        <w:t>-ovlaštena službenica:</w:t>
      </w:r>
      <w:r w:rsidR="00B775C1">
        <w:rPr>
          <w:b/>
        </w:rPr>
        <w:t xml:space="preserve">                                           </w:t>
      </w:r>
      <w:r w:rsidR="007E0EE0">
        <w:t>Sutkinja:</w:t>
      </w:r>
    </w:p>
    <w:p w:rsidRDefault="00B775C1" w:rsidP="00B775C1" w:rsidR="007E0EE0" w:rsidRPr="007E0EE0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  </w:t>
      </w:r>
      <w:r w:rsidR="00F146C5">
        <w:t>Tina Grgas</w:t>
      </w:r>
      <w:r>
        <w:t>, v.r.</w:t>
      </w:r>
      <w:bookmarkStart w:name="_GoBack" w:id="0"/>
      <w:bookmarkEnd w:id="0"/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8F79E4" w:rsidR="001D58C0" w:rsidRPr="00F436CF">
      <w:pPr>
        <w:ind w:firstLine="708"/>
      </w:pPr>
      <w:r w:rsidRPr="00F436CF">
        <w:t>POUKA O PRAVNOM LIJEKU</w:t>
      </w:r>
    </w:p>
    <w:p w:rsidRDefault="001D58C0" w:rsidP="008F79E4" w:rsidR="001D58C0" w:rsidRPr="00F436CF">
      <w:pPr>
        <w:ind w:firstLine="708"/>
      </w:pPr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8F79E4" w:rsidR="001D58C0" w:rsidRPr="00F436CF">
      <w:pPr>
        <w:ind w:firstLine="708"/>
      </w:pPr>
      <w:r w:rsidRPr="00F436CF">
        <w:t>DNA</w:t>
      </w:r>
      <w:r w:rsidR="001D58C0" w:rsidRPr="00F436CF">
        <w:t>:</w:t>
      </w:r>
    </w:p>
    <w:p w:rsidRDefault="001D58C0" w:rsidP="008F79E4" w:rsidR="001D58C0" w:rsidRPr="00F436CF">
      <w:pPr>
        <w:ind w:firstLine="708"/>
      </w:pPr>
      <w:r w:rsidRPr="00F436CF">
        <w:t>- Financijska agencija</w:t>
      </w:r>
      <w:r w:rsidR="00A412B4">
        <w:t>,</w:t>
      </w:r>
      <w:r w:rsidR="0086044F">
        <w:t xml:space="preserve"> </w:t>
      </w:r>
      <w:r w:rsidRPr="00F436CF">
        <w:t xml:space="preserve">RC Split,  putem e </w:t>
      </w:r>
      <w:r w:rsidR="00A412B4">
        <w:t>-Oglasne ploče suda</w:t>
      </w:r>
    </w:p>
    <w:p w:rsidRDefault="00A412B4" w:rsidP="008F79E4" w:rsidR="001D58C0" w:rsidRPr="00F436CF">
      <w:pPr>
        <w:ind w:firstLine="708"/>
      </w:pPr>
      <w:r>
        <w:t>- Stečajna</w:t>
      </w:r>
      <w:r w:rsidR="001D58C0" w:rsidRPr="00F436CF">
        <w:t xml:space="preserve"> upravitelj</w:t>
      </w:r>
      <w:r>
        <w:t>ica, putem e-O</w:t>
      </w:r>
      <w:r w:rsidR="001D58C0" w:rsidRPr="00F436CF">
        <w:t>glasne ploče.</w:t>
      </w:r>
    </w:p>
    <w:p w:rsidRDefault="008F79E4" w:rsidP="001D58C0" w:rsidR="001E203A" w:rsidRPr="00F436CF">
      <w:pPr>
        <w:pStyle w:val="Tijeloteksta"/>
        <w:ind w:firstLine="708"/>
        <w:rPr>
          <w:szCs w:val="24"/>
        </w:rPr>
      </w:pPr>
      <w:r>
        <w:rPr>
          <w:szCs w:val="24"/>
        </w:rPr>
        <w:tab/>
      </w:r>
    </w:p>
    <w:sectPr w:rsidR="001E203A" w:rsidRPr="00F436C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62D" w:rsidP="00914C04" w:rsidR="00F7062D">
      <w:r>
        <w:separator/>
      </w:r>
    </w:p>
  </w:endnote>
  <w:endnote w:id="0" w:type="continuationSeparator">
    <w:p w:rsidRDefault="00F7062D" w:rsidP="00914C04" w:rsidR="00F70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62D" w:rsidP="00914C04" w:rsidR="00F7062D">
      <w:r>
        <w:separator/>
      </w:r>
    </w:p>
  </w:footnote>
  <w:footnote w:id="0" w:type="continuationSeparator">
    <w:p w:rsidRDefault="00F7062D" w:rsidP="00914C04" w:rsidR="00F70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62D" w:rsidP="00914C04" w:rsidR="00F7062D" w:rsidRPr="001D58C0">
    <w:pPr>
      <w:jc w:val="right"/>
    </w:pPr>
    <w:r w:rsidRPr="001D58C0">
      <w:t>Posl</w:t>
    </w:r>
    <w:r w:rsidR="0086044F">
      <w:t>ovni broj</w:t>
    </w:r>
    <w:r w:rsidRPr="001D58C0">
      <w:t xml:space="preserve">: </w:t>
    </w:r>
    <w:r>
      <w:t>3</w:t>
    </w:r>
    <w:r w:rsidR="0086044F">
      <w:t>.</w:t>
    </w:r>
    <w:r w:rsidRPr="001D58C0">
      <w:t xml:space="preserve"> St-</w:t>
    </w:r>
    <w:r w:rsidR="0086044F">
      <w:t>1079</w:t>
    </w:r>
    <w:r>
      <w:t>/2016-</w:t>
    </w:r>
    <w:r w:rsidR="0086044F">
      <w:t>49</w:t>
    </w:r>
  </w:p>
  <w:p w:rsidRDefault="00F7062D" w:rsidR="00F706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1D58C0"/>
    <w:rsid w:val="001E203A"/>
    <w:rsid w:val="002275DA"/>
    <w:rsid w:val="00266BD3"/>
    <w:rsid w:val="00272916"/>
    <w:rsid w:val="005844DD"/>
    <w:rsid w:val="00591E71"/>
    <w:rsid w:val="006B4A1A"/>
    <w:rsid w:val="006F72AB"/>
    <w:rsid w:val="007030DB"/>
    <w:rsid w:val="007E0EE0"/>
    <w:rsid w:val="0086044F"/>
    <w:rsid w:val="00890016"/>
    <w:rsid w:val="008C564C"/>
    <w:rsid w:val="008F580E"/>
    <w:rsid w:val="008F79E4"/>
    <w:rsid w:val="00914C04"/>
    <w:rsid w:val="009D180C"/>
    <w:rsid w:val="00A33A37"/>
    <w:rsid w:val="00A412B4"/>
    <w:rsid w:val="00A5774F"/>
    <w:rsid w:val="00B775C1"/>
    <w:rsid w:val="00BF2E70"/>
    <w:rsid w:val="00C8063F"/>
    <w:rsid w:val="00C84F23"/>
    <w:rsid w:val="00E80F20"/>
    <w:rsid w:val="00E838F4"/>
    <w:rsid w:val="00F146C5"/>
    <w:rsid w:val="00F436CF"/>
    <w:rsid w:val="00F7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14C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C0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4C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C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04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044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5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75C1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75C1"/>
    <w:rPr>
      <w:rFonts w:cstheme="minorBidi" w:eastAsiaTheme="minorHAnsi" w:hAnsiTheme="minorHAnsi" w:ascii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75C1"/>
    <w:rPr>
      <w:rFonts w:cstheme="minorBidi" w:eastAsiaTheme="minorHAnsi" w:hAnsiTheme="minorHAnsi" w:asciiTheme="minorHAnsi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75C1"/>
    <w:rPr>
      <w:rFonts w:cstheme="minorBidi" w:eastAsiaTheme="minorHAnsi" w:hAnsiTheme="minorHAnsi" w:asciiTheme="minorHAnsi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14C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C0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4C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C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04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044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5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75C1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75C1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75C1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75C1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3566</properties:Characters>
  <properties:Lines>82</properties:Lines>
  <properties:Paragraphs>26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2017-02-16T09:35:00Z</dcterms:created>
  <dc:creator>Martina Kalmeta</dc:creator>
  <cp:lastModifiedBy>Nena Mužanović</cp:lastModifiedBy>
  <cp:lastPrinted>2018-05-23T08:31:00Z</cp:lastPrinted>
  <dcterms:modified xmlns:xsi="http://www.w3.org/2001/XMLSchema-instance" xsi:type="dcterms:W3CDTF">2018-05-23T08:32:00Z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 St-1079-16-PZ bili brig - visovac.docx)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