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16B3C" w:rsidR="007F0491" w:rsidRPr="00A410D7">
        <w:tc>
          <w:tcPr>
            <w:tcW w:type="dxa" w:w="2985"/>
            <w:shd w:fill="auto" w:color="auto" w:val="clear"/>
          </w:tcPr>
          <w:p w:rsidRDefault="007F0491" w:rsidP="00B16B3C" w:rsidR="007F0491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F0491" w:rsidP="00B16B3C" w:rsidR="007F0491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7F0491" w:rsidP="00B16B3C" w:rsidR="007F0491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7F0491" w:rsidP="00B16B3C" w:rsidR="007F0491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995c1a0" w14:paraId="995c1a0" w:rsidRDefault="007F0491" w:rsidP="007F0491" w:rsidR="007F0491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16B3C" w:rsidR="007F0491" w:rsidRPr="00A410D7">
        <w:trPr>
          <w:jc w:val="right"/>
        </w:trPr>
        <w:tc>
          <w:tcPr>
            <w:tcW w:type="dxa" w:w="4320"/>
          </w:tcPr>
          <w:p w:rsidRDefault="007F0491" w:rsidP="007F0491" w:rsidR="007F0491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>
              <w:rPr>
                <w:rFonts w:cs="Times New Roman" w:eastAsia="Times New Roman"/>
                <w:lang w:eastAsia="hr-HR"/>
              </w:rPr>
              <w:t>652/17-6</w:t>
            </w:r>
          </w:p>
        </w:tc>
      </w:tr>
    </w:tbl>
    <w:p w:rsidRDefault="007F0491" w:rsidP="007F0491" w:rsidR="007F0491">
      <w:pPr>
        <w:spacing w:after="0"/>
        <w:jc w:val="both"/>
        <w:rPr>
          <w:bCs/>
        </w:rPr>
      </w:pPr>
    </w:p>
    <w:p w:rsidRDefault="007F0491" w:rsidP="007F0491" w:rsidR="007F0491">
      <w:pPr>
        <w:spacing w:after="0"/>
        <w:jc w:val="both"/>
        <w:rPr>
          <w:bCs/>
        </w:rPr>
      </w:pPr>
    </w:p>
    <w:p w:rsidRDefault="007F0491" w:rsidP="007F0491" w:rsidR="007F0491" w:rsidRPr="008B3EE5">
      <w:pPr>
        <w:spacing w:after="0"/>
        <w:jc w:val="both"/>
        <w:rPr>
          <w:bCs/>
        </w:rPr>
      </w:pPr>
    </w:p>
    <w:p w:rsidRDefault="007F0491" w:rsidP="007F0491" w:rsidR="007F049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7F0491" w:rsidP="007F0491" w:rsidR="007F0491">
      <w:pPr>
        <w:spacing w:after="0"/>
        <w:jc w:val="center"/>
        <w:rPr>
          <w:rFonts w:cs="Times New Roman"/>
        </w:rPr>
      </w:pPr>
    </w:p>
    <w:p w:rsidRDefault="007F0491" w:rsidP="007F0491" w:rsidR="007F049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7F0491" w:rsidP="007F0491" w:rsidR="007F0491">
      <w:pPr>
        <w:spacing w:after="0"/>
        <w:jc w:val="center"/>
        <w:rPr>
          <w:rFonts w:cs="Times New Roman"/>
        </w:rPr>
      </w:pPr>
    </w:p>
    <w:p w:rsidRDefault="007F0491" w:rsidP="007F0491" w:rsidR="007F0491">
      <w:pPr>
        <w:spacing w:after="0"/>
        <w:jc w:val="center"/>
        <w:rPr>
          <w:rFonts w:cs="Times New Roman"/>
        </w:rPr>
      </w:pPr>
    </w:p>
    <w:p w:rsidRDefault="007F0491" w:rsidP="007F0491" w:rsidR="007F049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sucu u stečajnom predmetu</w:t>
      </w:r>
      <w:r w:rsidRPr="00EF7BA6">
        <w:rPr>
          <w:rFonts w:cs="Times New Roman" w:eastAsia="SimSun"/>
          <w:kern w:val="2"/>
          <w:lang w:bidi="hi-IN" w:eastAsia="zh-CN"/>
        </w:rPr>
        <w:t xml:space="preserve"> povodom </w:t>
      </w:r>
      <w:r>
        <w:rPr>
          <w:rFonts w:cs="Times New Roman"/>
        </w:rPr>
        <w:t xml:space="preserve">prijedloga predlagatelja </w:t>
      </w:r>
      <w:r w:rsidRPr="00EF7BA6">
        <w:rPr>
          <w:rFonts w:cs="Times New Roman" w:eastAsia="SimSun"/>
          <w:kern w:val="2"/>
          <w:lang w:bidi="hi-IN" w:eastAsia="zh-CN"/>
        </w:rPr>
        <w:t>Republike Hrvatske, Ministarstva Financija, Porezne uprave, Područnog ureda</w:t>
      </w:r>
      <w:r>
        <w:rPr>
          <w:rFonts w:cs="Times New Roman" w:eastAsia="SimSun"/>
          <w:kern w:val="2"/>
          <w:lang w:bidi="hi-IN" w:eastAsia="zh-CN"/>
        </w:rPr>
        <w:t xml:space="preserve"> </w:t>
      </w:r>
      <w:r w:rsidRPr="00EF7BA6">
        <w:rPr>
          <w:rFonts w:cs="Times New Roman" w:eastAsia="SimSun"/>
          <w:kern w:val="2"/>
          <w:lang w:bidi="hi-IN" w:eastAsia="zh-CN"/>
        </w:rPr>
        <w:t>Varaždin, Graberje 1, zastupanog po Županijskom državnom odvjetništvu u Varaždinu, Građansko-upravnom odjelu, za otvaranje stečajnog postupka nad dužnikom</w:t>
      </w:r>
      <w:r>
        <w:rPr>
          <w:rFonts w:cs="Times New Roman"/>
        </w:rPr>
        <w:t xml:space="preserve"> DUPING d.o.o., Varaždin, Zagrebačka ulica 10, OIB: 78682259567, dana 8. ožujka 2018.,</w:t>
      </w:r>
    </w:p>
    <w:p w:rsidRDefault="007F0491" w:rsidP="007F0491" w:rsidR="007F0491">
      <w:pPr>
        <w:spacing w:after="0"/>
        <w:ind w:firstLine="708"/>
        <w:jc w:val="both"/>
        <w:rPr>
          <w:rFonts w:cs="Times New Roman"/>
        </w:rPr>
      </w:pPr>
    </w:p>
    <w:p w:rsidRDefault="007F0491" w:rsidP="007F0491" w:rsidR="007F0491" w:rsidRPr="00A410D7">
      <w:pPr>
        <w:spacing w:after="0"/>
        <w:ind w:firstLine="708"/>
        <w:jc w:val="both"/>
        <w:rPr>
          <w:rFonts w:cs="Times New Roman"/>
        </w:rPr>
      </w:pPr>
    </w:p>
    <w:p w:rsidRDefault="007F0491" w:rsidP="007F0491" w:rsidR="007F049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7F0491" w:rsidP="007F0491" w:rsidR="007F0491">
      <w:pPr>
        <w:spacing w:after="0"/>
        <w:jc w:val="center"/>
        <w:rPr>
          <w:rFonts w:cs="Times New Roman"/>
        </w:rPr>
      </w:pPr>
    </w:p>
    <w:p w:rsidRDefault="007F0491" w:rsidP="007F0491" w:rsidR="007F0491" w:rsidRPr="00B2631E">
      <w:pPr>
        <w:spacing w:after="0"/>
        <w:jc w:val="center"/>
        <w:rPr>
          <w:rFonts w:cs="Times New Roman"/>
        </w:rPr>
      </w:pPr>
    </w:p>
    <w:p w:rsidRDefault="007F0491" w:rsidP="007F0491" w:rsidR="007F0491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7F0491" w:rsidP="007F0491" w:rsidR="007F0491">
      <w:pPr>
        <w:spacing w:after="0"/>
        <w:jc w:val="both"/>
      </w:pPr>
    </w:p>
    <w:p w:rsidRDefault="007F0491" w:rsidP="007F0491" w:rsidR="007F0491">
      <w:pPr>
        <w:spacing w:after="0"/>
        <w:jc w:val="both"/>
      </w:pPr>
    </w:p>
    <w:p w:rsidRDefault="007F0491" w:rsidP="007F0491" w:rsidR="007F0491">
      <w:pPr>
        <w:spacing w:after="0"/>
        <w:jc w:val="center"/>
      </w:pPr>
      <w:r>
        <w:t>16. travnja 2018. u 08,00 sati.</w:t>
      </w:r>
    </w:p>
    <w:p w:rsidRDefault="007F0491" w:rsidP="007F0491" w:rsidR="007F0491">
      <w:pPr>
        <w:spacing w:after="0"/>
      </w:pPr>
    </w:p>
    <w:p w:rsidRDefault="007F0491" w:rsidP="007F0491" w:rsidR="007F0491">
      <w:pPr>
        <w:spacing w:after="0"/>
      </w:pPr>
    </w:p>
    <w:p w:rsidRDefault="007F0491" w:rsidP="007F0491" w:rsidR="007F0491">
      <w:pPr>
        <w:numPr>
          <w:ilvl w:val="0"/>
          <w:numId w:val="1"/>
        </w:numPr>
        <w:spacing w:after="0"/>
        <w:jc w:val="both"/>
      </w:pPr>
      <w:r>
        <w:t>Na ročište se dostavom ovog rješenja i objavom ovog rješenja na e-Oglasnoj ploči suda smatraju pozvani:</w:t>
      </w:r>
    </w:p>
    <w:p w:rsidRDefault="007F0491" w:rsidP="007F0491" w:rsidR="007F0491">
      <w:pPr>
        <w:spacing w:after="0"/>
        <w:jc w:val="both"/>
      </w:pPr>
    </w:p>
    <w:p w:rsidRDefault="007F0491" w:rsidP="007F0491" w:rsidR="007F0491" w:rsidRPr="00B2631E">
      <w:pPr>
        <w:numPr>
          <w:ilvl w:val="0"/>
          <w:numId w:val="2"/>
        </w:numPr>
        <w:spacing w:after="0"/>
        <w:jc w:val="both"/>
      </w:pPr>
      <w:r>
        <w:t xml:space="preserve">direktor </w:t>
      </w:r>
      <w:r w:rsidRPr="00B2631E">
        <w:t xml:space="preserve">dužnika, </w:t>
      </w:r>
      <w:r>
        <w:t>Biao Huang, Mađarska, 1194 Budimpešta, Szatmar, Utca 33,</w:t>
      </w:r>
    </w:p>
    <w:p w:rsidRDefault="007F0491" w:rsidP="007F0491" w:rsidR="007F0491" w:rsidRPr="009155F5">
      <w:pPr>
        <w:numPr>
          <w:ilvl w:val="0"/>
          <w:numId w:val="2"/>
        </w:numPr>
        <w:spacing w:after="0"/>
        <w:jc w:val="both"/>
      </w:pPr>
      <w:r w:rsidRPr="00B2631E">
        <w:t xml:space="preserve">dužnik, </w:t>
      </w:r>
      <w:r>
        <w:rPr>
          <w:rFonts w:cs="Times New Roman"/>
        </w:rPr>
        <w:t xml:space="preserve">DUPING d.o.o., Varaždin, Zagrebačka ulica 10, </w:t>
      </w:r>
    </w:p>
    <w:p w:rsidRDefault="007F0491" w:rsidP="007F0491" w:rsidR="007F0491">
      <w:pPr>
        <w:numPr>
          <w:ilvl w:val="0"/>
          <w:numId w:val="2"/>
        </w:numPr>
        <w:spacing w:after="0"/>
        <w:jc w:val="both"/>
      </w:pPr>
      <w:r>
        <w:t>Županijsko državno odvjetništvo u Varaždinu, Građansko-upravni odjel, B. Radić 2</w:t>
      </w:r>
    </w:p>
    <w:p w:rsidRDefault="007F0491" w:rsidP="007F0491" w:rsidR="007F0491">
      <w:pPr>
        <w:numPr>
          <w:ilvl w:val="0"/>
          <w:numId w:val="2"/>
        </w:numPr>
        <w:spacing w:after="0"/>
        <w:jc w:val="both"/>
      </w:pPr>
      <w:r>
        <w:t>Financijska agencija Varaždin, A. Cesarca 2.</w:t>
      </w:r>
    </w:p>
    <w:p w:rsidRDefault="007F0491" w:rsidP="007F0491" w:rsidR="007F0491">
      <w:pPr>
        <w:spacing w:after="0"/>
        <w:jc w:val="both"/>
      </w:pPr>
    </w:p>
    <w:p w:rsidRDefault="007F0491" w:rsidP="007F0491" w:rsidR="007F0491">
      <w:pPr>
        <w:spacing w:after="0"/>
        <w:jc w:val="both"/>
      </w:pPr>
    </w:p>
    <w:p w:rsidRDefault="007F0491" w:rsidP="007F0491" w:rsidR="007F0491">
      <w:pPr>
        <w:numPr>
          <w:ilvl w:val="0"/>
          <w:numId w:val="1"/>
        </w:numPr>
        <w:spacing w:after="0"/>
        <w:jc w:val="both"/>
      </w:pPr>
      <w:r>
        <w:t>Nalaže se direktoru</w:t>
      </w:r>
      <w:r w:rsidRPr="00412CB1">
        <w:t xml:space="preserve"> dužnika</w:t>
      </w:r>
      <w:r>
        <w:t xml:space="preserve"> Biao Huang, Mađarska, 1194 Budimpešta, Szatmar, Utca 33, </w:t>
      </w:r>
      <w:r w:rsidRPr="00412CB1">
        <w:t xml:space="preserve">da na zakazano ročište kod ovoga suda, </w:t>
      </w:r>
      <w:r>
        <w:t>16. travnja 2018. u 08,00</w:t>
      </w:r>
      <w:r w:rsidRPr="00412CB1">
        <w:t xml:space="preserve"> sati, dostavi </w:t>
      </w:r>
      <w:r>
        <w:t>javnobilježnički ovjerovljen popis obveza i</w:t>
      </w:r>
      <w:r w:rsidRPr="00412CB1">
        <w:t xml:space="preserve"> imovine za dužnika</w:t>
      </w:r>
      <w:r>
        <w:rPr>
          <w:rFonts w:cs="Times New Roman" w:eastAsia="SimSun"/>
          <w:kern w:val="2"/>
          <w:lang w:bidi="hi-IN" w:eastAsia="zh-CN"/>
        </w:rPr>
        <w:t xml:space="preserve"> </w:t>
      </w:r>
      <w:r>
        <w:rPr>
          <w:rFonts w:cs="Times New Roman"/>
        </w:rPr>
        <w:t>DUPING d.o.o., Varaždin, Zagrebačka ulica 10, OIB: 78682259567</w:t>
      </w:r>
      <w:r>
        <w:t xml:space="preserve">, sa podacima propisanom čl. 17. Stečajnog zakona, o tome da li je dužnik </w:t>
      </w:r>
      <w:r>
        <w:lastRenderedPageBreak/>
        <w:t xml:space="preserve">vlasnik nekretnina i pokretnina, da li ima kakve novčane tražbine prema svojim dužnicima, da li ima kakvih prava koja čine imovinu dužnika, te koje su obveze dužnika unesene u poslovne knjige,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7F0491" w:rsidP="007F0491" w:rsidR="007F0491">
      <w:pPr>
        <w:spacing w:after="0"/>
        <w:ind w:left="1440"/>
        <w:jc w:val="both"/>
      </w:pPr>
    </w:p>
    <w:p w:rsidRDefault="007F0491" w:rsidP="007F0491" w:rsidR="007F049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8. ožujka 2018. </w:t>
      </w:r>
    </w:p>
    <w:p w:rsidRDefault="007F0491" w:rsidP="007F0491" w:rsidR="007F0491">
      <w:pPr>
        <w:spacing w:after="0"/>
        <w:jc w:val="center"/>
        <w:rPr>
          <w:rFonts w:cs="Times New Roman"/>
        </w:rPr>
      </w:pPr>
    </w:p>
    <w:p w:rsidRDefault="007F0491" w:rsidP="007F0491" w:rsidR="007F0491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7F0491" w:rsidP="007F0491" w:rsidR="007F0491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7F0491" w:rsidP="007F0491" w:rsidR="007F0491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7F0491" w:rsidP="007F0491" w:rsidR="007F0491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7F0491" w:rsidP="007F0491" w:rsidR="007F0491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7F0491" w:rsidP="007F0491" w:rsidR="007F0491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7F0491" w:rsidP="007F0491" w:rsidR="007F0491">
      <w:pPr>
        <w:ind w:left="4956"/>
        <w:jc w:val="both"/>
      </w:pPr>
    </w:p>
    <w:p w:rsidRDefault="007F0491" w:rsidP="007F0491" w:rsidR="007F0491" w:rsidRPr="003E19A7">
      <w:pPr>
        <w:ind w:left="4956"/>
        <w:jc w:val="both"/>
      </w:pPr>
    </w:p>
    <w:p w:rsidRDefault="007F0491" w:rsidP="007F0491" w:rsidR="007F0491">
      <w:pPr>
        <w:spacing w:after="0"/>
        <w:jc w:val="both"/>
      </w:pPr>
    </w:p>
    <w:p w:rsidRDefault="007F0491" w:rsidP="007F0491" w:rsidR="007F0491">
      <w:pPr>
        <w:spacing w:after="0"/>
        <w:jc w:val="both"/>
      </w:pPr>
      <w:r>
        <w:t>POUKA O PRAVNOM LIJEKU:</w:t>
      </w:r>
    </w:p>
    <w:p w:rsidRDefault="007F0491" w:rsidP="007F0491" w:rsidR="007F0491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7F0491" w:rsidP="007F0491" w:rsidR="007F0491">
      <w:pPr>
        <w:spacing w:after="0"/>
        <w:jc w:val="both"/>
      </w:pPr>
    </w:p>
    <w:p w:rsidRDefault="007F0491" w:rsidP="007F0491" w:rsidR="007F0491">
      <w:pPr>
        <w:pStyle w:val="NormaleSPIS"/>
        <w:spacing w:after="0"/>
        <w:ind w:firstLine="0"/>
      </w:pPr>
    </w:p>
    <w:p w:rsidRDefault="007F0491" w:rsidP="007F0491" w:rsidR="007F049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F0491" w:rsidP="007F0491" w:rsidR="007F049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7F0491" w:rsidP="007F0491" w:rsidR="007F0491" w:rsidRPr="004748AB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>
        <w:t>E-Oglasna ploča suda kao dostava za:</w:t>
      </w:r>
    </w:p>
    <w:p w:rsidRDefault="007F0491" w:rsidP="007F0491" w:rsidR="007F049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>
        <w:rPr>
          <w:rFonts w:cs="Times New Roman"/>
        </w:rPr>
        <w:t xml:space="preserve">DUPING d.o.o., Varaždin, Zagrebačka ulica 10, </w:t>
      </w:r>
    </w:p>
    <w:p w:rsidRDefault="007F0491" w:rsidP="007F0491" w:rsidR="007F0491" w:rsidRPr="004748AB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4748AB">
        <w:rPr>
          <w:rFonts w:cs="Times New Roman"/>
        </w:rPr>
        <w:t xml:space="preserve">Direktor dužnika, </w:t>
      </w:r>
      <w:r>
        <w:t>Biao Huang, Mađarska, 1194 Budimpešta, Szatmar, Utca 33,</w:t>
      </w:r>
    </w:p>
    <w:p w:rsidRDefault="007F0491" w:rsidP="007F0491" w:rsidR="007F0491" w:rsidRPr="00E57452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7F0491" w:rsidP="007F0491" w:rsidR="007F0491" w:rsidRPr="00A410D7">
      <w:pPr>
        <w:spacing w:after="0"/>
        <w:ind w:left="720"/>
        <w:jc w:val="both"/>
        <w:rPr>
          <w:rFonts w:cs="Times New Roman"/>
        </w:rPr>
      </w:pPr>
    </w:p>
    <w:p w:rsidRDefault="007F0491" w:rsidP="007F0491" w:rsidR="007F0491">
      <w:pPr>
        <w:spacing w:after="0"/>
        <w:ind w:left="1140"/>
        <w:jc w:val="both"/>
        <w:rPr>
          <w:rFonts w:cs="Times New Roman"/>
        </w:rPr>
      </w:pPr>
    </w:p>
    <w:p w:rsidRDefault="007F0491" w:rsidP="007F0491" w:rsidR="007F0491"/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42D" w:rsidP="007F0491" w:rsidR="0003142D">
      <w:pPr>
        <w:spacing w:after="0"/>
      </w:pPr>
      <w:r>
        <w:separator/>
      </w:r>
    </w:p>
  </w:endnote>
  <w:endnote w:id="0" w:type="continuationSeparator">
    <w:p w:rsidRDefault="0003142D" w:rsidP="007F0491" w:rsidR="0003142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42D" w:rsidP="007F0491" w:rsidR="0003142D">
      <w:pPr>
        <w:spacing w:after="0"/>
      </w:pPr>
      <w:r>
        <w:separator/>
      </w:r>
    </w:p>
  </w:footnote>
  <w:footnote w:id="0" w:type="continuationSeparator">
    <w:p w:rsidRDefault="0003142D" w:rsidP="007F0491" w:rsidR="0003142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03142D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994">
          <w:rPr>
            <w:noProof/>
          </w:rPr>
          <w:t>2</w:t>
        </w:r>
        <w:r>
          <w:fldChar w:fldCharType="end"/>
        </w:r>
      </w:p>
    </w:sdtContent>
  </w:sdt>
  <w:p w:rsidRDefault="0003142D" w:rsidR="00F171BE">
    <w:pPr>
      <w:pStyle w:val="Zaglavlje"/>
    </w:pPr>
    <w:r>
      <w:tab/>
    </w:r>
    <w:r>
      <w:tab/>
      <w:t>Poslovni broj: 5 St-</w:t>
    </w:r>
    <w:r w:rsidR="007F0491">
      <w:t>652/17-6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42D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2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0491"/>
    <w:rsid w:val="0003142D"/>
    <w:rsid w:val="007F0491"/>
    <w:rsid w:val="00826138"/>
    <w:rsid w:val="00954519"/>
    <w:rsid w:val="00F7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0491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7F049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F0491"/>
    <w:pPr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F0491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F0491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049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049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F049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F0491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3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99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399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399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399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0491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7F049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F0491"/>
    <w:pPr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F0491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F0491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049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049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F049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F0491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3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99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399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399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399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DUPING društvo s ograničenom odgovornošću za trgovinu i usluge zastupanog po punomoćniku Duping Zhuang; Biao Huang</izvorni_sadrzaj>
    <derivirana_varijabla naziv="DomainObject.Predmet.ProtustrankaFormated_1">  DUPING društvo s ograničenom odgovornošću za trgovinu i usluge zastupanog po punomoćniku Duping Zhuang; Biao Huang</derivirana_varijabla>
  </DomainObject.Predmet.ProtustrankaFormated>
  <DomainObject.Predmet.ProtustrankaFormatedOIB>
    <izvorni_sadrzaj>  DUPING društvo s ograničenom odgovornošću za trgovinu i usluge, OIB 78682259567 zastupanog po punomoćniku Duping Zhuang; Biao Huang</izvorni_sadrzaj>
    <derivirana_varijabla naziv="DomainObject.Predmet.ProtustrankaFormatedOIB_1">  DUPING društvo s ograničenom odgovornošću za trgovinu i usluge, OIB 78682259567 zastupanog po punomoćniku Duping Zhuang; Biao Huang</derivirana_varijabla>
  </DomainObject.Predmet.ProtustrankaFormatedOIB>
  <DomainObject.Predmet.ProtustrankaFormatedWithAdress>
    <izvorni_sadrzaj> DUPING društvo s ograničenom odgovornošću za trgovinu i usluge, Zagrebačka ulica 10, 42000 Varaždin zastupanog po punomoćniku Duping Zhuang; Biao Huang</izvorni_sadrzaj>
    <derivirana_varijabla naziv="DomainObject.Predmet.ProtustrankaFormatedWithAdress_1"> DUPING društvo s ograničenom odgovornošću za trgovinu i usluge, Zagrebačka ulica 10, 42000 Varaždin zastupanog po punomoćniku Duping Zhuang; Biao Huang</derivirana_varijabla>
  </DomainObject.Predmet.ProtustrankaFormatedWithAdress>
  <DomainObject.Predmet.ProtustrankaFormatedWithAdressOIB>
    <izvorni_sadrzaj> DUPING društvo s ograničenom odgovornošću za trgovinu i usluge, OIB 78682259567, Zagrebačka ulica 10, 42000 Varaždin zastupanog po punomoćniku Duping Zhuang; Biao Huang</izvorni_sadrzaj>
    <derivirana_varijabla naziv="DomainObject.Predmet.ProtustrankaFormatedWithAdressOIB_1"> DUPING društvo s ograničenom odgovornošću za trgovinu i usluge, OIB 78682259567, Zagrebačka ulica 10, 42000 Varaždin zastupanog po punomoćniku Duping Zhuang; Biao Huang</derivirana_varijabla>
  </DomainObject.Predmet.ProtustrankaFormatedWithAdressOIB>
  <DomainObject.Predmet.ProtustrankaWithAdress>
    <izvorni_sadrzaj>DUPING društvo s ograničenom odgovornošću za trgovinu i usluge Zagrebačka ulica 10, 42000 Varaždin</izvorni_sadrzaj>
    <derivirana_varijabla naziv="DomainObject.Predmet.ProtustrankaWithAdress_1">DUPING društvo s ograničenom odgovornošću za trgovinu i usluge Zagrebačka ulica 10, 42000 Varaždin</derivirana_varijabla>
  </DomainObject.Predmet.ProtustrankaWithAdress>
  <DomainObject.Predmet.ProtustrankaWithAdressOIB>
    <izvorni_sadrzaj>DUPING društvo s ograničenom odgovornošću za trgovinu i usluge, OIB 78682259567, Zagrebačka ulica 10, 42000 Varaždin</izvorni_sadrzaj>
    <derivirana_varijabla naziv="DomainObject.Predmet.ProtustrankaWithAdressOIB_1">DUPING društvo s ograničenom odgovornošću za trgovinu i usluge, OIB 78682259567, Zagrebačka ulica 10, 42000 Varaždin</derivirana_varijabla>
  </DomainObject.Predmet.ProtustrankaWithAdressOIB>
  <DomainObject.Predmet.ProtustrankaNazivFormated>
    <izvorni_sadrzaj>DUPING društvo s ograničenom odgovornošću za trgovinu i usluge</izvorni_sadrzaj>
    <derivirana_varijabla naziv="DomainObject.Predmet.ProtustrankaNazivFormated_1">DUPING društvo s ograničenom odgovornošću za trgovinu i usluge</derivirana_varijabla>
  </DomainObject.Predmet.ProtustrankaNazivFormated>
  <DomainObject.Predmet.ProtustrankaNazivFormatedOIB>
    <izvorni_sadrzaj>DUPING društvo s ograničenom odgovornošću za trgovinu i usluge, OIB 78682259567</izvorni_sadrzaj>
    <derivirana_varijabla naziv="DomainObject.Predmet.ProtustrankaNazivFormatedOIB_1">DUPING društvo s ograničenom odgovornošću za trgovinu i usluge, OIB 78682259567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826209.66</izvorni_sadrzaj>
    <derivirana_varijabla naziv="DomainObject.Predmet.TrenutnaVrijednost_1">826209.66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DUPING društvo s ograničenom odgovornošću za trgovinu i usluge zastupanog po punomoćniku Duping Zhuang; Biao Huang</item>
    </izvorni_sadrzaj>
    <derivirana_varijabla naziv="DomainObject.Predmet.ProtuStrankaListFormated_1">
      <item>DUPING društvo s ograničenom odgovornošću za trgovinu i usluge zastupanog po punomoćniku Duping Zhuang; Biao Huang</item>
    </derivirana_varijabla>
  </DomainObject.Predmet.ProtuStrankaListFormated>
  <DomainObject.Predmet.ProtuStrankaListFormatedOIB>
    <izvorni_sadrzaj>
      <item>DUPING društvo s ograničenom odgovornošću za trgovinu i usluge, OIB 78682259567 zastupanog po punomoćniku Duping Zhuang; Biao Huang</item>
    </izvorni_sadrzaj>
    <derivirana_varijabla naziv="DomainObject.Predmet.ProtuStrankaListFormatedOIB_1">
      <item>DUPING društvo s ograničenom odgovornošću za trgovinu i usluge, OIB 78682259567 zastupanog po punomoćniku Duping Zhuang; Biao Huang</item>
    </derivirana_varijabla>
  </DomainObject.Predmet.ProtuStrankaListFormatedOIB>
  <DomainObject.Predmet.ProtuStrankaListFormatedWithAdress>
    <izvorni_sadrzaj>
      <item>DUPING društvo s ograničenom odgovornošću za trgovinu i usluge, Zagrebačka ulica 10, 42000 Varaždin zastupanog po punomoćniku Duping Zhuang; Biao Huang</item>
    </izvorni_sadrzaj>
    <derivirana_varijabla naziv="DomainObject.Predmet.ProtuStrankaListFormatedWithAdress_1">
      <item>DUPING društvo s ograničenom odgovornošću za trgovinu i usluge, Zagrebačka ulica 10, 42000 Varaždin zastupanog po punomoćniku Duping Zhuang; Biao Huang</item>
    </derivirana_varijabla>
  </DomainObject.Predmet.ProtuStrankaListFormatedWithAdress>
  <DomainObject.Predmet.ProtuStrankaListFormatedWithAdressOIB>
    <izvorni_sadrzaj>
      <item>DUPING društvo s ograničenom odgovornošću za trgovinu i usluge, OIB 78682259567, Zagrebačka ulica 10, 42000 Varaždin zastupanog po punomoćniku Duping Zhuang; Biao Huang</item>
    </izvorni_sadrzaj>
    <derivirana_varijabla naziv="DomainObject.Predmet.ProtuStrankaListFormatedWithAdressOIB_1">
      <item>DUPING društvo s ograničenom odgovornošću za trgovinu i usluge, OIB 78682259567, Zagrebačka ulica 10, 42000 Varaždin zastupanog po punomoćniku Duping Zhuang; Biao Huang</item>
    </derivirana_varijabla>
  </DomainObject.Predmet.ProtuStrankaListFormatedWithAdressOIB>
  <DomainObject.Predmet.ProtuStrankaListNazivFormated>
    <izvorni_sadrzaj>
      <item>DUPING društvo s ograničenom odgovornošću za trgovinu i usluge</item>
    </izvorni_sadrzaj>
    <derivirana_varijabla naziv="DomainObject.Predmet.ProtuStrankaListNazivFormated_1">
      <item>DUPING društvo s ograničenom odgovornošću za trgovinu i usluge</item>
    </derivirana_varijabla>
  </DomainObject.Predmet.ProtuStrankaListNazivFormated>
  <DomainObject.Predmet.ProtuStrankaListNazivFormatedOIB>
    <izvorni_sadrzaj>
      <item>DUPING društvo s ograničenom odgovornošću za trgovinu i usluge, OIB 78682259567</item>
    </izvorni_sadrzaj>
    <derivirana_varijabla naziv="DomainObject.Predmet.ProtuStrankaListNazivFormatedOIB_1">
      <item>DUPING društvo s ograničenom odgovornošću za trgovinu i usluge, OIB 78682259567</item>
    </derivirana_varijabla>
  </DomainObject.Predmet.ProtuStrankaListNazivFormatedOIB>
  <DomainObject.Predmet.OstaliListFormated>
    <izvorni_sadrzaj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  <item>Županijsko državno odvjetništvo u Varaždinu</item>
    </izvorni_sadrzaj>
    <derivirana_varijabla naziv="DomainObject.Predmet.OstaliListFormated_1"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  <item>Županijsko državno odvjetništvo u Varaždinu</item>
    </derivirana_varijabla>
  </DomainObject.Predmet.OstaliListFormated>
  <DomainObject.Predmet.OstaliListFormatedOIB>
    <izvorni_sadrzaj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  <item>Županijsko državno odvjetništvo u Varaždinu</item>
    </izvorni_sadrzaj>
    <derivirana_varijabla naziv="DomainObject.Predmet.OstaliListFormatedOIB_1"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  <item>Županijsko državno odvjetništvo u Varaždinu</item>
    </derivirana_varijabla>
  </DomainObject.Predmet.OstaliListFormatedOIB>
  <DomainObject.Predmet.OstaliListFormatedWithAdress>
    <izvorni_sadrzaj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  <item>Županijsko državno odvjetništvo u Varaždinu</item>
    </izvorni_sadrzaj>
    <derivirana_varijabla naziv="DomainObject.Predmet.OstaliListFormatedWithAdress_1"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  <item>Županijsko državno odvjetništvo u Varaždinu</item>
    </izvorni_sadrzaj>
    <derivirana_varijabla naziv="DomainObject.Predmet.OstaliListFormatedWithAdressOIB_1"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  <item>Županijsko državno odvjetništvo u Varaždinu</item>
    </derivirana_varijabla>
  </DomainObject.Predmet.OstaliListFormatedWithAdressOIB>
  <DomainObject.Predmet.OstaliListNazivFormated>
    <izvorni_sadrzaj>
      <item>Sudski registar</item>
      <item>Duping Zhuang</item>
      <item>Biao Huang</item>
      <item>Županijsko državno odvjetništvo u Varaždinu</item>
    </izvorni_sadrzaj>
    <derivirana_varijabla naziv="DomainObject.Predmet.OstaliListNazivFormated_1">
      <item>Sudski registar</item>
      <item>Duping Zhuang</item>
      <item>Biao Huang</item>
      <item>Županijsko državno odvjetništvo u Varaždinu</item>
    </derivirana_varijabla>
  </DomainObject.Predmet.OstaliListNazivFormated>
  <DomainObject.Predmet.OstaliListNazivFormatedOIB>
    <izvorni_sadrzaj>
      <item>Sudski registar</item>
      <item>Duping Zhuang, OIB 80923575211</item>
      <item>Biao Huang, OIB 99973351948</item>
      <item>Županijsko državno odvjetništvo u Varaždinu</item>
    </izvorni_sadrzaj>
    <derivirana_varijabla naziv="DomainObject.Predmet.OstaliListNazivFormatedOIB_1">
      <item>Sudski registar</item>
      <item>Duping Zhuang, OIB 80923575211</item>
      <item>Biao Huang, OIB 99973351948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DUPING društvo s ograničenom odgovornošću za trgovinu i usluge</izvorni_sadrzaj>
    <derivirana_varijabla naziv="DomainObject.Predmet.ProtustrankaIDrugi_1">DUPING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DUPING društvo s ograničenom odgovornošću za trgovinu i usluge, OIB 78682259567, Zagrebačka ulica 10, 42000 Varaždin</izvorni_sadrzaj>
    <derivirana_varijabla naziv="DomainObject.Predmet.ProtustrankaIDrugiAdressOIB_1">DUPING društvo s ograničenom odgovornošću za trgovinu i usluge, OIB 78682259567, Zagrebačka ulica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DUPING društvo s ograničenom odgovornošću za trgovinu i usluge</item>
      <item>Sudski registar</item>
      <item>Duping Zhuang</item>
      <item>Biao Huang</item>
      <item>Županijsko državno odvjetništvo u Varaždinu</item>
    </izvorni_sadrzaj>
    <derivirana_varijabla naziv="DomainObject.Predmet.SudioniciListNaziv_1">
      <item>Financijska agencija</item>
      <item>DUPING društvo s ograničenom odgovornošću za trgovinu i usluge</item>
      <item>Sudski registar</item>
      <item>Duping Zhuang</item>
      <item>Biao Huang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78682259567</item>
      <item>, OIB null</item>
      <item>, OIB 80923575211</item>
      <item>, OIB 99973351948</item>
      <item>, OIB null</item>
    </izvorni_sadrzaj>
    <derivirana_varijabla naziv="DomainObject.Predmet.SudioniciListNazivOIB_1">
      <item>, OIB 85821130368</item>
      <item>, OIB 78682259567</item>
      <item>, OIB null</item>
      <item>, OIB 80923575211</item>
      <item>, OIB 99973351948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2114</properties:Characters>
  <properties:Lines>80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2018-03-08T12:18:00Z</dcterms:created>
  <dc:creator>Lea Rogina</dc:creator>
  <cp:lastModifiedBy>Lea Rogina</cp:lastModifiedBy>
  <cp:lastPrinted>2018-03-08T12:30:00Z</cp:lastPrinted>
  <dcterms:modified xmlns:xsi="http://www.w3.org/2001/XMLSchema-instance" xsi:type="dcterms:W3CDTF">2018-03-08T12:31:00Z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(ST-652-17-6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