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5fa5" w14:paraId="6435fa5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930BCE">
        <w:rPr>
          <w:szCs w:val="24"/>
        </w:rPr>
        <w:t xml:space="preserve"> </w:t>
      </w:r>
      <w:r w:rsidR="00C01F05">
        <w:rPr>
          <w:szCs w:val="24"/>
        </w:rPr>
        <w:t>Zadar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567C2D">
        <w:rPr>
          <w:szCs w:val="24"/>
        </w:rPr>
        <w:t>24</w:t>
      </w:r>
      <w:r w:rsidR="0090293D">
        <w:rPr>
          <w:szCs w:val="24"/>
        </w:rPr>
        <w:t xml:space="preserve">. </w:t>
      </w:r>
      <w:r w:rsidR="00567C2D">
        <w:rPr>
          <w:szCs w:val="24"/>
        </w:rPr>
        <w:t xml:space="preserve">listopada </w:t>
      </w:r>
      <w:r>
        <w:rPr>
          <w:szCs w:val="24"/>
        </w:rPr>
        <w:t xml:space="preserve">2016. za provedbu skraćenog stečajnoga postupka nad dužnikom </w:t>
      </w:r>
      <w:r w:rsidR="00567C2D">
        <w:rPr>
          <w:szCs w:val="24"/>
        </w:rPr>
        <w:t xml:space="preserve">MARIBELLA j.d.o.o., Neviđane, Neviđane 8, </w:t>
      </w:r>
      <w:r>
        <w:t>OIB:</w:t>
      </w:r>
      <w:r w:rsidR="00567C2D">
        <w:t>94388425569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C01F05">
        <w:rPr>
          <w:szCs w:val="24"/>
        </w:rPr>
        <w:t>5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C01F05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567C2D">
      <w:rPr>
        <w:rFonts w:cs="Times New Roman" w:eastAsia="Times New Roman" w:hAnsi="Times New Roman" w:ascii="Times New Roman"/>
        <w:sz w:val="24"/>
        <w:szCs w:val="24"/>
        <w:lang w:eastAsia="hr-HR"/>
      </w:rPr>
      <w:t>094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567C2D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15300F"/>
    <w:rsid w:val="00223D57"/>
    <w:rsid w:val="00255E5D"/>
    <w:rsid w:val="00302F28"/>
    <w:rsid w:val="003C043A"/>
    <w:rsid w:val="003C5A7A"/>
    <w:rsid w:val="00406EFC"/>
    <w:rsid w:val="00442FCD"/>
    <w:rsid w:val="00462226"/>
    <w:rsid w:val="00543603"/>
    <w:rsid w:val="00567C2D"/>
    <w:rsid w:val="0058023C"/>
    <w:rsid w:val="006E7997"/>
    <w:rsid w:val="006F6AED"/>
    <w:rsid w:val="00705AA6"/>
    <w:rsid w:val="007127CC"/>
    <w:rsid w:val="0079378D"/>
    <w:rsid w:val="00850DC5"/>
    <w:rsid w:val="00901178"/>
    <w:rsid w:val="0090293D"/>
    <w:rsid w:val="009113CA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E351C4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13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13C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13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13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13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13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13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13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MARIBELLA j.d.o.o. za prijevoz, turistička agencija i usluge</izvorni_sadrzaj>
    <derivirana_varijabla naziv="DomainObject.Predmet.ProtustrankaFormated_1">  MARIBELLA j.d.o.o. za prijevoz, turistička agencija i usluge</derivirana_varijabla>
  </DomainObject.Predmet.ProtustrankaFormated>
  <DomainObject.Predmet.ProtustrankaFormatedOIB>
    <izvorni_sadrzaj>  MARIBELLA j.d.o.o. za prijevoz, turistička agencija i usluge, OIB 94388425569</izvorni_sadrzaj>
    <derivirana_varijabla naziv="DomainObject.Predmet.ProtustrankaFormatedOIB_1">  MARIBELLA j.d.o.o. za prijevoz, turistička agencija i usluge, OIB 94388425569</derivirana_varijabla>
  </DomainObject.Predmet.ProtustrankaFormatedOIB>
  <DomainObject.Predmet.ProtustrankaFormatedWithAdress>
    <izvorni_sadrzaj> MARIBELLA j.d.o.o. za prijevoz, turistička agencija i usluge, Neviđane 8, 23262 Neviđane</izvorni_sadrzaj>
    <derivirana_varijabla naziv="DomainObject.Predmet.ProtustrankaFormatedWithAdress_1"> MARIBELLA j.d.o.o. za prijevoz, turistička agencija i usluge, Neviđane 8, 23262 Neviđane</derivirana_varijabla>
  </DomainObject.Predmet.ProtustrankaFormatedWithAdress>
  <DomainObject.Predmet.ProtustrankaFormatedWithAdressOIB>
    <izvorni_sadrzaj> MARIBELLA j.d.o.o. za prijevoz, turistička agencija i usluge, OIB 94388425569, Neviđane 8, 23262 Neviđane</izvorni_sadrzaj>
    <derivirana_varijabla naziv="DomainObject.Predmet.ProtustrankaFormatedWithAdressOIB_1"> MARIBELLA j.d.o.o. za prijevoz, turistička agencija i usluge, OIB 94388425569, Neviđane 8, 23262 Neviđane</derivirana_varijabla>
  </DomainObject.Predmet.ProtustrankaFormatedWithAdressOIB>
  <DomainObject.Predmet.ProtustrankaWithAdress>
    <izvorni_sadrzaj>MARIBELLA j.d.o.o. za prijevoz, turistička agencija i usluge Neviđane 8, 23262 Neviđane</izvorni_sadrzaj>
    <derivirana_varijabla naziv="DomainObject.Predmet.ProtustrankaWithAdress_1">MARIBELLA j.d.o.o. za prijevoz, turistička agencija i usluge Neviđane 8, 23262 Neviđane</derivirana_varijabla>
  </DomainObject.Predmet.ProtustrankaWithAdress>
  <DomainObject.Predmet.ProtustrankaWithAdressOIB>
    <izvorni_sadrzaj>MARIBELLA j.d.o.o. za prijevoz, turistička agencija i usluge, OIB 94388425569, Neviđane 8, 23262 Neviđane</izvorni_sadrzaj>
    <derivirana_varijabla naziv="DomainObject.Predmet.ProtustrankaWithAdressOIB_1">MARIBELLA j.d.o.o. za prijevoz, turistička agencija i usluge, OIB 94388425569, Neviđane 8, 23262 Neviđane</derivirana_varijabla>
  </DomainObject.Predmet.ProtustrankaWithAdressOIB>
  <DomainObject.Predmet.ProtustrankaNazivFormated>
    <izvorni_sadrzaj>MARIBELLA j.d.o.o. za prijevoz, turistička agencija i usluge</izvorni_sadrzaj>
    <derivirana_varijabla naziv="DomainObject.Predmet.ProtustrankaNazivFormated_1">MARIBELLA j.d.o.o. za prijevoz, turistička agencija i usluge</derivirana_varijabla>
  </DomainObject.Predmet.ProtustrankaNazivFormated>
  <DomainObject.Predmet.ProtustrankaNazivFormatedOIB>
    <izvorni_sadrzaj>MARIBELLA j.d.o.o. za prijevoz, turistička agencija i usluge, OIB 94388425569</izvorni_sadrzaj>
    <derivirana_varijabla naziv="DomainObject.Predmet.ProtustrankaNazivFormatedOIB_1">MARIBELLA j.d.o.o. za prijevoz, turistička agencija i usluge, OIB 94388425569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MARIBELLA j.d.o.o. za prijevoz, turistička agencija i usluge</item>
    </izvorni_sadrzaj>
    <derivirana_varijabla naziv="DomainObject.Predmet.ProtuStrankaListFormated_1">
      <item>MARIBELLA j.d.o.o. za prijevoz, turistička agencija i usluge</item>
    </derivirana_varijabla>
  </DomainObject.Predmet.ProtuStrankaListFormated>
  <DomainObject.Predmet.ProtuStrankaListFormatedOIB>
    <izvorni_sadrzaj>
      <item>MARIBELLA j.d.o.o. za prijevoz, turistička agencija i usluge, OIB 94388425569</item>
    </izvorni_sadrzaj>
    <derivirana_varijabla naziv="DomainObject.Predmet.ProtuStrankaListFormatedOIB_1">
      <item>MARIBELLA j.d.o.o. za prijevoz, turistička agencija i usluge, OIB 94388425569</item>
    </derivirana_varijabla>
  </DomainObject.Predmet.ProtuStrankaListFormatedOIB>
  <DomainObject.Predmet.ProtuStrankaListFormatedWithAdress>
    <izvorni_sadrzaj>
      <item>MARIBELLA j.d.o.o. za prijevoz, turistička agencija i usluge, Neviđane 8, 23262 Neviđane</item>
    </izvorni_sadrzaj>
    <derivirana_varijabla naziv="DomainObject.Predmet.ProtuStrankaListFormatedWithAdress_1">
      <item>MARIBELLA j.d.o.o. za prijevoz, turistička agencija i usluge, Neviđane 8, 23262 Neviđane</item>
    </derivirana_varijabla>
  </DomainObject.Predmet.ProtuStrankaListFormatedWithAdress>
  <DomainObject.Predmet.ProtuStrankaListFormatedWithAdressOIB>
    <izvorni_sadrzaj>
      <item>MARIBELLA j.d.o.o. za prijevoz, turistička agencija i usluge, OIB 94388425569, Neviđane 8, 23262 Neviđane</item>
    </izvorni_sadrzaj>
    <derivirana_varijabla naziv="DomainObject.Predmet.ProtuStrankaListFormatedWithAdressOIB_1">
      <item>MARIBELLA j.d.o.o. za prijevoz, turistička agencija i usluge, OIB 94388425569, Neviđane 8, 23262 Neviđane</item>
    </derivirana_varijabla>
  </DomainObject.Predmet.ProtuStrankaListFormatedWithAdressOIB>
  <DomainObject.Predmet.ProtuStrankaListNazivFormated>
    <izvorni_sadrzaj>
      <item>MARIBELLA j.d.o.o. za prijevoz, turistička agencija i usluge</item>
    </izvorni_sadrzaj>
    <derivirana_varijabla naziv="DomainObject.Predmet.ProtuStrankaListNazivFormated_1">
      <item>MARIBELLA j.d.o.o. za prijevoz, turistička agencija i usluge</item>
    </derivirana_varijabla>
  </DomainObject.Predmet.ProtuStrankaListNazivFormated>
  <DomainObject.Predmet.ProtuStrankaListNazivFormatedOIB>
    <izvorni_sadrzaj>
      <item>MARIBELLA j.d.o.o. za prijevoz, turistička agencija i usluge, OIB 94388425569</item>
    </izvorni_sadrzaj>
    <derivirana_varijabla naziv="DomainObject.Predmet.ProtuStrankaListNazivFormatedOIB_1">
      <item>MARIBELLA j.d.o.o. za prijevoz, turistička agencija i usluge, OIB 94388425569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MARIBELLA j.d.o.o. za prijevoz, turistička agencija i usluge</izvorni_sadrzaj>
    <derivirana_varijabla naziv="DomainObject.Predmet.ProtustrankaIDrugi_1">MARIBELLA j.d.o.o. za prijevoz, turistička agencija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MARIBELLA j.d.o.o. za prijevoz, turistička agencija i usluge, OIB 94388425569, Neviđane 8, 23262 Neviđane</izvorni_sadrzaj>
    <derivirana_varijabla naziv="DomainObject.Predmet.ProtustrankaIDrugiAdressOIB_1">MARIBELLA j.d.o.o. za prijevoz, turistička agencija i usluge, OIB 94388425569, Neviđane 8, 23262 Neviđane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MARIBELLA j.d.o.o. za prijevoz, turistička agencija i usluge</item>
    </izvorni_sadrzaj>
    <derivirana_varijabla naziv="DomainObject.Predmet.SudioniciListNaziv_1">
      <item>FINA</item>
      <item>MARIBELLA j.d.o.o. za prijevoz, turistička agencija i usluge</item>
    </derivirana_varijabla>
  </DomainObject.Predmet.SudioniciListNaziv>
  <DomainObject.Predmet.SudioniciListAdressOIB>
    <izvorni_sadrzaj>
      <item>FINA, OIB 85821130368</item>
      <item>MARIBELLA j.d.o.o. za prijevoz, turistička agencija i usluge, OIB 94388425569, Neviđane 8,23262 Neviđane</item>
    </izvorni_sadrzaj>
    <derivirana_varijabla naziv="DomainObject.Predmet.SudioniciListAdressOIB_1">
      <item>FINA, OIB 85821130368</item>
      <item>MARIBELLA j.d.o.o. za prijevoz, turistička agencija i usluge, OIB 94388425569, Neviđane 8,23262 Neviđane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94388425569</item>
    </izvorni_sadrzaj>
    <derivirana_varijabla naziv="DomainObject.Predmet.SudioniciListNazivOIB_1">
      <item>, OIB 85821130368</item>
      <item>, OIB 94388425569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961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2017-03-15T08:25:00Z</dcterms:created>
  <dc:creator>Krešimir Torbarina</dc:creator>
  <cp:lastModifiedBy>Merlina Klišmanić</cp:lastModifiedBy>
  <cp:lastPrinted>2017-03-15T08:25:00Z</cp:lastPrinted>
  <dcterms:modified xmlns:xsi="http://www.w3.org/2001/XMLSchema-instance" xsi:type="dcterms:W3CDTF">2017-03-15T08:37:00Z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