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b625f" w14:paraId="6bb625f" w:rsidRDefault="00133015" w:rsidP="00D77107" w:rsidR="00403F01" w:rsidRPr="00B34970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 w:rsidRPr="00B34970">
        <w:rPr>
          <w:lang w:val="hr-HR"/>
        </w:rPr>
        <w:t>Posl</w:t>
      </w:r>
      <w:proofErr w:type="spellEnd"/>
      <w:r w:rsidR="004777B1" w:rsidRPr="00B34970">
        <w:rPr>
          <w:lang w:val="hr-HR"/>
        </w:rPr>
        <w:t>. br.</w:t>
      </w:r>
      <w:r w:rsidR="00595BCF" w:rsidRPr="00B34970">
        <w:rPr>
          <w:lang w:val="hr-HR"/>
        </w:rPr>
        <w:t xml:space="preserve"> 1</w:t>
      </w:r>
      <w:r w:rsidR="00B34970">
        <w:rPr>
          <w:lang w:val="hr-HR"/>
        </w:rPr>
        <w:t>0</w:t>
      </w:r>
      <w:r w:rsidR="00595BCF" w:rsidRPr="00B34970">
        <w:rPr>
          <w:lang w:val="hr-HR"/>
        </w:rPr>
        <w:t>. St-</w:t>
      </w:r>
      <w:r w:rsidR="00A75C1A">
        <w:rPr>
          <w:lang w:val="hr-HR"/>
        </w:rPr>
        <w:t>2813/15</w:t>
      </w:r>
    </w:p>
    <w:p w:rsidRDefault="00AC4892" w:rsidP="00D4027A" w:rsidR="00AC4892" w:rsidRPr="00B34970">
      <w:pPr>
        <w:pStyle w:val="Naslov1"/>
        <w:jc w:val="both"/>
        <w:rPr>
          <w:b w:val="false"/>
          <w:sz w:val="8"/>
          <w:szCs w:val="8"/>
        </w:rPr>
      </w:pPr>
    </w:p>
    <w:p w:rsidRDefault="00D4027A" w:rsidP="00D4027A" w:rsidR="00D4027A" w:rsidRPr="00B34970">
      <w:pPr>
        <w:pStyle w:val="Naslov1"/>
        <w:jc w:val="both"/>
        <w:rPr>
          <w:b w:val="false"/>
        </w:rPr>
      </w:pPr>
      <w:r w:rsidRPr="00B34970">
        <w:rPr>
          <w:b w:val="false"/>
        </w:rPr>
        <w:t>REPUBLIKA HRVATSKA</w:t>
      </w:r>
    </w:p>
    <w:p w:rsidRDefault="00D4027A" w:rsidP="00D4027A" w:rsidR="00D4027A" w:rsidRPr="00B34970">
      <w:pPr>
        <w:jc w:val="both"/>
        <w:rPr>
          <w:lang w:val="hr-HR"/>
        </w:rPr>
      </w:pPr>
      <w:r w:rsidRPr="00B34970">
        <w:rPr>
          <w:lang w:val="hr-HR"/>
        </w:rPr>
        <w:t xml:space="preserve">TRGOVAČKI SUD U SPLITU             </w:t>
      </w:r>
      <w:r w:rsidRPr="00B34970">
        <w:rPr>
          <w:lang w:val="hr-HR"/>
        </w:rPr>
        <w:tab/>
      </w:r>
      <w:r w:rsidRPr="00B34970">
        <w:rPr>
          <w:lang w:val="hr-HR"/>
        </w:rPr>
        <w:tab/>
      </w:r>
      <w:r w:rsidRPr="00B34970">
        <w:rPr>
          <w:lang w:val="hr-HR"/>
        </w:rPr>
        <w:tab/>
        <w:t xml:space="preserve">      </w:t>
      </w:r>
    </w:p>
    <w:p w:rsidRDefault="00EB78C8" w:rsidP="00EB78C8" w:rsidR="00EB78C8" w:rsidRPr="00B34970">
      <w:pPr>
        <w:rPr>
          <w:lang w:val="hr-HR"/>
        </w:rPr>
      </w:pPr>
      <w:r w:rsidRPr="00B34970">
        <w:rPr>
          <w:lang w:val="hr-HR"/>
        </w:rPr>
        <w:t xml:space="preserve">Split, </w:t>
      </w:r>
      <w:proofErr w:type="spellStart"/>
      <w:r w:rsidRPr="00B34970">
        <w:rPr>
          <w:lang w:val="hr-HR"/>
        </w:rPr>
        <w:t>Sukoišanska</w:t>
      </w:r>
      <w:proofErr w:type="spellEnd"/>
      <w:r w:rsidRPr="00B34970">
        <w:rPr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 w:rsidR="00B34970">
        <w:rPr>
          <w:lang w:val="hr-HR"/>
        </w:rPr>
        <w:t>Ivani Madunić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A75C1A">
        <w:rPr>
          <w:lang w:val="hr-HR"/>
        </w:rPr>
        <w:t xml:space="preserve">CENTAR ZA UNAPREĐENJE ZDRAVLJA, SUSTAVNO TJELESNO VJEŽBANJE, PLES I EDUKACIJU DOLCE VITA, OIB: 77796403043 sa sjedištem u Splitu, Ulica Slobode 39, </w:t>
      </w:r>
      <w:r w:rsidR="00F9341F">
        <w:rPr>
          <w:lang w:val="hr-HR"/>
        </w:rPr>
        <w:t xml:space="preserve"> </w:t>
      </w:r>
      <w:r>
        <w:rPr>
          <w:lang w:val="hr-HR"/>
        </w:rPr>
        <w:t xml:space="preserve"> dana</w:t>
      </w:r>
      <w:r w:rsidR="00B34970">
        <w:rPr>
          <w:lang w:val="hr-HR"/>
        </w:rPr>
        <w:t xml:space="preserve"> </w:t>
      </w:r>
      <w:r w:rsidR="00F9341F">
        <w:rPr>
          <w:lang w:val="hr-HR"/>
        </w:rPr>
        <w:t>7. studenog</w:t>
      </w:r>
      <w:r w:rsidR="001822B0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B34970">
      <w:pPr>
        <w:jc w:val="center"/>
        <w:rPr>
          <w:lang w:val="hr-HR"/>
        </w:rPr>
      </w:pPr>
      <w:r w:rsidRPr="00B34970">
        <w:rPr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>I. Dužnik</w:t>
      </w:r>
      <w:r w:rsidR="00A75C1A">
        <w:rPr>
          <w:lang w:val="hr-HR"/>
        </w:rPr>
        <w:t xml:space="preserve"> CENTAR ZA UNAPREĐENJE ZDRAVLJA, SUSTAVNO TJELESNO VJEŽBANJE, PLES I EDUKACIJU DOLCE VITA, OIB: 77796403043 sa sjedištem u Splitu, Ulica Slobode 39,  </w:t>
      </w:r>
      <w:r w:rsidR="00B70173">
        <w:rPr>
          <w:lang w:val="hr-HR"/>
        </w:rPr>
        <w:t xml:space="preserve">na dan </w:t>
      </w:r>
      <w:r w:rsidR="00F9341F">
        <w:rPr>
          <w:lang w:val="hr-HR"/>
        </w:rPr>
        <w:t>1. rujna 2015.g.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</w:t>
      </w:r>
      <w:r w:rsidR="00F9341F">
        <w:rPr>
          <w:lang w:val="hr-HR"/>
        </w:rPr>
        <w:t xml:space="preserve">neprekinutom razdoblju od </w:t>
      </w:r>
      <w:r w:rsidR="00A75C1A">
        <w:rPr>
          <w:lang w:val="hr-HR"/>
        </w:rPr>
        <w:t>371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A75C1A">
        <w:rPr>
          <w:lang w:val="hr-HR"/>
        </w:rPr>
        <w:t>17.571,44</w:t>
      </w:r>
      <w:r w:rsidR="00F9341F">
        <w:rPr>
          <w:lang w:val="hr-HR"/>
        </w:rPr>
        <w:t xml:space="preserve"> 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9C356C">
        <w:rPr>
          <w:lang w:val="hr-HR"/>
        </w:rPr>
        <w:t xml:space="preserve"> </w:t>
      </w:r>
      <w:r w:rsidR="00F9341F">
        <w:rPr>
          <w:lang w:val="hr-HR"/>
        </w:rPr>
        <w:t>7. studenog</w:t>
      </w:r>
      <w:r w:rsidR="00B34970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B34970" w:rsidP="00B34970" w:rsidR="00353786" w:rsidRPr="00192D51">
      <w:pPr>
        <w:ind w:left="7080"/>
      </w:pPr>
      <w:r>
        <w:t xml:space="preserve">      Ivana </w:t>
      </w:r>
      <w:proofErr w:type="spellStart"/>
      <w:r>
        <w:t>Madunić</w:t>
      </w:r>
      <w:proofErr w:type="spellEnd"/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6B26" w:rsidP="003734BE" w:rsidR="009E6B26">
      <w:r>
        <w:separator/>
      </w:r>
    </w:p>
  </w:endnote>
  <w:endnote w:id="0" w:type="continuationSeparator">
    <w:p w:rsidRDefault="009E6B26" w:rsidP="003734BE" w:rsidR="009E6B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6B26" w:rsidP="003734BE" w:rsidR="009E6B26">
      <w:r>
        <w:separator/>
      </w:r>
    </w:p>
  </w:footnote>
  <w:footnote w:id="0" w:type="continuationSeparator">
    <w:p w:rsidRDefault="009E6B26" w:rsidP="003734BE" w:rsidR="009E6B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A75C1A" w:rsidRPr="00A75C1A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FEE"/>
    <w:rsid w:val="0002675F"/>
    <w:rsid w:val="000467BE"/>
    <w:rsid w:val="00062AEB"/>
    <w:rsid w:val="000660B1"/>
    <w:rsid w:val="000666DB"/>
    <w:rsid w:val="000811DC"/>
    <w:rsid w:val="00094B4F"/>
    <w:rsid w:val="00097F28"/>
    <w:rsid w:val="000F36DD"/>
    <w:rsid w:val="00110325"/>
    <w:rsid w:val="00121146"/>
    <w:rsid w:val="001322ED"/>
    <w:rsid w:val="00133015"/>
    <w:rsid w:val="0013490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33B74"/>
    <w:rsid w:val="002702A4"/>
    <w:rsid w:val="002D048F"/>
    <w:rsid w:val="002E3193"/>
    <w:rsid w:val="00302C8B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77B1"/>
    <w:rsid w:val="00486FF3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D2496"/>
    <w:rsid w:val="006D261A"/>
    <w:rsid w:val="006E3551"/>
    <w:rsid w:val="0070116F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E6B26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3AEE"/>
    <w:rsid w:val="00A66019"/>
    <w:rsid w:val="00A75C1A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34970"/>
    <w:rsid w:val="00B428D2"/>
    <w:rsid w:val="00B6615F"/>
    <w:rsid w:val="00B70173"/>
    <w:rsid w:val="00B917F2"/>
    <w:rsid w:val="00B95BB8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72174"/>
    <w:rsid w:val="00C922CF"/>
    <w:rsid w:val="00CB7DF0"/>
    <w:rsid w:val="00CC1B3F"/>
    <w:rsid w:val="00CD76CC"/>
    <w:rsid w:val="00CE1BBC"/>
    <w:rsid w:val="00CF16C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9341F"/>
    <w:rsid w:val="00FD0225"/>
    <w:rsid w:val="00FD3619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3AE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63AE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63AE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63AE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63AE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3AE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63AE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63AE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63AE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63AE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2813</izvorni_sadrzaj>
    <derivirana_varijabla naziv="DomainObject.Predmet.Broj_1">2813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St-2813/2015</izvorni_sadrzaj>
    <derivirana_varijabla naziv="DomainObject.Predmet.OznakaBroj_1">St-2813/2015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UNAPREĐENJE ZDRAVLJA, SUSTAVNO TJELESNO VJEŽBANJE, PLES I EDUKACIJU DOLCE VITA</izvorni_sadrzaj>
    <derivirana_varijabla naziv="DomainObject.Predmet.ProtustrankaFormated_1">  CENTAR ZA UNAPREĐENJE ZDRAVLJA, SUSTAVNO TJELESNO VJEŽBANJE, PLES I EDUKACIJU DOLCE VITA</derivirana_varijabla>
  </DomainObject.Predmet.ProtustrankaFormated>
  <DomainObject.Predmet.ProtustrankaFormatedOIB>
    <izvorni_sadrzaj>  CENTAR ZA UNAPREĐENJE ZDRAVLJA, SUSTAVNO TJELESNO VJEŽBANJE, PLES I EDUKACIJU DOLCE VITA, OIB 77796403043</izvorni_sadrzaj>
    <derivirana_varijabla naziv="DomainObject.Predmet.ProtustrankaFormatedOIB_1">  CENTAR ZA UNAPREĐENJE ZDRAVLJA, SUSTAVNO TJELESNO VJEŽBANJE, PLES I EDUKACIJU DOLCE VITA, OIB 77796403043</derivirana_varijabla>
  </DomainObject.Predmet.ProtustrankaFormatedOIB>
  <DomainObject.Predmet.ProtustrankaFormatedWithAdress>
    <izvorni_sadrzaj> CENTAR ZA UNAPREĐENJE ZDRAVLJA, SUSTAVNO TJELESNO VJEŽBANJE, PLES I EDUKACIJU DOLCE VITA, Ulica slobode 39, 21000 Split</izvorni_sadrzaj>
    <derivirana_varijabla naziv="DomainObject.Predmet.ProtustrankaFormatedWithAdress_1"> CENTAR ZA UNAPREĐENJE ZDRAVLJA, SUSTAVNO TJELESNO VJEŽBANJE, PLES I EDUKACIJU DOLCE VITA, Ulica slobode 39, 21000 Split</derivirana_varijabla>
  </DomainObject.Predmet.ProtustrankaFormatedWithAdress>
  <DomainObject.Predmet.ProtustrankaFormatedWithAdressOIB>
    <izvorni_sadrzaj> CENTAR ZA UNAPREĐENJE ZDRAVLJA, SUSTAVNO TJELESNO VJEŽBANJE, PLES I EDUKACIJU DOLCE VITA, OIB 77796403043, Ulica slobode 39, 21000 Split</izvorni_sadrzaj>
    <derivirana_varijabla naziv="DomainObject.Predmet.ProtustrankaFormatedWithAdressOIB_1"> CENTAR ZA UNAPREĐENJE ZDRAVLJA, SUSTAVNO TJELESNO VJEŽBANJE, PLES I EDUKACIJU DOLCE VITA, OIB 77796403043, Ulica slobode 39, 21000 Split</derivirana_varijabla>
  </DomainObject.Predmet.ProtustrankaFormatedWithAdressOIB>
  <DomainObject.Predmet.ProtustrankaWithAdress>
    <izvorni_sadrzaj>CENTAR ZA UNAPREĐENJE ZDRAVLJA, SUSTAVNO TJELESNO VJEŽBANJE, PLES I EDUKACIJU DOLCE VITA Ulica slobode 39, 21000 Split</izvorni_sadrzaj>
    <derivirana_varijabla naziv="DomainObject.Predmet.ProtustrankaWithAdress_1">CENTAR ZA UNAPREĐENJE ZDRAVLJA, SUSTAVNO TJELESNO VJEŽBANJE, PLES I EDUKACIJU DOLCE VITA Ulica slobode 39, 21000 Split</derivirana_varijabla>
  </DomainObject.Predmet.ProtustrankaWithAdress>
  <DomainObject.Predmet.ProtustrankaWithAdressOIB>
    <izvorni_sadrzaj>CENTAR ZA UNAPREĐENJE ZDRAVLJA, SUSTAVNO TJELESNO VJEŽBANJE, PLES I EDUKACIJU DOLCE VITA, OIB 77796403043, Ulica slobode 39, 21000 Split</izvorni_sadrzaj>
    <derivirana_varijabla naziv="DomainObject.Predmet.ProtustrankaWithAdressOIB_1">CENTAR ZA UNAPREĐENJE ZDRAVLJA, SUSTAVNO TJELESNO VJEŽBANJE, PLES I EDUKACIJU DOLCE VITA, OIB 77796403043, Ulica slobode 39, 21000 Split</derivirana_varijabla>
  </DomainObject.Predmet.ProtustrankaWithAdressOIB>
  <DomainObject.Predmet.ProtustrankaNazivFormated>
    <izvorni_sadrzaj>CENTAR ZA UNAPREĐENJE ZDRAVLJA, SUSTAVNO TJELESNO VJEŽBANJE, PLES I EDUKACIJU DOLCE VITA</izvorni_sadrzaj>
    <derivirana_varijabla naziv="DomainObject.Predmet.ProtustrankaNazivFormated_1">CENTAR ZA UNAPREĐENJE ZDRAVLJA, SUSTAVNO TJELESNO VJEŽBANJE, PLES I EDUKACIJU DOLCE VITA</derivirana_varijabla>
  </DomainObject.Predmet.ProtustrankaNazivFormated>
  <DomainObject.Predmet.ProtustrankaNazivFormatedOIB>
    <izvorni_sadrzaj>CENTAR ZA UNAPREĐENJE ZDRAVLJA, SUSTAVNO TJELESNO VJEŽBANJE, PLES I EDUKACIJU DOLCE VITA, OIB 77796403043</izvorni_sadrzaj>
    <derivirana_varijabla naziv="DomainObject.Predmet.ProtustrankaNazivFormatedOIB_1">CENTAR ZA UNAPREĐENJE ZDRAVLJA, SUSTAVNO TJELESNO VJEŽBANJE, PLES I EDUKACIJU DOLCE VITA, OIB 77796403043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17571.44</izvorni_sadrzaj>
    <derivirana_varijabla naziv="DomainObject.Predmet.TrenutnaVrijednost_1">17571.44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CENTAR ZA UNAPREĐENJE ZDRAVLJA, SUSTAVNO TJELESNO VJEŽBANJE, PLES I EDUKACIJU DOLCE VITA</item>
    </izvorni_sadrzaj>
    <derivirana_varijabla naziv="DomainObject.Predmet.ProtuStrankaListFormated_1">
      <item>CENTAR ZA UNAPREĐENJE ZDRAVLJA, SUSTAVNO TJELESNO VJEŽBANJE, PLES I EDUKACIJU DOLCE VITA</item>
    </derivirana_varijabla>
  </DomainObject.Predmet.ProtuStrankaListFormated>
  <DomainObject.Predmet.ProtuStrankaListFormatedOIB>
    <izvorni_sadrzaj>
      <item>CENTAR ZA UNAPREĐENJE ZDRAVLJA, SUSTAVNO TJELESNO VJEŽBANJE, PLES I EDUKACIJU DOLCE VITA, OIB 77796403043</item>
    </izvorni_sadrzaj>
    <derivirana_varijabla naziv="DomainObject.Predmet.ProtuStrankaListFormatedOIB_1">
      <item>CENTAR ZA UNAPREĐENJE ZDRAVLJA, SUSTAVNO TJELESNO VJEŽBANJE, PLES I EDUKACIJU DOLCE VITA, OIB 77796403043</item>
    </derivirana_varijabla>
  </DomainObject.Predmet.ProtuStrankaListFormatedOIB>
  <DomainObject.Predmet.ProtuStrankaListFormatedWithAdress>
    <izvorni_sadrzaj>
      <item>CENTAR ZA UNAPREĐENJE ZDRAVLJA, SUSTAVNO TJELESNO VJEŽBANJE, PLES I EDUKACIJU DOLCE VITA, Ulica slobode 39, 21000 Split</item>
    </izvorni_sadrzaj>
    <derivirana_varijabla naziv="DomainObject.Predmet.ProtuStrankaListFormatedWithAdress_1">
      <item>CENTAR ZA UNAPREĐENJE ZDRAVLJA, SUSTAVNO TJELESNO VJEŽBANJE, PLES I EDUKACIJU DOLCE VITA, Ulica slobode 39, 21000 Split</item>
    </derivirana_varijabla>
  </DomainObject.Predmet.ProtuStrankaListFormatedWithAdress>
  <DomainObject.Predmet.ProtuStrankaListFormatedWithAdressOIB>
    <izvorni_sadrzaj>
      <item>CENTAR ZA UNAPREĐENJE ZDRAVLJA, SUSTAVNO TJELESNO VJEŽBANJE, PLES I EDUKACIJU DOLCE VITA, OIB 77796403043, Ulica slobode 39, 21000 Split</item>
    </izvorni_sadrzaj>
    <derivirana_varijabla naziv="DomainObject.Predmet.ProtuStrankaListFormatedWithAdressOIB_1">
      <item>CENTAR ZA UNAPREĐENJE ZDRAVLJA, SUSTAVNO TJELESNO VJEŽBANJE, PLES I EDUKACIJU DOLCE VITA, OIB 77796403043, Ulica slobode 39, 21000 Split</item>
    </derivirana_varijabla>
  </DomainObject.Predmet.ProtuStrankaListFormatedWithAdressOIB>
  <DomainObject.Predmet.ProtuStrankaListNazivFormated>
    <izvorni_sadrzaj>
      <item>CENTAR ZA UNAPREĐENJE ZDRAVLJA, SUSTAVNO TJELESNO VJEŽBANJE, PLES I EDUKACIJU DOLCE VITA</item>
    </izvorni_sadrzaj>
    <derivirana_varijabla naziv="DomainObject.Predmet.ProtuStrankaListNazivFormated_1">
      <item>CENTAR ZA UNAPREĐENJE ZDRAVLJA, SUSTAVNO TJELESNO VJEŽBANJE, PLES I EDUKACIJU DOLCE VITA</item>
    </derivirana_varijabla>
  </DomainObject.Predmet.ProtuStrankaListNazivFormated>
  <DomainObject.Predmet.ProtuStrankaListNazivFormatedOIB>
    <izvorni_sadrzaj>
      <item>CENTAR ZA UNAPREĐENJE ZDRAVLJA, SUSTAVNO TJELESNO VJEŽBANJE, PLES I EDUKACIJU DOLCE VITA, OIB 77796403043</item>
    </izvorni_sadrzaj>
    <derivirana_varijabla naziv="DomainObject.Predmet.ProtuStrankaListNazivFormatedOIB_1">
      <item>CENTAR ZA UNAPREĐENJE ZDRAVLJA, SUSTAVNO TJELESNO VJEŽBANJE, PLES I EDUKACIJU DOLCE VITA, OIB 77796403043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CENTAR ZA UNAPREĐENJE ZDRAVLJA, SUSTAVNO TJELESNO VJEŽBANJE, PLES I EDUKACIJU DOLCE VITA</izvorni_sadrzaj>
    <derivirana_varijabla naziv="DomainObject.Predmet.ProtustrankaIDrugi_1">CENTAR ZA UNAPREĐENJE ZDRAVLJA, SUSTAVNO TJELESNO VJEŽBANJE, PLES I EDUKACIJU DOLCE VITA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CENTAR ZA UNAPREĐENJE ZDRAVLJA, SUSTAVNO TJELESNO VJEŽBANJE, PLES I EDUKACIJU DOLCE VITA, OIB 77796403043, Ulica slobode 39, 21000 Split</izvorni_sadrzaj>
    <derivirana_varijabla naziv="DomainObject.Predmet.ProtustrankaIDrugiAdressOIB_1">CENTAR ZA UNAPREĐENJE ZDRAVLJA, SUSTAVNO TJELESNO VJEŽBANJE, PLES I EDUKACIJU DOLCE VITA, OIB 77796403043, Ulica slobode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UNAPREĐENJE ZDRAVLJA, SUSTAVNO TJELESNO VJEŽBANJE, PLES I EDUKACIJU DOLCE VITA</item>
      <item>FINANCIJSKA AGENCIJA, RC SPLIT</item>
    </izvorni_sadrzaj>
    <derivirana_varijabla naziv="DomainObject.Predmet.SudioniciListNaziv_1">
      <item>CENTAR ZA UNAPREĐENJE ZDRAVLJA, SUSTAVNO TJELESNO VJEŽBANJE, PLES I EDUKACIJU DOLCE VITA</item>
      <item>FINANCIJSKA AGENCIJA, RC SPLIT</item>
    </derivirana_varijabla>
  </DomainObject.Predmet.SudioniciListNaziv>
  <DomainObject.Predmet.SudioniciListAdressOIB>
    <izvorni_sadrzaj>
      <item>CENTAR ZA UNAPREĐENJE ZDRAVLJA, SUSTAVNO TJELESNO VJEŽBANJE, PLES I EDUKACIJU DOLCE VITA, OIB 77796403043, Ulica slobode 39,21000 Split</item>
      <item>FINANCIJSKA AGENCIJA, RC SPLIT, OIB 85821130368, Mažuranićevo šetalište 24 b,21000 Split</item>
    </izvorni_sadrzaj>
    <derivirana_varijabla naziv="DomainObject.Predmet.SudioniciListAdressOIB_1">
      <item>CENTAR ZA UNAPREĐENJE ZDRAVLJA, SUSTAVNO TJELESNO VJEŽBANJE, PLES I EDUKACIJU DOLCE VITA, OIB 77796403043, Ulica slobode 39,21000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77796403043</item>
      <item>, OIB 85821130368</item>
    </izvorni_sadrzaj>
    <derivirana_varijabla naziv="DomainObject.Predmet.SudioniciListNazivOIB_1">
      <item>, OIB 77796403043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5959DB-DEA3-4D29-8558-6222E94851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350</properties:Words>
  <properties:Characters>1880</properties:Characters>
  <properties:Lines>51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2017-11-07T11:17:00Z</dcterms:created>
  <dc:creator>wsadmin</dc:creator>
  <cp:lastModifiedBy>Ivana Madunić</cp:lastModifiedBy>
  <cp:lastPrinted>2017-11-07T11:17:00Z</cp:lastPrinted>
  <dcterms:modified xmlns:xsi="http://www.w3.org/2001/XMLSchema-instance" xsi:type="dcterms:W3CDTF">2017-11-07T11:18:00Z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