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8973f" w14:paraId="398973f" w:rsidRDefault="00F008E9" w:rsidP="007F0F70" w:rsidR="000B2CBA" w:rsidRPr="000B2CBA">
      <w:pPr>
        <w:ind w:firstLine="708" w:left="708"/>
        <w15:collapsed w:val="false"/>
        <w:rPr>
          <w:color w:val="000000"/>
        </w:rPr>
      </w:pPr>
      <w:bookmarkStart w:name="_GoBack" w:id="0"/>
      <w:bookmarkEnd w:id="0"/>
      <w:r w:rsidRPr="000B2CBA">
        <w:rPr>
          <w:noProof/>
          <w:color w:val="0000FF"/>
        </w:rPr>
        <w:drawing>
          <wp:inline distR="0" distL="0" distB="0" distT="0">
            <wp:extent cy="714375" cx="552450"/>
            <wp:effectExtent b="9525"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p>
    <w:p w:rsidRDefault="008F0D0C" w:rsidP="007F0F70" w:rsidR="007F0F70" w:rsidRPr="000B2CBA">
      <w:pPr>
        <w:ind w:firstLine="708" w:left="708"/>
        <w:rPr>
          <w:b/>
          <w:color w:val="000000"/>
          <w:u w:val="single"/>
        </w:rPr>
      </w:pPr>
      <w:r w:rsidRPr="000B2CBA">
        <w:rPr>
          <w:color w:val="000000"/>
        </w:rPr>
        <w:tab/>
      </w:r>
      <w:r w:rsidRPr="000B2CBA">
        <w:rPr>
          <w:color w:val="000000"/>
        </w:rPr>
        <w:tab/>
      </w:r>
      <w:r w:rsidRPr="000B2CBA">
        <w:rPr>
          <w:color w:val="000000"/>
        </w:rPr>
        <w:tab/>
      </w:r>
      <w:r w:rsidRPr="000B2CBA">
        <w:rPr>
          <w:color w:val="000000"/>
        </w:rPr>
        <w:tab/>
      </w:r>
      <w:r w:rsidRPr="000B2CBA">
        <w:rPr>
          <w:color w:val="000000"/>
        </w:rPr>
        <w:tab/>
      </w:r>
      <w:r w:rsidRPr="000B2CBA">
        <w:rPr>
          <w:color w:val="000000"/>
        </w:rPr>
        <w:tab/>
        <w:t xml:space="preserve"> </w:t>
      </w:r>
    </w:p>
    <w:p w:rsidRDefault="008F0D0C" w:rsidP="007F0F70" w:rsidR="008F0D0C" w:rsidRPr="000B2CBA">
      <w:pPr>
        <w:rPr>
          <w:b/>
          <w:color w:val="000000"/>
          <w:u w:val="single"/>
        </w:rPr>
      </w:pPr>
      <w:r w:rsidRPr="000B2CBA">
        <w:rPr>
          <w:b/>
        </w:rPr>
        <w:t>REPUBLIKA HRVATSKA</w:t>
      </w:r>
    </w:p>
    <w:p w:rsidRDefault="008F0D0C" w:rsidP="00196875" w:rsidR="008F0D0C" w:rsidRPr="000B2CBA">
      <w:pPr>
        <w:rPr>
          <w:b/>
        </w:rPr>
      </w:pPr>
      <w:r w:rsidRPr="000B2CBA">
        <w:rPr>
          <w:b/>
        </w:rPr>
        <w:t>TRGOVAČKI SUD U SPLITU</w:t>
      </w:r>
    </w:p>
    <w:p w:rsidRDefault="00457FD8" w:rsidP="007F0F70" w:rsidR="008F0D0C" w:rsidRPr="000B2CBA">
      <w:pPr>
        <w:rPr>
          <w:b/>
        </w:rPr>
      </w:pPr>
      <w:r w:rsidRPr="000B2CBA">
        <w:rPr>
          <w:b/>
        </w:rPr>
        <w:t>Split, Sukoišanska 6</w:t>
      </w:r>
      <w:r w:rsidRPr="000B2CBA">
        <w:rPr>
          <w:b/>
        </w:rPr>
        <w:tab/>
      </w:r>
      <w:r w:rsidRPr="000B2CBA">
        <w:rPr>
          <w:b/>
        </w:rPr>
        <w:tab/>
      </w:r>
      <w:r w:rsidRPr="000B2CBA">
        <w:rPr>
          <w:b/>
        </w:rPr>
        <w:tab/>
      </w:r>
      <w:r w:rsidR="007F0F70" w:rsidRPr="000B2CBA">
        <w:rPr>
          <w:b/>
        </w:rPr>
        <w:tab/>
      </w:r>
      <w:r w:rsidR="007F0F70" w:rsidRPr="000B2CBA">
        <w:rPr>
          <w:b/>
        </w:rPr>
        <w:tab/>
      </w:r>
      <w:r w:rsidR="007F0F70" w:rsidRPr="000B2CBA">
        <w:rPr>
          <w:b/>
        </w:rPr>
        <w:tab/>
      </w:r>
      <w:r w:rsidR="009E7971" w:rsidRPr="000B2CBA">
        <w:rPr>
          <w:b/>
        </w:rPr>
        <w:t>Posl. br. 18 St-</w:t>
      </w:r>
      <w:r w:rsidRPr="000B2CBA">
        <w:rPr>
          <w:b/>
        </w:rPr>
        <w:t>1076</w:t>
      </w:r>
      <w:r w:rsidR="009E7971" w:rsidRPr="000B2CBA">
        <w:rPr>
          <w:b/>
        </w:rPr>
        <w:t>/201</w:t>
      </w:r>
      <w:r w:rsidRPr="000B2CBA">
        <w:rPr>
          <w:b/>
        </w:rPr>
        <w:t>6</w:t>
      </w:r>
    </w:p>
    <w:p w:rsidRDefault="008F0D0C" w:rsidP="00B70172" w:rsidR="008F0D0C" w:rsidRPr="000B2CBA">
      <w:pPr>
        <w:jc w:val="right"/>
        <w:rPr>
          <w:b/>
        </w:rPr>
      </w:pPr>
    </w:p>
    <w:p w:rsidRDefault="008F0D0C" w:rsidP="00B70172" w:rsidR="008F0D0C" w:rsidRPr="000B2CBA">
      <w:pPr>
        <w:jc w:val="center"/>
        <w:rPr>
          <w:b/>
        </w:rPr>
      </w:pPr>
    </w:p>
    <w:p w:rsidRDefault="000B2CBA" w:rsidP="00B70172" w:rsidR="000B2CBA" w:rsidRPr="000B2CBA">
      <w:pPr>
        <w:jc w:val="center"/>
        <w:rPr>
          <w:b/>
        </w:rPr>
      </w:pPr>
    </w:p>
    <w:p w:rsidRDefault="008F0D0C" w:rsidP="00AC7FC2" w:rsidR="008F0D0C" w:rsidRPr="000B2CBA">
      <w:pPr>
        <w:jc w:val="center"/>
        <w:rPr>
          <w:b/>
        </w:rPr>
      </w:pPr>
      <w:r w:rsidRPr="000B2CBA">
        <w:rPr>
          <w:b/>
        </w:rPr>
        <w:t xml:space="preserve">R E P U B L I K </w:t>
      </w:r>
      <w:r w:rsidR="004F6327" w:rsidRPr="000B2CBA">
        <w:rPr>
          <w:b/>
        </w:rPr>
        <w:t>A</w:t>
      </w:r>
      <w:r w:rsidRPr="000B2CBA">
        <w:rPr>
          <w:b/>
        </w:rPr>
        <w:t xml:space="preserve">    H R V A T S K </w:t>
      </w:r>
      <w:r w:rsidR="004F6327" w:rsidRPr="000B2CBA">
        <w:rPr>
          <w:b/>
        </w:rPr>
        <w:t>A</w:t>
      </w:r>
    </w:p>
    <w:p w:rsidRDefault="000B2CBA" w:rsidP="00AC7FC2" w:rsidR="000B2CBA" w:rsidRPr="000B2CBA">
      <w:pPr>
        <w:jc w:val="center"/>
        <w:rPr>
          <w:b/>
        </w:rPr>
      </w:pPr>
    </w:p>
    <w:p w:rsidRDefault="008F0D0C" w:rsidP="00B70172" w:rsidR="008F0D0C" w:rsidRPr="000B2CBA">
      <w:pPr>
        <w:jc w:val="center"/>
        <w:rPr>
          <w:b/>
        </w:rPr>
      </w:pPr>
      <w:r w:rsidRPr="000B2CBA">
        <w:rPr>
          <w:b/>
        </w:rPr>
        <w:t>R J E Š E N J E</w:t>
      </w:r>
    </w:p>
    <w:p w:rsidRDefault="008F0D0C" w:rsidP="00CE1874" w:rsidR="008F0D0C" w:rsidRPr="000B2CBA">
      <w:pPr>
        <w:rPr>
          <w:b/>
        </w:rPr>
      </w:pPr>
    </w:p>
    <w:p w:rsidRDefault="008F0D0C" w:rsidP="00B70172" w:rsidR="008F0D0C" w:rsidRPr="000B2CBA">
      <w:pPr>
        <w:jc w:val="both"/>
      </w:pPr>
      <w:r w:rsidRPr="000B2CBA">
        <w:tab/>
        <w:t xml:space="preserve">Trgovački sud u Splitu, po sucu tog suda </w:t>
      </w:r>
      <w:r w:rsidR="009E7971" w:rsidRPr="000B2CBA">
        <w:t>Katarini Franković</w:t>
      </w:r>
      <w:r w:rsidRPr="000B2CBA">
        <w:t xml:space="preserve">, kao sucu pojedincu, u stečajnom postupku nad dužnikom </w:t>
      </w:r>
      <w:r w:rsidR="00457FD8" w:rsidRPr="000B2CBA">
        <w:t>PAPIRNICA TEMPERA d.o.o. u stečaju, Split, Bruna Bušića 8, MBS: 060262472, OIB: 74727865103 zastupano po stečajnom upravitelju Jozo Jelavić, Zagreb, Pavla Hatza 9, OIB: 79433837132</w:t>
      </w:r>
      <w:r w:rsidRPr="000B2CBA">
        <w:t xml:space="preserve">, </w:t>
      </w:r>
      <w:r w:rsidR="00026DB2" w:rsidRPr="000B2CBA">
        <w:t>dana</w:t>
      </w:r>
      <w:r w:rsidR="00EE7E50" w:rsidRPr="000B2CBA">
        <w:t xml:space="preserve"> </w:t>
      </w:r>
      <w:r w:rsidR="00457FD8" w:rsidRPr="000B2CBA">
        <w:t>04</w:t>
      </w:r>
      <w:r w:rsidR="00483A5E" w:rsidRPr="000B2CBA">
        <w:t xml:space="preserve">. </w:t>
      </w:r>
      <w:r w:rsidR="00457FD8" w:rsidRPr="000B2CBA">
        <w:t>listopad</w:t>
      </w:r>
      <w:r w:rsidR="00CE1874" w:rsidRPr="000B2CBA">
        <w:t>a</w:t>
      </w:r>
      <w:r w:rsidR="00483A5E" w:rsidRPr="000B2CBA">
        <w:t xml:space="preserve"> </w:t>
      </w:r>
      <w:r w:rsidR="00026DB2" w:rsidRPr="000B2CBA">
        <w:t>201</w:t>
      </w:r>
      <w:r w:rsidR="00457FD8" w:rsidRPr="000B2CBA">
        <w:t>8</w:t>
      </w:r>
      <w:r w:rsidR="00026DB2" w:rsidRPr="000B2CBA">
        <w:t>. godine</w:t>
      </w:r>
    </w:p>
    <w:p w:rsidRDefault="00774083" w:rsidP="00B70172" w:rsidR="00774083" w:rsidRPr="000B2CBA">
      <w:pPr>
        <w:jc w:val="both"/>
      </w:pPr>
    </w:p>
    <w:p w:rsidRDefault="008F0D0C" w:rsidP="00B70172" w:rsidR="008F0D0C" w:rsidRPr="000B2CBA">
      <w:pPr>
        <w:jc w:val="center"/>
        <w:rPr>
          <w:b/>
        </w:rPr>
      </w:pPr>
      <w:r w:rsidRPr="000B2CBA">
        <w:rPr>
          <w:b/>
        </w:rPr>
        <w:t>r i j e š i o    j e</w:t>
      </w:r>
    </w:p>
    <w:p w:rsidRDefault="00B2638F" w:rsidP="00CE1874" w:rsidR="00B2638F" w:rsidRPr="000B2CBA">
      <w:pPr>
        <w:rPr>
          <w:b/>
        </w:rPr>
      </w:pPr>
    </w:p>
    <w:p w:rsidRDefault="00967160" w:rsidP="00967160" w:rsidR="00967160" w:rsidRPr="000B2CBA">
      <w:pPr>
        <w:ind w:hanging="705" w:left="705"/>
        <w:jc w:val="both"/>
      </w:pPr>
      <w:r w:rsidRPr="000B2CBA">
        <w:rPr>
          <w:b/>
        </w:rPr>
        <w:t>I.</w:t>
      </w:r>
      <w:r w:rsidRPr="000B2CBA">
        <w:rPr>
          <w:b/>
        </w:rPr>
        <w:tab/>
      </w:r>
      <w:r w:rsidRPr="000B2CBA">
        <w:t xml:space="preserve">Obustavlja se i zaključuje stečajni postupak nad dužnikom </w:t>
      </w:r>
      <w:r w:rsidR="00457FD8" w:rsidRPr="000B2CBA">
        <w:t>PAPIRNICA TEMPERA d.o.o. u stečaju, Split, Bruna Bušića 8, MBS: 060262472, OIB: 74727865103</w:t>
      </w:r>
      <w:r w:rsidR="00274E1C" w:rsidRPr="000B2CBA">
        <w:t>, a temeljem odredbe čl. 293. Stečajnog zakona (Narodne novine 71/15, dalje u tekstu: SZ)</w:t>
      </w:r>
      <w:r w:rsidRPr="000B2CBA">
        <w:t>.</w:t>
      </w:r>
    </w:p>
    <w:p w:rsidRDefault="00967160" w:rsidP="00967160" w:rsidR="00967160" w:rsidRPr="000B2CBA">
      <w:pPr>
        <w:ind w:hanging="705" w:left="705"/>
        <w:jc w:val="both"/>
        <w:rPr>
          <w:b/>
        </w:rPr>
      </w:pPr>
    </w:p>
    <w:p w:rsidRDefault="00967160" w:rsidP="00967160" w:rsidR="00967160" w:rsidRPr="000B2CBA">
      <w:pPr>
        <w:ind w:hanging="705" w:left="705"/>
        <w:jc w:val="both"/>
      </w:pPr>
      <w:r w:rsidRPr="000B2CBA">
        <w:rPr>
          <w:b/>
        </w:rPr>
        <w:t>II.</w:t>
      </w:r>
      <w:r w:rsidRPr="000B2CBA">
        <w:rPr>
          <w:b/>
        </w:rPr>
        <w:tab/>
      </w:r>
      <w:r w:rsidRPr="000B2CBA">
        <w:t xml:space="preserve">Nastavlja se postupak u korist stečajne mase stečajnog dužnika </w:t>
      </w:r>
      <w:r w:rsidR="00457FD8" w:rsidRPr="000B2CBA">
        <w:t>PAPIRNICA TEMPERA d.o.o. u stečaju, Split, Bruna Bušića 8, MBS: 060262472, OIB: 74727865103</w:t>
      </w:r>
      <w:r w:rsidR="00AA194B" w:rsidRPr="000B2CBA">
        <w:t>.</w:t>
      </w:r>
    </w:p>
    <w:p w:rsidRDefault="00AA194B" w:rsidP="00967160" w:rsidR="00AA194B" w:rsidRPr="000B2CBA">
      <w:pPr>
        <w:ind w:hanging="705" w:left="705"/>
        <w:jc w:val="both"/>
        <w:rPr>
          <w:b/>
        </w:rPr>
      </w:pPr>
    </w:p>
    <w:p w:rsidRDefault="00967160" w:rsidP="00967160" w:rsidR="00967160" w:rsidRPr="000B2CBA">
      <w:pPr>
        <w:ind w:hanging="705" w:left="705"/>
        <w:jc w:val="both"/>
      </w:pPr>
      <w:r w:rsidRPr="000B2CBA">
        <w:rPr>
          <w:b/>
        </w:rPr>
        <w:t>III.</w:t>
      </w:r>
      <w:r w:rsidRPr="000B2CBA">
        <w:rPr>
          <w:b/>
        </w:rPr>
        <w:tab/>
      </w:r>
      <w:r w:rsidRPr="000B2CBA">
        <w:t>Ovo rješenje i osnova zaključenja stečajnog postupka objavit će se na e oglasnoj ploči.</w:t>
      </w:r>
    </w:p>
    <w:p w:rsidRDefault="00967160" w:rsidP="00967160" w:rsidR="00967160" w:rsidRPr="000B2CBA">
      <w:pPr>
        <w:ind w:hanging="705" w:left="705"/>
        <w:jc w:val="both"/>
        <w:rPr>
          <w:b/>
        </w:rPr>
      </w:pPr>
    </w:p>
    <w:p w:rsidRDefault="00967160" w:rsidP="00967160" w:rsidR="00967160" w:rsidRPr="000B2CBA">
      <w:pPr>
        <w:ind w:hanging="705" w:left="705"/>
        <w:jc w:val="both"/>
      </w:pPr>
      <w:r w:rsidRPr="000B2CBA">
        <w:rPr>
          <w:b/>
        </w:rPr>
        <w:t>IV.</w:t>
      </w:r>
      <w:r w:rsidRPr="000B2CBA">
        <w:rPr>
          <w:b/>
        </w:rPr>
        <w:tab/>
      </w:r>
      <w:r w:rsidRPr="000B2CBA">
        <w:t>Po pravomoćnosti ovog rješenja registarski odjel Trgovačkog suda u Splitu,</w:t>
      </w:r>
      <w:r w:rsidR="007F0F70" w:rsidRPr="000B2CBA">
        <w:t xml:space="preserve"> </w:t>
      </w:r>
      <w:r w:rsidRPr="000B2CBA">
        <w:t>provest će brisanje dužnika iz registra.</w:t>
      </w:r>
    </w:p>
    <w:p w:rsidRDefault="00967160" w:rsidP="00967160" w:rsidR="00967160" w:rsidRPr="000B2CBA">
      <w:pPr>
        <w:ind w:hanging="705" w:left="705"/>
        <w:jc w:val="both"/>
      </w:pPr>
    </w:p>
    <w:p w:rsidRDefault="00967160" w:rsidP="00CE1874" w:rsidR="00B2638F" w:rsidRPr="000B2CBA">
      <w:pPr>
        <w:ind w:hanging="705" w:left="705"/>
        <w:jc w:val="both"/>
      </w:pPr>
      <w:r w:rsidRPr="000B2CBA">
        <w:rPr>
          <w:b/>
        </w:rPr>
        <w:t>V.</w:t>
      </w:r>
      <w:r w:rsidRPr="000B2CBA">
        <w:rPr>
          <w:b/>
        </w:rPr>
        <w:tab/>
      </w:r>
      <w:r w:rsidR="00274E1C" w:rsidRPr="000B2CBA">
        <w:t xml:space="preserve">Ovlašćuje se stečajni upravitelj </w:t>
      </w:r>
      <w:r w:rsidR="00457FD8" w:rsidRPr="000B2CBA">
        <w:t xml:space="preserve">Jozo Jelavić, Zagreb, Pavla Hatza 9, OIB: 79433837132 </w:t>
      </w:r>
      <w:r w:rsidR="00A41F35" w:rsidRPr="000B2CBA">
        <w:t xml:space="preserve"> </w:t>
      </w:r>
      <w:r w:rsidR="00274E1C" w:rsidRPr="000B2CBA">
        <w:t xml:space="preserve">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B2638F" w:rsidP="00967160" w:rsidR="00B2638F" w:rsidRPr="000B2CBA">
      <w:pPr>
        <w:jc w:val="both"/>
      </w:pPr>
    </w:p>
    <w:p w:rsidRDefault="000B2CBA" w:rsidP="00967160" w:rsidR="000B2CBA" w:rsidRPr="000B2CBA">
      <w:pPr>
        <w:jc w:val="both"/>
      </w:pPr>
    </w:p>
    <w:p w:rsidRDefault="00967160" w:rsidP="00967160" w:rsidR="00967160" w:rsidRPr="000B2CBA">
      <w:pPr>
        <w:jc w:val="center"/>
        <w:rPr>
          <w:b/>
        </w:rPr>
      </w:pPr>
      <w:r w:rsidRPr="000B2CBA">
        <w:rPr>
          <w:b/>
        </w:rPr>
        <w:t>Obrazloženje</w:t>
      </w:r>
    </w:p>
    <w:p w:rsidRDefault="00967160" w:rsidP="00967160" w:rsidR="00967160" w:rsidRPr="000B2CBA">
      <w:pPr>
        <w:jc w:val="center"/>
        <w:rPr>
          <w:b/>
        </w:rPr>
      </w:pPr>
    </w:p>
    <w:p w:rsidRDefault="00967160" w:rsidP="00457FD8" w:rsidR="00457FD8" w:rsidRPr="000B2CBA">
      <w:pPr>
        <w:jc w:val="both"/>
      </w:pPr>
      <w:r w:rsidRPr="000B2CBA">
        <w:tab/>
      </w:r>
      <w:r w:rsidR="00457FD8" w:rsidRPr="000B2CBA">
        <w:t xml:space="preserve">Rješenjem ovog suda posl.br. St-1076/2016 od 20. ožujka 2017. godine, otvoren je stečajni postupak nad dužnikom PAPIRNICA TEMPERA d.o.o. u stečaju, </w:t>
      </w:r>
      <w:r w:rsidR="00457FD8" w:rsidRPr="000B2CBA">
        <w:lastRenderedPageBreak/>
        <w:t>Split, Bruna Bušića 8, MBS: 060262472, OIB: 74727865103, a rješenjem St-1076/2016 od 24. Ožujka 2017.g. imenovan je za stečajnog upravitelja Jozo Jelavić, Zagreb, Pavla Hatza 9, OIB: 79433837132.</w:t>
      </w:r>
    </w:p>
    <w:p w:rsidRDefault="000B2CBA" w:rsidP="00457FD8" w:rsidR="000B2CBA" w:rsidRPr="000B2CBA">
      <w:pPr>
        <w:jc w:val="both"/>
      </w:pPr>
    </w:p>
    <w:p w:rsidRDefault="00A41F35" w:rsidP="000B2CBA" w:rsidR="00A96DCE" w:rsidRPr="000B2CBA">
      <w:pPr>
        <w:ind w:firstLine="708"/>
        <w:jc w:val="both"/>
      </w:pPr>
      <w:r w:rsidRPr="000B2CBA">
        <w:t>Stečajni upravitelj je predložio sukladno čl. 293. Stečajnog zakona (NN 71/</w:t>
      </w:r>
      <w:r w:rsidR="00457FD8" w:rsidRPr="000B2CBA">
        <w:t>20</w:t>
      </w:r>
      <w:r w:rsidRPr="000B2CBA">
        <w:t>15</w:t>
      </w:r>
      <w:r w:rsidR="00457FD8" w:rsidRPr="000B2CBA">
        <w:t>, 104/2017</w:t>
      </w:r>
      <w:r w:rsidRPr="000B2CBA">
        <w:t xml:space="preserve">) ovaj postupak obustaviti zbog toga što dužnik nema dostatno imovine za namirenje troškova stečajnog postupka, odnosno unovčio je cjelokupnu imovinu stečajnog dužnika u ukupnom iznosu od </w:t>
      </w:r>
      <w:r w:rsidR="00457FD8" w:rsidRPr="000B2CBA">
        <w:t>20.589,43</w:t>
      </w:r>
      <w:r w:rsidRPr="000B2CBA">
        <w:t xml:space="preserve"> kuna, a stvarno navedeni troškovi iznose </w:t>
      </w:r>
      <w:r w:rsidR="00457FD8" w:rsidRPr="000B2CBA">
        <w:t>za nagradu stečajnom upravitelju 3.294,31</w:t>
      </w:r>
      <w:r w:rsidRPr="000B2CBA">
        <w:t>kuna</w:t>
      </w:r>
      <w:r w:rsidR="00457FD8" w:rsidRPr="000B2CBA">
        <w:t>, uredski materijal, toneri, 520,00 kuna, pristojba u predmetu P-1128/18 5.000,00 kuna, pečat, uredski materijal, poštarina 884,00 kuna, HP p</w:t>
      </w:r>
      <w:r w:rsidR="00A96DCE" w:rsidRPr="000B2CBA">
        <w:t>reporuke 596,00 kuna, usluge knjigovodstva 1.250,00 kuna, arhiviranje dokumentacije 1.500,00 kuna, PDV od prodaje automobila 3.200,00 kuna, odvjetnički troškovi za P-1128/18 10.683,75 kuna</w:t>
      </w:r>
      <w:r w:rsidRPr="000B2CBA">
        <w:t xml:space="preserve">. </w:t>
      </w:r>
      <w:r w:rsidR="00A96DCE" w:rsidRPr="000B2CBA">
        <w:t>Kada se navedeni iznosi zbroje proizlazi ukupan i</w:t>
      </w:r>
      <w:r w:rsidR="000B2CBA" w:rsidRPr="000B2CBA">
        <w:t>znos troškova od 26.928,06 kuna, što prelazi iznos unovčene stečajne mase.</w:t>
      </w:r>
      <w:r w:rsidR="00A96DCE" w:rsidRPr="000B2CBA">
        <w:t xml:space="preserve"> Sud je rješenjem St-1076/16-48 utvrdio nagradu stečajnom upravitelju u iznosu od 3.294,31 kuna, dok je stečajni upravitelj odbijen za naknadu troškova puta od 7.468,00 kuna.</w:t>
      </w:r>
      <w:r w:rsidR="007F0F70" w:rsidRPr="000B2CBA">
        <w:t xml:space="preserve"> </w:t>
      </w:r>
      <w:r w:rsidR="00251D53" w:rsidRPr="000B2CBA">
        <w:t>Stečajni upravitelj</w:t>
      </w:r>
      <w:r w:rsidR="00A96DCE" w:rsidRPr="000B2CBA">
        <w:t xml:space="preserve"> na ročištu skupštine vjerovnika održanom 28. rujna 2018</w:t>
      </w:r>
      <w:r w:rsidRPr="000B2CBA">
        <w:t>.g.</w:t>
      </w:r>
      <w:r w:rsidR="007F0F70" w:rsidRPr="000B2CBA">
        <w:t xml:space="preserve"> navodi da</w:t>
      </w:r>
      <w:r w:rsidR="00A96DCE" w:rsidRPr="000B2CBA">
        <w:t xml:space="preserve"> će platiti one troškove koji se mogu podmiriti iz unovčene stečajne mase, a ostale troškove će platiti nakon unovčenja po dovršenom postupku prisilne naplate potraživanja od dužnikovih dužnika.</w:t>
      </w:r>
    </w:p>
    <w:p w:rsidRDefault="00A96DCE" w:rsidP="00457FD8" w:rsidR="00A96DCE" w:rsidRPr="000B2CBA">
      <w:pPr>
        <w:jc w:val="both"/>
      </w:pPr>
    </w:p>
    <w:p w:rsidRDefault="00A96DCE" w:rsidP="00457FD8" w:rsidR="00A96DCE" w:rsidRPr="000B2CBA">
      <w:pPr>
        <w:jc w:val="both"/>
      </w:pPr>
      <w:r w:rsidRPr="000B2CBA">
        <w:tab/>
        <w:t xml:space="preserve">Stečajni vjerovnik Republika Hrvatska zastupana po zastupniku po zakonu Jasmini Dvornik iz Županijskog državnog odvjetništva iz Splita na ročištu skupštine vjerovnika održanom 28. rujna 2018.g. navodi da nema prigovora na navode stečajnog upravitelja i obračun troškova. </w:t>
      </w:r>
    </w:p>
    <w:p w:rsidRDefault="007F0F70" w:rsidP="00A96DCE" w:rsidR="007F0F70" w:rsidRPr="000B2CBA">
      <w:pPr>
        <w:jc w:val="both"/>
      </w:pPr>
    </w:p>
    <w:p w:rsidRDefault="001303E4" w:rsidP="001303E4" w:rsidR="001303E4" w:rsidRPr="000B2CBA">
      <w:pPr>
        <w:ind w:firstLine="708"/>
        <w:jc w:val="both"/>
      </w:pPr>
      <w:r w:rsidRPr="000B2CBA">
        <w:t>Temeljem čl. 293. SZ ako se nakon otvaranja stečajnoga postupka pokaže da stečajna masa nije dostatna ni za namirenje troškova postupka, sud će rješenjem obustaviti i zaključiti postupak. Prije donošenja rješenja sud će pozvati na očitovanje vjerovnike stečajne mase, stečajnoga upravitelja i skupštinu vjerovnika. Poziv na očitovanje objavit će se na mrežnoj stranici e-Oglasna ploča sudova i stečajni postupak se neće obustaviti i zaključiti ako vjerovnici koji su se protivili obustavi postupka solidarno predujme dostatan iznos novca za namirenje troškova postupka u roku koji im sud odredi rješenjem.</w:t>
      </w:r>
    </w:p>
    <w:p w:rsidRDefault="001303E4" w:rsidP="001303E4" w:rsidR="001303E4" w:rsidRPr="000B2CBA">
      <w:pPr>
        <w:ind w:firstLine="708"/>
        <w:jc w:val="both"/>
      </w:pPr>
    </w:p>
    <w:p w:rsidRDefault="00015AAC" w:rsidP="00015AAC" w:rsidR="00967160" w:rsidRPr="000B2CBA">
      <w:pPr>
        <w:ind w:firstLine="708"/>
        <w:jc w:val="both"/>
      </w:pPr>
      <w:r w:rsidRPr="000B2CBA">
        <w:t>Poziv na očitovanje objavlj</w:t>
      </w:r>
      <w:r w:rsidR="004E6C19" w:rsidRPr="000B2CBA">
        <w:t xml:space="preserve">en je na e-oglasnoj ploči suda </w:t>
      </w:r>
      <w:r w:rsidR="000B2CBA" w:rsidRPr="000B2CBA">
        <w:t>07. rujna 2018</w:t>
      </w:r>
      <w:r w:rsidRPr="000B2CBA">
        <w:t>. godine i u ostavljenom roku od 15 dana, i do donošenja ovog rješenja nije pristiglo bilo kakvo očitovanje</w:t>
      </w:r>
      <w:r w:rsidR="001C361B" w:rsidRPr="000B2CBA">
        <w:t>.</w:t>
      </w:r>
      <w:r w:rsidR="00B2638F" w:rsidRPr="000B2CBA">
        <w:t xml:space="preserve"> </w:t>
      </w:r>
      <w:r w:rsidRPr="000B2CBA">
        <w:t xml:space="preserve">Na </w:t>
      </w:r>
      <w:r w:rsidR="007F0F70" w:rsidRPr="000B2CBA">
        <w:t>ročištu skupštine  vjerovnika</w:t>
      </w:r>
      <w:r w:rsidRPr="000B2CBA">
        <w:t xml:space="preserve"> održanom </w:t>
      </w:r>
      <w:r w:rsidR="000B2CBA" w:rsidRPr="000B2CBA">
        <w:t>28</w:t>
      </w:r>
      <w:r w:rsidR="001C361B" w:rsidRPr="000B2CBA">
        <w:t xml:space="preserve">. </w:t>
      </w:r>
      <w:r w:rsidR="000B2CBA" w:rsidRPr="000B2CBA">
        <w:t>rujna 2018</w:t>
      </w:r>
      <w:r w:rsidR="001C361B" w:rsidRPr="000B2CBA">
        <w:t xml:space="preserve">.g. </w:t>
      </w:r>
      <w:r w:rsidR="007F0F70" w:rsidRPr="000B2CBA">
        <w:t>pristupio</w:t>
      </w:r>
      <w:r w:rsidR="000B2CBA" w:rsidRPr="000B2CBA">
        <w:t xml:space="preserve"> je</w:t>
      </w:r>
      <w:r w:rsidR="007F0F70" w:rsidRPr="000B2CBA">
        <w:t xml:space="preserve"> stečajni vjerovnik</w:t>
      </w:r>
      <w:r w:rsidR="000B2CBA" w:rsidRPr="000B2CBA">
        <w:t xml:space="preserve"> Republika Hrvatska zastupana po zastupniku po zakonu Jasmini Dvornik iz Županijskog državnog odvjetništva iz Split, te je skupština donijela odluku da se postupak obustavi i zaključi zbog nedostatnosti stečajne mase za namirenje troškova u smislu čl. 293 SZ-a.</w:t>
      </w:r>
    </w:p>
    <w:p w:rsidRDefault="008F5F97" w:rsidP="005A0EC3" w:rsidR="008F5F97" w:rsidRPr="000B2CBA">
      <w:pPr>
        <w:jc w:val="both"/>
      </w:pPr>
    </w:p>
    <w:p w:rsidRDefault="008F5F97" w:rsidP="00015AAC" w:rsidR="008F5F97" w:rsidRPr="000B2CBA">
      <w:pPr>
        <w:ind w:firstLine="708"/>
        <w:jc w:val="both"/>
      </w:pPr>
      <w:r w:rsidRPr="000B2CBA">
        <w:t>U smislu čl. 293. st.4. SZ-a stečajni upravitelj je nakon zaključenja stečajnog postupka dužan u ime stečajnog dužnika, a za račun stečajne mase unovčiti eventualno naknadno pronađenu imovinu dužnika i prikupljenim sredstvima podmiriti nastale troškove stečajnog postupka, a eventualni ostatak uplatiti u državni proračun. Stoga je trebalo je ovlastiti stečajnog upravitelja za pokretanje i vođenje eventualnih postupaka glede imovine koja bi se nakon obustave i zaključenja ovog stečajnog postupka pronašla, a koja ulazi u stečajnu masu.</w:t>
      </w:r>
    </w:p>
    <w:p w:rsidRDefault="00967160" w:rsidP="00967160" w:rsidR="00967160" w:rsidRPr="000B2CBA">
      <w:pPr>
        <w:ind w:firstLine="708"/>
        <w:jc w:val="both"/>
      </w:pPr>
    </w:p>
    <w:p w:rsidRDefault="000B2CBA" w:rsidP="00967160" w:rsidR="000B2CBA" w:rsidRPr="000B2CBA">
      <w:pPr>
        <w:ind w:firstLine="708"/>
        <w:jc w:val="both"/>
      </w:pPr>
    </w:p>
    <w:p w:rsidRDefault="00967160" w:rsidP="00967160" w:rsidR="00967160" w:rsidRPr="000B2CBA">
      <w:pPr>
        <w:ind w:firstLine="708"/>
        <w:jc w:val="both"/>
      </w:pPr>
      <w:r w:rsidRPr="000B2CBA">
        <w:t>Zbog izloženog, na temelju spomenutih propisa, odlučeno je kao u izreci.</w:t>
      </w:r>
    </w:p>
    <w:p w:rsidRDefault="00967160" w:rsidP="004F6327" w:rsidR="00967160" w:rsidRPr="000B2CBA">
      <w:pPr>
        <w:tabs>
          <w:tab w:pos="360" w:val="left"/>
        </w:tabs>
        <w:jc w:val="both"/>
        <w:rPr>
          <w:b/>
        </w:rPr>
      </w:pPr>
    </w:p>
    <w:p w:rsidRDefault="008F0D0C" w:rsidP="001936C6" w:rsidR="008F0D0C" w:rsidRPr="000B2CBA">
      <w:pPr>
        <w:jc w:val="center"/>
        <w:rPr>
          <w:b/>
        </w:rPr>
      </w:pPr>
      <w:r w:rsidRPr="000B2CBA">
        <w:rPr>
          <w:b/>
        </w:rPr>
        <w:t xml:space="preserve">U </w:t>
      </w:r>
      <w:r w:rsidR="000B2CBA" w:rsidRPr="000B2CBA">
        <w:rPr>
          <w:b/>
        </w:rPr>
        <w:t>Split</w:t>
      </w:r>
      <w:r w:rsidRPr="000B2CBA">
        <w:rPr>
          <w:b/>
        </w:rPr>
        <w:t xml:space="preserve">u, </w:t>
      </w:r>
      <w:r w:rsidR="000B2CBA" w:rsidRPr="000B2CBA">
        <w:rPr>
          <w:b/>
        </w:rPr>
        <w:t>04</w:t>
      </w:r>
      <w:r w:rsidR="004E6C19" w:rsidRPr="000B2CBA">
        <w:rPr>
          <w:b/>
        </w:rPr>
        <w:t xml:space="preserve">. </w:t>
      </w:r>
      <w:r w:rsidR="000B2CBA" w:rsidRPr="000B2CBA">
        <w:rPr>
          <w:b/>
        </w:rPr>
        <w:t>listopad</w:t>
      </w:r>
      <w:r w:rsidR="007F0F70" w:rsidRPr="000B2CBA">
        <w:rPr>
          <w:b/>
        </w:rPr>
        <w:t>a</w:t>
      </w:r>
      <w:r w:rsidRPr="000B2CBA">
        <w:rPr>
          <w:b/>
        </w:rPr>
        <w:t xml:space="preserve"> 201</w:t>
      </w:r>
      <w:r w:rsidR="000B2CBA" w:rsidRPr="000B2CBA">
        <w:rPr>
          <w:b/>
        </w:rPr>
        <w:t>8</w:t>
      </w:r>
      <w:r w:rsidRPr="000B2CBA">
        <w:rPr>
          <w:b/>
        </w:rPr>
        <w:t>. godine</w:t>
      </w:r>
    </w:p>
    <w:p w:rsidRDefault="008F0D0C" w:rsidP="001936C6" w:rsidR="008F0D0C" w:rsidRPr="000B2CBA">
      <w:pPr>
        <w:jc w:val="both"/>
      </w:pPr>
    </w:p>
    <w:p w:rsidRDefault="008F0D0C" w:rsidP="001936C6" w:rsidR="008F0D0C" w:rsidRPr="000B2CBA">
      <w:pPr>
        <w:jc w:val="both"/>
        <w:rPr>
          <w:b/>
        </w:rPr>
      </w:pPr>
      <w:r w:rsidRPr="000B2CBA">
        <w:tab/>
      </w:r>
      <w:r w:rsidRPr="000B2CBA">
        <w:tab/>
      </w:r>
      <w:r w:rsidRPr="000B2CBA">
        <w:tab/>
      </w:r>
      <w:r w:rsidRPr="000B2CBA">
        <w:tab/>
      </w:r>
      <w:r w:rsidRPr="000B2CBA">
        <w:tab/>
      </w:r>
      <w:r w:rsidRPr="000B2CBA">
        <w:tab/>
      </w:r>
      <w:r w:rsidRPr="000B2CBA">
        <w:tab/>
      </w:r>
      <w:r w:rsidRPr="000B2CBA">
        <w:tab/>
      </w:r>
      <w:r w:rsidR="008A44B4" w:rsidRPr="000B2CBA">
        <w:rPr>
          <w:b/>
        </w:rPr>
        <w:t>S</w:t>
      </w:r>
      <w:r w:rsidRPr="000B2CBA">
        <w:rPr>
          <w:b/>
        </w:rPr>
        <w:t>udac:</w:t>
      </w:r>
    </w:p>
    <w:p w:rsidRDefault="008F0D0C" w:rsidP="001936C6" w:rsidR="008F0D0C" w:rsidRPr="000B2CBA">
      <w:pPr>
        <w:jc w:val="both"/>
        <w:rPr>
          <w:b/>
        </w:rPr>
      </w:pPr>
    </w:p>
    <w:p w:rsidRDefault="008F0D0C" w:rsidP="001936C6" w:rsidR="00560A4C" w:rsidRPr="000B2CBA">
      <w:pPr>
        <w:jc w:val="both"/>
        <w:rPr>
          <w:b/>
        </w:rPr>
      </w:pPr>
      <w:r w:rsidRPr="000B2CBA">
        <w:rPr>
          <w:b/>
        </w:rPr>
        <w:tab/>
      </w:r>
      <w:r w:rsidRPr="000B2CBA">
        <w:rPr>
          <w:b/>
        </w:rPr>
        <w:tab/>
      </w:r>
      <w:r w:rsidRPr="000B2CBA">
        <w:rPr>
          <w:b/>
        </w:rPr>
        <w:tab/>
      </w:r>
      <w:r w:rsidRPr="000B2CBA">
        <w:rPr>
          <w:b/>
        </w:rPr>
        <w:tab/>
      </w:r>
      <w:r w:rsidRPr="000B2CBA">
        <w:rPr>
          <w:b/>
        </w:rPr>
        <w:tab/>
      </w:r>
      <w:r w:rsidRPr="000B2CBA">
        <w:rPr>
          <w:b/>
        </w:rPr>
        <w:tab/>
      </w:r>
      <w:r w:rsidRPr="000B2CBA">
        <w:rPr>
          <w:b/>
        </w:rPr>
        <w:tab/>
      </w:r>
      <w:r w:rsidRPr="000B2CBA">
        <w:rPr>
          <w:b/>
        </w:rPr>
        <w:tab/>
      </w:r>
      <w:r w:rsidR="00D70C25" w:rsidRPr="000B2CBA">
        <w:rPr>
          <w:b/>
        </w:rPr>
        <w:t>Katarina Franković</w:t>
      </w:r>
    </w:p>
    <w:p w:rsidRDefault="002A07D5" w:rsidP="002A07D5" w:rsidR="002A07D5" w:rsidRPr="000B2CBA">
      <w:pPr>
        <w:jc w:val="both"/>
        <w:rPr>
          <w:b/>
        </w:rPr>
      </w:pPr>
      <w:r w:rsidRPr="000B2CBA">
        <w:rPr>
          <w:b/>
        </w:rPr>
        <w:t>POUKA O PRAVNOM LIJEKU</w:t>
      </w:r>
    </w:p>
    <w:p w:rsidRDefault="002A07D5" w:rsidP="002A07D5" w:rsidR="002A07D5" w:rsidRPr="000B2CBA">
      <w:pPr>
        <w:jc w:val="both"/>
      </w:pPr>
      <w:r w:rsidRPr="000B2CBA">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0B2CBA">
          <w:t>11. st</w:t>
        </w:r>
      </w:smartTag>
      <w:r w:rsidRPr="000B2CBA">
        <w:t xml:space="preserve">. </w:t>
      </w:r>
      <w:smartTag w:element="metricconverter" w:uri="urn:schemas-microsoft-com:office:smarttags">
        <w:smartTagPr>
          <w:attr w:val="4. OZ" w:name="ProductID"/>
        </w:smartTagPr>
        <w:r w:rsidRPr="000B2CBA">
          <w:t>4. OZ</w:t>
        </w:r>
      </w:smartTag>
      <w:r w:rsidRPr="000B2CBA">
        <w:t>).</w:t>
      </w:r>
    </w:p>
    <w:p w:rsidRDefault="008F0D0C" w:rsidP="001936C6" w:rsidR="008F0D0C" w:rsidRPr="000B2CBA">
      <w:pPr>
        <w:jc w:val="both"/>
        <w:rPr>
          <w:b/>
        </w:rPr>
      </w:pPr>
      <w:r w:rsidRPr="000B2CBA">
        <w:rPr>
          <w:b/>
        </w:rPr>
        <w:t>DN-a:</w:t>
      </w:r>
    </w:p>
    <w:p w:rsidRDefault="00D70C25" w:rsidP="00D70C25" w:rsidR="00D70C25" w:rsidRPr="000B2CBA">
      <w:pPr>
        <w:numPr>
          <w:ilvl w:val="0"/>
          <w:numId w:val="1"/>
        </w:numPr>
        <w:tabs>
          <w:tab w:pos="142" w:val="left"/>
        </w:tabs>
        <w:jc w:val="both"/>
      </w:pPr>
      <w:r w:rsidRPr="000B2CBA">
        <w:t>stečajnom upravitelju,</w:t>
      </w:r>
    </w:p>
    <w:p w:rsidRDefault="00D70C25" w:rsidP="00D70C25" w:rsidR="00D70C25" w:rsidRPr="000B2CBA">
      <w:pPr>
        <w:numPr>
          <w:ilvl w:val="0"/>
          <w:numId w:val="1"/>
        </w:numPr>
        <w:tabs>
          <w:tab w:pos="142" w:val="left"/>
        </w:tabs>
        <w:jc w:val="both"/>
      </w:pPr>
      <w:r w:rsidRPr="000B2CBA">
        <w:t xml:space="preserve">FINA, </w:t>
      </w:r>
    </w:p>
    <w:p w:rsidRDefault="00D70C25" w:rsidP="00D70C25" w:rsidR="00D70C25" w:rsidRPr="000B2CBA">
      <w:pPr>
        <w:numPr>
          <w:ilvl w:val="0"/>
          <w:numId w:val="1"/>
        </w:numPr>
        <w:tabs>
          <w:tab w:pos="142" w:val="left"/>
        </w:tabs>
        <w:jc w:val="both"/>
      </w:pPr>
      <w:r w:rsidRPr="000B2CBA">
        <w:t>Porezna uprava Ispostava prema sjedištu dužnika,</w:t>
      </w:r>
    </w:p>
    <w:p w:rsidRDefault="00D70C25" w:rsidP="00D70C25" w:rsidR="00D70C25" w:rsidRPr="000B2CBA">
      <w:pPr>
        <w:numPr>
          <w:ilvl w:val="0"/>
          <w:numId w:val="1"/>
        </w:numPr>
        <w:tabs>
          <w:tab w:pos="142" w:val="left"/>
        </w:tabs>
        <w:jc w:val="both"/>
      </w:pPr>
      <w:r w:rsidRPr="000B2CBA">
        <w:t>Županijskom državnom odvjetništvu</w:t>
      </w:r>
      <w:r w:rsidR="000B2CBA" w:rsidRPr="000B2CBA">
        <w:t xml:space="preserve"> u Splitu</w:t>
      </w:r>
      <w:r w:rsidRPr="000B2CBA">
        <w:t>, Građansko-upravni odjel,</w:t>
      </w:r>
      <w:r w:rsidR="00351C97" w:rsidRPr="000B2CBA">
        <w:t xml:space="preserve"> </w:t>
      </w:r>
    </w:p>
    <w:p w:rsidRDefault="00D70C25" w:rsidP="00D70C25" w:rsidR="004E6C19" w:rsidRPr="000B2CBA">
      <w:pPr>
        <w:numPr>
          <w:ilvl w:val="0"/>
          <w:numId w:val="1"/>
        </w:numPr>
        <w:tabs>
          <w:tab w:pos="142" w:val="left"/>
        </w:tabs>
        <w:jc w:val="both"/>
      </w:pPr>
      <w:r w:rsidRPr="000B2CBA">
        <w:t>registar Trgovačkog suda  u Splitu,</w:t>
      </w:r>
      <w:r w:rsidR="00251D53" w:rsidRPr="000B2CBA">
        <w:t xml:space="preserve"> </w:t>
      </w:r>
    </w:p>
    <w:p w:rsidRDefault="00D70C25" w:rsidP="00AC7FC2" w:rsidR="00D70C25" w:rsidRPr="000B2CBA">
      <w:pPr>
        <w:pStyle w:val="Odlomakpopisa"/>
        <w:numPr>
          <w:ilvl w:val="0"/>
          <w:numId w:val="1"/>
        </w:numPr>
      </w:pPr>
      <w:r w:rsidRPr="000B2CBA">
        <w:t>mrežna</w:t>
      </w:r>
      <w:r w:rsidR="00AC7FC2" w:rsidRPr="000B2CBA">
        <w:t xml:space="preserve"> stranica e-Oglasna ploča suda</w:t>
      </w:r>
    </w:p>
    <w:sectPr w:rsidSect="00DB4AC8" w:rsidR="00D70C25" w:rsidRPr="000B2CBA">
      <w:headerReference w:type="even" r:id="rId11"/>
      <w:headerReference w:type="default" r:id="rId12"/>
      <w:pgSz w:h="16838" w:w="11906"/>
      <w:pgMar w:gutter="0" w:footer="720" w:header="720" w:left="1797" w:bottom="1418"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0AD" w:rsidR="004B60AD">
      <w:r>
        <w:separator/>
      </w:r>
    </w:p>
  </w:endnote>
  <w:endnote w:id="0" w:type="continuationSeparator">
    <w:p w:rsidRDefault="004B60AD" w:rsidR="004B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0AD" w:rsidR="004B60AD">
      <w:r>
        <w:separator/>
      </w:r>
    </w:p>
  </w:footnote>
  <w:footnote w:id="0" w:type="continuationSeparator">
    <w:p w:rsidRDefault="004B60AD" w:rsidR="004B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D0C" w:rsidR="008F0D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3F4E22">
      <w:rPr>
        <w:rStyle w:val="Brojstranice"/>
        <w:noProof/>
        <w:sz w:val="22"/>
        <w:szCs w:val="22"/>
      </w:rPr>
      <w:t>3</w:t>
    </w:r>
    <w:r w:rsidRPr="004B3B4F">
      <w:rPr>
        <w:rStyle w:val="Brojstranice"/>
        <w:sz w:val="22"/>
        <w:szCs w:val="22"/>
      </w:rPr>
      <w:fldChar w:fldCharType="end"/>
    </w:r>
  </w:p>
  <w:p w:rsidRDefault="00AC7FC2" w:rsidP="00251D53" w:rsidR="008F0D0C" w:rsidRPr="001C3FC7">
    <w:pPr>
      <w:jc w:val="right"/>
      <w:rPr>
        <w:b/>
        <w:sz w:val="22"/>
        <w:szCs w:val="22"/>
      </w:rPr>
    </w:pPr>
    <w:r w:rsidRPr="00AC7FC2">
      <w:rPr>
        <w:b/>
        <w:sz w:val="22"/>
        <w:szCs w:val="22"/>
      </w:rPr>
      <w:t>Posl. br. 18 St-</w:t>
    </w:r>
    <w:r w:rsidR="000B2CBA">
      <w:rPr>
        <w:b/>
        <w:sz w:val="22"/>
        <w:szCs w:val="22"/>
      </w:rPr>
      <w:t>1076/2016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97710DF"/>
    <w:multiLevelType w:val="hybridMultilevel"/>
    <w:tmpl w:val="0BF8A5BA"/>
    <w:lvl w:tplc="7FA0862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5E31DF7"/>
    <w:multiLevelType w:val="hybridMultilevel"/>
    <w:tmpl w:val="A4F6FF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9">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0">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8"/>
  </w:num>
  <w:num w:numId="3">
    <w:abstractNumId w:val="9"/>
  </w:num>
  <w:num w:numId="4">
    <w:abstractNumId w:val="2"/>
  </w:num>
  <w:num w:numId="5">
    <w:abstractNumId w:val="0"/>
  </w:num>
  <w:num w:numId="6">
    <w:abstractNumId w:val="7"/>
  </w:num>
  <w:num w:numId="7">
    <w:abstractNumId w:val="10"/>
  </w:num>
  <w:num w:numId="8">
    <w:abstractNumId w:val="1"/>
  </w:num>
  <w:num w:numId="9">
    <w:abstractNumId w:val="4"/>
  </w:num>
  <w:num w:numId="10">
    <w:abstractNumId w:val="5"/>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970"/>
    <w:rsid w:val="00006FBA"/>
    <w:rsid w:val="00013758"/>
    <w:rsid w:val="00015AAC"/>
    <w:rsid w:val="00026DB2"/>
    <w:rsid w:val="000416FE"/>
    <w:rsid w:val="00051284"/>
    <w:rsid w:val="000571DA"/>
    <w:rsid w:val="00057396"/>
    <w:rsid w:val="00057958"/>
    <w:rsid w:val="00064E57"/>
    <w:rsid w:val="000670D5"/>
    <w:rsid w:val="0008008B"/>
    <w:rsid w:val="000A0EEA"/>
    <w:rsid w:val="000A638A"/>
    <w:rsid w:val="000B20CA"/>
    <w:rsid w:val="000B28EB"/>
    <w:rsid w:val="000B2CBA"/>
    <w:rsid w:val="000B2F5E"/>
    <w:rsid w:val="000B3478"/>
    <w:rsid w:val="000B3E33"/>
    <w:rsid w:val="000B48E5"/>
    <w:rsid w:val="000C0655"/>
    <w:rsid w:val="000E3663"/>
    <w:rsid w:val="000E733F"/>
    <w:rsid w:val="000F00A0"/>
    <w:rsid w:val="00105FEC"/>
    <w:rsid w:val="001303E4"/>
    <w:rsid w:val="00141887"/>
    <w:rsid w:val="001574D1"/>
    <w:rsid w:val="00182518"/>
    <w:rsid w:val="001936C6"/>
    <w:rsid w:val="00196875"/>
    <w:rsid w:val="001A66AE"/>
    <w:rsid w:val="001B14F0"/>
    <w:rsid w:val="001C361B"/>
    <w:rsid w:val="001C3FC7"/>
    <w:rsid w:val="001C6AD2"/>
    <w:rsid w:val="001D533A"/>
    <w:rsid w:val="001E1AA3"/>
    <w:rsid w:val="001F5233"/>
    <w:rsid w:val="001F7BD3"/>
    <w:rsid w:val="00203A61"/>
    <w:rsid w:val="00211AE3"/>
    <w:rsid w:val="00221E3B"/>
    <w:rsid w:val="00225D7E"/>
    <w:rsid w:val="00241EE7"/>
    <w:rsid w:val="00241FF9"/>
    <w:rsid w:val="002432F7"/>
    <w:rsid w:val="00251D53"/>
    <w:rsid w:val="00252A77"/>
    <w:rsid w:val="002625E6"/>
    <w:rsid w:val="0027349C"/>
    <w:rsid w:val="00273D9B"/>
    <w:rsid w:val="00274E1C"/>
    <w:rsid w:val="002750E1"/>
    <w:rsid w:val="00275FEE"/>
    <w:rsid w:val="00284466"/>
    <w:rsid w:val="00290D53"/>
    <w:rsid w:val="00296315"/>
    <w:rsid w:val="002A07D5"/>
    <w:rsid w:val="002A4261"/>
    <w:rsid w:val="002A440A"/>
    <w:rsid w:val="002B090A"/>
    <w:rsid w:val="002C324E"/>
    <w:rsid w:val="002D1CB0"/>
    <w:rsid w:val="002E036C"/>
    <w:rsid w:val="002F5BC4"/>
    <w:rsid w:val="00300316"/>
    <w:rsid w:val="00312363"/>
    <w:rsid w:val="00312F8B"/>
    <w:rsid w:val="00320035"/>
    <w:rsid w:val="00330EC2"/>
    <w:rsid w:val="00331AD9"/>
    <w:rsid w:val="00332B0A"/>
    <w:rsid w:val="003356EA"/>
    <w:rsid w:val="0035088F"/>
    <w:rsid w:val="00351C97"/>
    <w:rsid w:val="00370E12"/>
    <w:rsid w:val="003A5760"/>
    <w:rsid w:val="003B4088"/>
    <w:rsid w:val="003C7AAE"/>
    <w:rsid w:val="003D1331"/>
    <w:rsid w:val="003D7993"/>
    <w:rsid w:val="003F2396"/>
    <w:rsid w:val="003F4E22"/>
    <w:rsid w:val="0042505E"/>
    <w:rsid w:val="00427818"/>
    <w:rsid w:val="00430258"/>
    <w:rsid w:val="00437DC8"/>
    <w:rsid w:val="004408D6"/>
    <w:rsid w:val="00443A63"/>
    <w:rsid w:val="00445ABB"/>
    <w:rsid w:val="0045359A"/>
    <w:rsid w:val="00457FD8"/>
    <w:rsid w:val="00460156"/>
    <w:rsid w:val="0046556C"/>
    <w:rsid w:val="00467A95"/>
    <w:rsid w:val="004737B3"/>
    <w:rsid w:val="00480285"/>
    <w:rsid w:val="0048092B"/>
    <w:rsid w:val="00481824"/>
    <w:rsid w:val="00483A5E"/>
    <w:rsid w:val="00485782"/>
    <w:rsid w:val="00486C03"/>
    <w:rsid w:val="004B3B4F"/>
    <w:rsid w:val="004B60AD"/>
    <w:rsid w:val="004B64CF"/>
    <w:rsid w:val="004D1B5C"/>
    <w:rsid w:val="004D66D4"/>
    <w:rsid w:val="004E52CC"/>
    <w:rsid w:val="004E5DA4"/>
    <w:rsid w:val="004E6C19"/>
    <w:rsid w:val="004F6327"/>
    <w:rsid w:val="005133EE"/>
    <w:rsid w:val="005221F6"/>
    <w:rsid w:val="0052221D"/>
    <w:rsid w:val="0053225F"/>
    <w:rsid w:val="00543C4D"/>
    <w:rsid w:val="005478C4"/>
    <w:rsid w:val="005525BB"/>
    <w:rsid w:val="00555C1C"/>
    <w:rsid w:val="00560A4C"/>
    <w:rsid w:val="00563C88"/>
    <w:rsid w:val="00586ACC"/>
    <w:rsid w:val="00594B07"/>
    <w:rsid w:val="005A0326"/>
    <w:rsid w:val="005A0EC3"/>
    <w:rsid w:val="005A220B"/>
    <w:rsid w:val="005B01B0"/>
    <w:rsid w:val="005B18B0"/>
    <w:rsid w:val="005B6956"/>
    <w:rsid w:val="005C6966"/>
    <w:rsid w:val="005D7654"/>
    <w:rsid w:val="005E6A97"/>
    <w:rsid w:val="0061647E"/>
    <w:rsid w:val="00616A68"/>
    <w:rsid w:val="00622F4E"/>
    <w:rsid w:val="00625FFE"/>
    <w:rsid w:val="0063094D"/>
    <w:rsid w:val="00630CF7"/>
    <w:rsid w:val="006351C6"/>
    <w:rsid w:val="006360BD"/>
    <w:rsid w:val="006368EB"/>
    <w:rsid w:val="00667E5A"/>
    <w:rsid w:val="00673489"/>
    <w:rsid w:val="006759C3"/>
    <w:rsid w:val="00675B96"/>
    <w:rsid w:val="00693E25"/>
    <w:rsid w:val="00694A7B"/>
    <w:rsid w:val="00694AE5"/>
    <w:rsid w:val="006A2945"/>
    <w:rsid w:val="006A3FB9"/>
    <w:rsid w:val="006B6037"/>
    <w:rsid w:val="006C4470"/>
    <w:rsid w:val="006C7149"/>
    <w:rsid w:val="006C7559"/>
    <w:rsid w:val="00703977"/>
    <w:rsid w:val="007109A8"/>
    <w:rsid w:val="00710D4C"/>
    <w:rsid w:val="00716506"/>
    <w:rsid w:val="00721CB7"/>
    <w:rsid w:val="00722770"/>
    <w:rsid w:val="007357ED"/>
    <w:rsid w:val="007372A4"/>
    <w:rsid w:val="007424F0"/>
    <w:rsid w:val="007436BD"/>
    <w:rsid w:val="007604E0"/>
    <w:rsid w:val="0076311D"/>
    <w:rsid w:val="00774083"/>
    <w:rsid w:val="007865EC"/>
    <w:rsid w:val="007917BC"/>
    <w:rsid w:val="007B4752"/>
    <w:rsid w:val="007B5F11"/>
    <w:rsid w:val="007B5FA2"/>
    <w:rsid w:val="007B6140"/>
    <w:rsid w:val="007C0CA1"/>
    <w:rsid w:val="007C3038"/>
    <w:rsid w:val="007D68C3"/>
    <w:rsid w:val="007E40BC"/>
    <w:rsid w:val="007E75F9"/>
    <w:rsid w:val="007F0F70"/>
    <w:rsid w:val="00801AA6"/>
    <w:rsid w:val="00807552"/>
    <w:rsid w:val="008140C5"/>
    <w:rsid w:val="008223E7"/>
    <w:rsid w:val="00822CE0"/>
    <w:rsid w:val="00822ED9"/>
    <w:rsid w:val="00847E59"/>
    <w:rsid w:val="00871BAD"/>
    <w:rsid w:val="00872314"/>
    <w:rsid w:val="00875AF1"/>
    <w:rsid w:val="008847EC"/>
    <w:rsid w:val="0089069E"/>
    <w:rsid w:val="00893487"/>
    <w:rsid w:val="00894C43"/>
    <w:rsid w:val="00897B76"/>
    <w:rsid w:val="008A44B4"/>
    <w:rsid w:val="008B699C"/>
    <w:rsid w:val="008C68B8"/>
    <w:rsid w:val="008C7C09"/>
    <w:rsid w:val="008E6FB2"/>
    <w:rsid w:val="008F06C0"/>
    <w:rsid w:val="008F0D0C"/>
    <w:rsid w:val="008F2C95"/>
    <w:rsid w:val="008F5F97"/>
    <w:rsid w:val="008F6EDF"/>
    <w:rsid w:val="00912731"/>
    <w:rsid w:val="009154DF"/>
    <w:rsid w:val="00916CE2"/>
    <w:rsid w:val="00933CF6"/>
    <w:rsid w:val="00945161"/>
    <w:rsid w:val="00960197"/>
    <w:rsid w:val="00967160"/>
    <w:rsid w:val="00977FF0"/>
    <w:rsid w:val="00985E61"/>
    <w:rsid w:val="00986078"/>
    <w:rsid w:val="00996DEB"/>
    <w:rsid w:val="009A2F41"/>
    <w:rsid w:val="009A52B0"/>
    <w:rsid w:val="009A5CC2"/>
    <w:rsid w:val="009A6E6E"/>
    <w:rsid w:val="009B26C3"/>
    <w:rsid w:val="009B4051"/>
    <w:rsid w:val="009B7D69"/>
    <w:rsid w:val="009D2643"/>
    <w:rsid w:val="009D2E14"/>
    <w:rsid w:val="009D5F53"/>
    <w:rsid w:val="009E3728"/>
    <w:rsid w:val="009E7971"/>
    <w:rsid w:val="009F0519"/>
    <w:rsid w:val="009F1F97"/>
    <w:rsid w:val="009F380E"/>
    <w:rsid w:val="009F4689"/>
    <w:rsid w:val="00A04F1F"/>
    <w:rsid w:val="00A05715"/>
    <w:rsid w:val="00A1384F"/>
    <w:rsid w:val="00A14F8A"/>
    <w:rsid w:val="00A15B43"/>
    <w:rsid w:val="00A20C58"/>
    <w:rsid w:val="00A2285A"/>
    <w:rsid w:val="00A2771B"/>
    <w:rsid w:val="00A33810"/>
    <w:rsid w:val="00A33E1D"/>
    <w:rsid w:val="00A373E1"/>
    <w:rsid w:val="00A41F35"/>
    <w:rsid w:val="00A569CB"/>
    <w:rsid w:val="00A575D2"/>
    <w:rsid w:val="00A6231D"/>
    <w:rsid w:val="00A63C5D"/>
    <w:rsid w:val="00A66E4D"/>
    <w:rsid w:val="00A72413"/>
    <w:rsid w:val="00A738B3"/>
    <w:rsid w:val="00A76137"/>
    <w:rsid w:val="00A81214"/>
    <w:rsid w:val="00A837C9"/>
    <w:rsid w:val="00A85B82"/>
    <w:rsid w:val="00A866A0"/>
    <w:rsid w:val="00A87FC5"/>
    <w:rsid w:val="00A959A3"/>
    <w:rsid w:val="00A96DAE"/>
    <w:rsid w:val="00A96DCE"/>
    <w:rsid w:val="00A97397"/>
    <w:rsid w:val="00AA122E"/>
    <w:rsid w:val="00AA194B"/>
    <w:rsid w:val="00AC1A08"/>
    <w:rsid w:val="00AC2766"/>
    <w:rsid w:val="00AC7FC2"/>
    <w:rsid w:val="00AD69A2"/>
    <w:rsid w:val="00AD75F5"/>
    <w:rsid w:val="00AF51CE"/>
    <w:rsid w:val="00B00737"/>
    <w:rsid w:val="00B062F2"/>
    <w:rsid w:val="00B11A94"/>
    <w:rsid w:val="00B2638F"/>
    <w:rsid w:val="00B26ED9"/>
    <w:rsid w:val="00B3737E"/>
    <w:rsid w:val="00B37DC1"/>
    <w:rsid w:val="00B41AE3"/>
    <w:rsid w:val="00B427B6"/>
    <w:rsid w:val="00B4286B"/>
    <w:rsid w:val="00B4785D"/>
    <w:rsid w:val="00B50A1E"/>
    <w:rsid w:val="00B53F18"/>
    <w:rsid w:val="00B61AD3"/>
    <w:rsid w:val="00B67CF9"/>
    <w:rsid w:val="00B70172"/>
    <w:rsid w:val="00B71CD6"/>
    <w:rsid w:val="00B733CD"/>
    <w:rsid w:val="00B741E6"/>
    <w:rsid w:val="00B74CB8"/>
    <w:rsid w:val="00B77003"/>
    <w:rsid w:val="00B906FD"/>
    <w:rsid w:val="00BA356A"/>
    <w:rsid w:val="00BA386F"/>
    <w:rsid w:val="00BA7A28"/>
    <w:rsid w:val="00BD178A"/>
    <w:rsid w:val="00BD3AAB"/>
    <w:rsid w:val="00BD49E2"/>
    <w:rsid w:val="00BD5601"/>
    <w:rsid w:val="00BE2C39"/>
    <w:rsid w:val="00BF4E2A"/>
    <w:rsid w:val="00BF64BE"/>
    <w:rsid w:val="00C0331B"/>
    <w:rsid w:val="00C07489"/>
    <w:rsid w:val="00C150DF"/>
    <w:rsid w:val="00C1564B"/>
    <w:rsid w:val="00C3316C"/>
    <w:rsid w:val="00C35B41"/>
    <w:rsid w:val="00C452A3"/>
    <w:rsid w:val="00C45EC2"/>
    <w:rsid w:val="00C5739D"/>
    <w:rsid w:val="00C7637C"/>
    <w:rsid w:val="00C87615"/>
    <w:rsid w:val="00C9702E"/>
    <w:rsid w:val="00CB5C61"/>
    <w:rsid w:val="00CD713B"/>
    <w:rsid w:val="00CD7839"/>
    <w:rsid w:val="00CE0779"/>
    <w:rsid w:val="00CE0B7A"/>
    <w:rsid w:val="00CE1874"/>
    <w:rsid w:val="00CE637D"/>
    <w:rsid w:val="00CE7A86"/>
    <w:rsid w:val="00CF2B2D"/>
    <w:rsid w:val="00D10254"/>
    <w:rsid w:val="00D11FB6"/>
    <w:rsid w:val="00D24F40"/>
    <w:rsid w:val="00D26414"/>
    <w:rsid w:val="00D312E6"/>
    <w:rsid w:val="00D341B5"/>
    <w:rsid w:val="00D42A3D"/>
    <w:rsid w:val="00D448DF"/>
    <w:rsid w:val="00D461D4"/>
    <w:rsid w:val="00D54E4E"/>
    <w:rsid w:val="00D70C25"/>
    <w:rsid w:val="00D7145D"/>
    <w:rsid w:val="00D743FB"/>
    <w:rsid w:val="00D76FF6"/>
    <w:rsid w:val="00D80075"/>
    <w:rsid w:val="00D87A02"/>
    <w:rsid w:val="00D91FFE"/>
    <w:rsid w:val="00D9309E"/>
    <w:rsid w:val="00D939B4"/>
    <w:rsid w:val="00DA2E19"/>
    <w:rsid w:val="00DA49E1"/>
    <w:rsid w:val="00DA5525"/>
    <w:rsid w:val="00DA7E30"/>
    <w:rsid w:val="00DB4AC8"/>
    <w:rsid w:val="00DC564C"/>
    <w:rsid w:val="00DD002E"/>
    <w:rsid w:val="00DD366B"/>
    <w:rsid w:val="00DD45C6"/>
    <w:rsid w:val="00DD6D6D"/>
    <w:rsid w:val="00DE5101"/>
    <w:rsid w:val="00DF1E8E"/>
    <w:rsid w:val="00E0274C"/>
    <w:rsid w:val="00E02AB2"/>
    <w:rsid w:val="00E041D9"/>
    <w:rsid w:val="00E306EB"/>
    <w:rsid w:val="00E33DCE"/>
    <w:rsid w:val="00E35D17"/>
    <w:rsid w:val="00E37A9C"/>
    <w:rsid w:val="00E4530F"/>
    <w:rsid w:val="00E4753F"/>
    <w:rsid w:val="00E56265"/>
    <w:rsid w:val="00E56924"/>
    <w:rsid w:val="00E806D0"/>
    <w:rsid w:val="00E80B1F"/>
    <w:rsid w:val="00E8409C"/>
    <w:rsid w:val="00E876B0"/>
    <w:rsid w:val="00E91DE4"/>
    <w:rsid w:val="00E91F84"/>
    <w:rsid w:val="00E965E7"/>
    <w:rsid w:val="00E9714A"/>
    <w:rsid w:val="00EA187E"/>
    <w:rsid w:val="00EA3204"/>
    <w:rsid w:val="00EA3639"/>
    <w:rsid w:val="00EB0221"/>
    <w:rsid w:val="00EB20C1"/>
    <w:rsid w:val="00EB613A"/>
    <w:rsid w:val="00EC637D"/>
    <w:rsid w:val="00ED0F06"/>
    <w:rsid w:val="00ED2F54"/>
    <w:rsid w:val="00ED5BDE"/>
    <w:rsid w:val="00EE4D7C"/>
    <w:rsid w:val="00EE5C9A"/>
    <w:rsid w:val="00EE7E50"/>
    <w:rsid w:val="00EF21AB"/>
    <w:rsid w:val="00EF25B7"/>
    <w:rsid w:val="00EF402F"/>
    <w:rsid w:val="00EF60D6"/>
    <w:rsid w:val="00EF6939"/>
    <w:rsid w:val="00EF6C3B"/>
    <w:rsid w:val="00EF715C"/>
    <w:rsid w:val="00F008E9"/>
    <w:rsid w:val="00F04726"/>
    <w:rsid w:val="00F15364"/>
    <w:rsid w:val="00F1646D"/>
    <w:rsid w:val="00F16825"/>
    <w:rsid w:val="00F169AF"/>
    <w:rsid w:val="00F21B3B"/>
    <w:rsid w:val="00F34124"/>
    <w:rsid w:val="00F353E3"/>
    <w:rsid w:val="00F439B5"/>
    <w:rsid w:val="00F71323"/>
    <w:rsid w:val="00FA25AB"/>
    <w:rsid w:val="00FB04F3"/>
    <w:rsid w:val="00FB2875"/>
    <w:rsid w:val="00FB53F4"/>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space="0" w:sz="0" w:color="auto" w:val="none"/>
      <w:shd w:fill="auto" w:color="auto" w:val="clear"/>
    </w:rPr>
  </w:style>
  <w:style w:customStyle="true" w:styleId="eSPISCCParagraphDefaultFont" w:type="character">
    <w:name w:val="eSPIS_CC_Paragraph Default Font"/>
    <w:basedOn w:val="Zadanifontodlomka"/>
    <w:rsid w:val="00241EE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41EE7"/>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241EE7"/>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241EE7"/>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color="auto" w:space="0" w:sz="0" w:val="none"/>
      <w:shd w:color="auto" w:fill="auto" w:val="clear"/>
    </w:rPr>
  </w:style>
  <w:style w:customStyle="1" w:styleId="eSPISCCParagraphDefaultFont" w:type="character">
    <w:name w:val="eSPIS_CC_Paragraph Default Font"/>
    <w:basedOn w:val="Zadanifontodlomka"/>
    <w:rsid w:val="00241EE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41EE7"/>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241EE7"/>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241EE7"/>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84011">
      <w:marLeft w:val="0"/>
      <w:marRight w:val="0"/>
      <w:marTop w:val="0"/>
      <w:marBottom w:val="0"/>
      <w:divBdr>
        <w:top w:space="0" w:sz="0" w:color="auto" w:val="none"/>
        <w:left w:space="0" w:sz="0" w:color="auto" w:val="none"/>
        <w:bottom w:space="0" w:sz="0" w:color="auto" w:val="none"/>
        <w:right w:space="0" w:sz="0" w:color="auto" w:val="none"/>
      </w:divBdr>
    </w:div>
    <w:div w:id="64928401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St-1076/2016</izvorni_sadrzaj>
    <derivirana_varijabla naziv="DomainObject.Predmet.OznakaBroj_1">St-1076/2016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PAPIRNICA TEMPERA d.o.o. za trgovinu zastupanog po punomoćniku Jozo Jelavić, stečajni upravitelj</izvorni_sadrzaj>
    <derivirana_varijabla naziv="DomainObject.Predmet.ProtustrankaFormated_1">  PAPIRNICA TEMPERA d.o.o. za trgovinu zastupanog po punomoćniku Jozo Jelavić, stečajni upravitelj</derivirana_varijabla>
  </DomainObject.Predmet.ProtustrankaFormated>
  <DomainObject.Predmet.ProtustrankaFormatedOIB>
    <izvorni_sadrzaj>  PAPIRNICA TEMPERA d.o.o. za trgovinu, OIB 74727865103 zastupanog po punomoćniku Jozo Jelavić, stečajni upravitelj</izvorni_sadrzaj>
    <derivirana_varijabla naziv="DomainObject.Predmet.ProtustrankaFormatedOIB_1">  PAPIRNICA TEMPERA d.o.o. za trgovinu, OIB 74727865103 zastupanog po punomoćniku Jozo Jelavić, stečajni upravitelj</derivirana_varijabla>
  </DomainObject.Predmet.ProtustrankaFormatedOIB>
  <DomainObject.Predmet.ProtustrankaFormatedWithAdress>
    <izvorni_sadrzaj> PAPIRNICA TEMPERA d.o.o. za trgovinu, Bruna Bušića 8, 21000 Split zastupanog po punomoćniku Jozo Jelavić, stečajni upravitelj</izvorni_sadrzaj>
    <derivirana_varijabla naziv="DomainObject.Predmet.ProtustrankaFormatedWithAdress_1"> PAPIRNICA TEMPERA d.o.o. za trgovinu, Bruna Bušića 8, 21000 Split zastupanog po punomoćniku Jozo Jelavić, stečajni upravitelj</derivirana_varijabla>
  </DomainObject.Predmet.ProtustrankaFormatedWithAdress>
  <DomainObject.Predmet.ProtustrankaFormatedWithAdressOIB>
    <izvorni_sadrzaj> PAPIRNICA TEMPERA d.o.o. za trgovinu, OIB 74727865103, Bruna Bušića 8, 21000 Split zastupanog po punomoćniku Jozo Jelavić, stečajni upravitelj</izvorni_sadrzaj>
    <derivirana_varijabla naziv="DomainObject.Predmet.ProtustrankaFormatedWithAdressOIB_1"> PAPIRNICA TEMPERA d.o.o. za trgovinu, OIB 74727865103, Bruna Bušića 8, 21000 Split zastupanog po punomoćniku Jozo Jelavić, stečajni upravitelj</derivirana_varijabla>
  </DomainObject.Predmet.ProtustrankaFormatedWithAdressOIB>
  <DomainObject.Predmet.ProtustrankaWithAdress>
    <izvorni_sadrzaj>PAPIRNICA TEMPERA d.o.o. za trgovinu Bruna Bušića 8, 21000 Split</izvorni_sadrzaj>
    <derivirana_varijabla naziv="DomainObject.Predmet.ProtustrankaWithAdress_1">PAPIRNICA TEMPERA d.o.o. za trgovinu Bruna Bušića 8, 21000 Split</derivirana_varijabla>
  </DomainObject.Predmet.ProtustrankaWithAdress>
  <DomainObject.Predmet.ProtustrankaWithAdressOIB>
    <izvorni_sadrzaj>PAPIRNICA TEMPERA d.o.o. za trgovinu, OIB 74727865103, Bruna Bušića 8, 21000 Split</izvorni_sadrzaj>
    <derivirana_varijabla naziv="DomainObject.Predmet.ProtustrankaWithAdressOIB_1">PAPIRNICA TEMPERA d.o.o. za trgovinu, OIB 74727865103, Bruna Bušića 8, 21000 Split</derivirana_varijabla>
  </DomainObject.Predmet.ProtustrankaWithAdressOIB>
  <DomainObject.Predmet.ProtustrankaNazivFormated>
    <izvorni_sadrzaj>PAPIRNICA TEMPERA d.o.o. za trgovinu</izvorni_sadrzaj>
    <derivirana_varijabla naziv="DomainObject.Predmet.ProtustrankaNazivFormated_1">PAPIRNICA TEMPERA d.o.o. za trgovinu</derivirana_varijabla>
  </DomainObject.Predmet.ProtustrankaNazivFormated>
  <DomainObject.Predmet.ProtustrankaNazivFormatedOIB>
    <izvorni_sadrzaj>PAPIRNICA TEMPERA d.o.o. za trgovinu, OIB 74727865103</izvorni_sadrzaj>
    <derivirana_varijabla naziv="DomainObject.Predmet.ProtustrankaNazivFormatedOIB_1">PAPIRNICA TEMPERA d.o.o. za trgovinu, OIB 74727865103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346385.11</izvorni_sadrzaj>
    <derivirana_varijabla naziv="DomainObject.Predmet.TrenutnaVrijednost_1">346385.11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PAPIRNICA TEMPERA d.o.o. za trgovinu zastupanog po punomoćniku Jozo Jelavić, stečajni upravitelj</item>
    </izvorni_sadrzaj>
    <derivirana_varijabla naziv="DomainObject.Predmet.ProtuStrankaListFormated_1">
      <item>PAPIRNICA TEMPERA d.o.o. za trgovinu zastupanog po punomoćniku Jozo Jelavić, stečajni upravitelj</item>
    </derivirana_varijabla>
  </DomainObject.Predmet.ProtuStrankaListFormated>
  <DomainObject.Predmet.ProtuStrankaListFormatedOIB>
    <izvorni_sadrzaj>
      <item>PAPIRNICA TEMPERA d.o.o. za trgovinu, OIB 74727865103 zastupanog po punomoćniku Jozo Jelavić, stečajni upravitelj</item>
    </izvorni_sadrzaj>
    <derivirana_varijabla naziv="DomainObject.Predmet.ProtuStrankaListFormatedOIB_1">
      <item>PAPIRNICA TEMPERA d.o.o. za trgovinu, OIB 74727865103 zastupanog po punomoćniku Jozo Jelavić, stečajni upravitelj</item>
    </derivirana_varijabla>
  </DomainObject.Predmet.ProtuStrankaListFormatedOIB>
  <DomainObject.Predmet.ProtuStrankaListFormatedWithAdress>
    <izvorni_sadrzaj>
      <item>PAPIRNICA TEMPERA d.o.o. za trgovinu, Bruna Bušića 8, 21000 Split zastupanog po punomoćniku Jozo Jelavić, stečajni upravitelj</item>
    </izvorni_sadrzaj>
    <derivirana_varijabla naziv="DomainObject.Predmet.ProtuStrankaListFormatedWithAdress_1">
      <item>PAPIRNICA TEMPERA d.o.o. za trgovinu, Bruna Bušića 8, 21000 Split zastupanog po punomoćniku Jozo Jelavić, stečajni upravitelj</item>
    </derivirana_varijabla>
  </DomainObject.Predmet.ProtuStrankaListFormatedWithAdress>
  <DomainObject.Predmet.ProtuStrankaListFormatedWithAdressOIB>
    <izvorni_sadrzaj>
      <item>PAPIRNICA TEMPERA d.o.o. za trgovinu, OIB 74727865103, Bruna Bušića 8, 21000 Split zastupanog po punomoćniku Jozo Jelavić, stečajni upravitelj</item>
    </izvorni_sadrzaj>
    <derivirana_varijabla naziv="DomainObject.Predmet.ProtuStrankaListFormatedWithAdressOIB_1">
      <item>PAPIRNICA TEMPERA d.o.o. za trgovinu, OIB 74727865103, Bruna Bušića 8, 21000 Split zastupanog po punomoćniku Jozo Jelavić, stečajni upravitelj</item>
    </derivirana_varijabla>
  </DomainObject.Predmet.ProtuStrankaListFormatedWithAdressOIB>
  <DomainObject.Predmet.ProtuStrankaListNazivFormated>
    <izvorni_sadrzaj>
      <item>PAPIRNICA TEMPERA d.o.o. za trgovinu</item>
    </izvorni_sadrzaj>
    <derivirana_varijabla naziv="DomainObject.Predmet.ProtuStrankaListNazivFormated_1">
      <item>PAPIRNICA TEMPERA d.o.o. za trgovinu</item>
    </derivirana_varijabla>
  </DomainObject.Predmet.ProtuStrankaListNazivFormated>
  <DomainObject.Predmet.ProtuStrankaListNazivFormatedOIB>
    <izvorni_sadrzaj>
      <item>PAPIRNICA TEMPERA d.o.o. za trgovinu, OIB 74727865103</item>
    </izvorni_sadrzaj>
    <derivirana_varijabla naziv="DomainObject.Predmet.ProtuStrankaListNazivFormatedOIB_1">
      <item>PAPIRNICA TEMPERA d.o.o. za trgovinu, OIB 74727865103</item>
    </derivirana_varijabla>
  </DomainObject.Predmet.ProtuStrankaListNazivFormatedOIB>
  <DomainObject.Predmet.OstaliListFormated>
    <izvorni_sadrzaj>
      <item>Jozo Jelavić, stečajni upravitelj punomoćnik sudionika u postupku PAPIRNICA TEMPERA d.o.o. za trgovinu</item>
    </izvorni_sadrzaj>
    <derivirana_varijabla naziv="DomainObject.Predmet.OstaliListFormated_1">
      <item>Jozo Jelavić, stečajni upravitelj punomoćnik sudionika u postupku PAPIRNICA TEMPERA d.o.o. za trgovinu</item>
    </derivirana_varijabla>
  </DomainObject.Predmet.OstaliListFormated>
  <DomainObject.Predmet.OstaliListFormatedOIB>
    <izvorni_sadrzaj>
      <item>Jozo Jelavić, stečajni upravitelj, OIB 79433837132 punomoćnik sudionika u postupku PAPIRNICA TEMPERA d.o.o. za trgovinu</item>
    </izvorni_sadrzaj>
    <derivirana_varijabla naziv="DomainObject.Predmet.OstaliListFormatedOIB_1">
      <item>Jozo Jelavić, stečajni upravitelj, OIB 79433837132 punomoćnik sudionika u postupku PAPIRNICA TEMPERA d.o.o. za trgovinu</item>
    </derivirana_varijabla>
  </DomainObject.Predmet.OstaliListFormatedOIB>
  <DomainObject.Predmet.OstaliListFormatedWithAdress>
    <izvorni_sadrzaj>
      <item>Jozo Jelavić, stečajni upravitelj, Pavla Hatza 9, 10000 Zagreb punomoćnik sudionika u postupku PAPIRNICA TEMPERA d.o.o. za trgovinu</item>
    </izvorni_sadrzaj>
    <derivirana_varijabla naziv="DomainObject.Predmet.OstaliListFormatedWithAdress_1">
      <item>Jozo Jelavić, stečajni upravitelj, Pavla Hatza 9, 10000 Zagreb punomoćnik sudionika u postupku PAPIRNICA TEMPERA d.o.o. za trgovinu</item>
    </derivirana_varijabla>
  </DomainObject.Predmet.OstaliListFormatedWithAdress>
  <DomainObject.Predmet.OstaliListFormatedWithAdressOIB>
    <izvorni_sadrzaj>
      <item>Jozo Jelavić, stečajni upravitelj, OIB 79433837132, Pavla Hatza 9, 10000 Zagreb punomoćnik sudionika u postupku PAPIRNICA TEMPERA d.o.o. za trgovinu</item>
    </izvorni_sadrzaj>
    <derivirana_varijabla naziv="DomainObject.Predmet.OstaliListFormatedWithAdressOIB_1">
      <item>Jozo Jelavić, stečajni upravitelj, OIB 79433837132, Pavla Hatza 9, 10000 Zagreb punomoćnik sudionika u postupku PAPIRNICA TEMPERA d.o.o. za trgovinu</item>
    </derivirana_varijabla>
  </DomainObject.Predmet.OstaliListFormatedWithAdressOIB>
  <DomainObject.Predmet.OstaliListNazivFormated>
    <izvorni_sadrzaj>
      <item>Jozo Jelavić, stečajni upravitelj</item>
    </izvorni_sadrzaj>
    <derivirana_varijabla naziv="DomainObject.Predmet.OstaliListNazivFormated_1">
      <item>Jozo Jelavić, stečajni upravitelj</item>
    </derivirana_varijabla>
  </DomainObject.Predmet.OstaliListNazivFormated>
  <DomainObject.Predmet.OstaliListNazivFormatedOIB>
    <izvorni_sadrzaj>
      <item>Jozo Jelavić, stečajni upravitelj, OIB 79433837132</item>
    </izvorni_sadrzaj>
    <derivirana_varijabla naziv="DomainObject.Predmet.OstaliListNazivFormatedOIB_1">
      <item>Jozo Jelavić, stečajni upravitelj, OIB 79433837132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PAPIRNICA TEMPERA d.o.o. za trgovinu</izvorni_sadrzaj>
    <derivirana_varijabla naziv="DomainObject.Predmet.ProtustrankaIDrugi_1">PAPIRNICA TEMPERA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PAPIRNICA TEMPERA d.o.o. za trgovinu, OIB 74727865103, Bruna Bušića 8, 21000 Split</izvorni_sadrzaj>
    <derivirana_varijabla naziv="DomainObject.Predmet.ProtustrankaIDrugiAdressOIB_1">PAPIRNICA TEMPERA d.o.o. za trgovinu, OIB 74727865103, Bruna Bušića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PAPIRNICA TEMPERA d.o.o. za trgovinu</item>
      <item>FINANCIJSKA AGENCIJA, RC SPLIT</item>
      <item>Jozo Jelavić, stečajni upravitelj</item>
    </izvorni_sadrzaj>
    <derivirana_varijabla naziv="DomainObject.Predmet.SudioniciListNaziv_1">
      <item>PAPIRNICA TEMPERA d.o.o. za trgovinu</item>
      <item>FINANCIJSKA AGENCIJA, RC SPLIT</item>
      <item>Jozo Jelavić, stečajni upravitelj</item>
    </derivirana_varijabla>
  </DomainObject.Predmet.SudioniciListNaziv>
  <DomainObject.Predmet.SudioniciListAdressOIB>
    <izvorni_sadrzaj>
      <item>PAPIRNICA TEMPERA d.o.o. za trgovinu, OIB 74727865103, Bruna Bušića 8,21000 Split</item>
      <item>FINANCIJSKA AGENCIJA, RC SPLIT, OIB 85821130368, Mažuranićevo šetalište 24 b,21000 Split</item>
      <item>Jozo Jelavić, stečajni upravitelj, OIB 79433837132, Pavla Hatza 9,10000 Zagreb</item>
    </izvorni_sadrzaj>
    <derivirana_varijabla naziv="DomainObject.Predmet.SudioniciListAdressOIB_1">
      <item>PAPIRNICA TEMPERA d.o.o. za trgovinu, OIB 74727865103, Bruna Bušića 8,21000 Split</item>
      <item>FINANCIJSKA AGENCIJA, RC SPLIT, OIB 85821130368, Mažuranićevo šetalište 24 b,21000 Split</item>
      <item>Jozo Jelavić, stečajni upravitelj, OIB 79433837132, Pavla Hatza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74727865103</item>
      <item>, OIB 79433837132</item>
    </izvorni_sadrzaj>
    <derivirana_varijabla naziv="DomainObject.Predmet.SudioniciListNazivOIB_1">
      <item>, OIB 85821130368</item>
      <item>, OIB 74727865103</item>
      <item>, OIB 79433837132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875</properties:Words>
  <properties:Characters>5066</properties:Characters>
  <properties:Lines>120</properties:Lines>
  <properties:Paragraphs>32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2018-10-04T08:50:00Z</dcterms:created>
  <dc:creator>Katarina Franković</dc:creator>
  <cp:lastModifiedBy>Katarina Franković</cp:lastModifiedBy>
  <cp:lastPrinted>2018-10-04T08:50:00Z</cp:lastPrinted>
  <dcterms:modified xmlns:xsi="http://www.w3.org/2001/XMLSchema-instance" xsi:type="dcterms:W3CDTF">2018-10-04T09:24:00Z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(obustava i zaključenje čl. 293 St 1076  -2016.docx)</vt:lpwstr>
  </prop:property>
  <prop:property name="CC_coloring" pid="4" fmtid="{D5CDD505-2E9C-101B-9397-08002B2CF9AE}">
    <vt:bool>false</vt:bool>
  </prop:property>
  <prop:property name="BrojStranica" pid="5" fmtid="{D5CDD505-2E9C-101B-9397-08002B2CF9AE}">
    <vt:i4>3</vt:i4>
  </prop:property>
</prop:Properties>
</file>