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b5c8" w14:paraId="3f4b5c8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C67F9E">
        <w:t xml:space="preserve">1804/16-3                  </w:t>
      </w:r>
      <w:r w:rsidR="001E323F">
        <w:t xml:space="preserve">  </w:t>
      </w:r>
    </w:p>
    <w:p w:rsidRDefault="00594B4C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Jagera 3, za pokretanje skraćenog stečajnog postupka nad dužnikom </w:t>
      </w:r>
      <w:r w:rsidR="00C67F9E" w:rsidRPr="00C67F9E">
        <w:t>KARATE KLUB "HUS" OSIJEK</w:t>
      </w:r>
      <w:r w:rsidR="00C67F9E">
        <w:t>, Gornjodravska obala 88</w:t>
      </w:r>
      <w:r w:rsidR="00D20636">
        <w:t xml:space="preserve">, Osijek, </w:t>
      </w:r>
      <w:r w:rsidR="003D439D">
        <w:t>R</w:t>
      </w:r>
      <w:r w:rsidR="00864CFB">
        <w:t>egistarski broj 14000277, O</w:t>
      </w:r>
      <w:r w:rsidR="00D20636">
        <w:t xml:space="preserve">IB </w:t>
      </w:r>
      <w:r w:rsidR="00D20636" w:rsidRPr="00D20636">
        <w:t>32448349606</w:t>
      </w:r>
      <w:r w:rsidR="00AF62DE">
        <w:t xml:space="preserve">, </w:t>
      </w:r>
      <w:r>
        <w:t xml:space="preserve">temeljem članka 430. Stečajnog zakona („Narodne novine“ 71/15), dana </w:t>
      </w:r>
      <w:r w:rsidR="00D20636">
        <w:t>13.</w:t>
      </w:r>
      <w:r w:rsidR="00AF62DE">
        <w:t xml:space="preserve">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D439D">
        <w:t>KARATE KLUB "HUS" OSIJEK, Gornjodravska obala 88, Osijek, Registarski</w:t>
      </w:r>
      <w:r w:rsidR="003646B1">
        <w:t xml:space="preserve"> broj 14000277, OIB 32448349606</w:t>
      </w:r>
      <w:r>
        <w:t xml:space="preserve">, iznosi </w:t>
      </w:r>
      <w:r w:rsidR="00F634B3">
        <w:t xml:space="preserve">69.141,50 </w:t>
      </w:r>
      <w:r w:rsidR="007E642B">
        <w:t xml:space="preserve"> </w:t>
      </w:r>
      <w:r>
        <w:t>kn.</w:t>
      </w:r>
    </w:p>
    <w:p w:rsidRDefault="007A45AD" w:rsidP="00D641DA" w:rsidR="007A45AD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7A45AD">
        <w:t xml:space="preserve"> Alen Borbaš, </w:t>
      </w:r>
      <w:r w:rsidR="00930E01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7A45AD" w:rsidP="00D641DA" w:rsidR="007A45AD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7A45AD">
        <w:t>1804</w:t>
      </w:r>
      <w:r>
        <w:t>-16 (članak 430. Stečajnog zakona u vezi s člankom 132. Stečajnog zakona Narodne novine broj 71/15).</w:t>
      </w:r>
    </w:p>
    <w:p w:rsidRDefault="007A45AD" w:rsidP="00D641DA" w:rsidR="007A45AD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>U Osijeku,</w:t>
      </w:r>
      <w:r w:rsidR="007A45AD">
        <w:t xml:space="preserve"> 13. </w:t>
      </w:r>
      <w:r w:rsidR="0041506C">
        <w:t xml:space="preserve">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8A6D54" w:rsidP="008A6D54" w:rsidR="008A6D54">
      <w:r>
        <w:t>DNA</w:t>
      </w:r>
    </w:p>
    <w:p w:rsidRDefault="008A6D54" w:rsidP="008A6D54" w:rsidR="008A6D54">
      <w:pPr>
        <w:numPr>
          <w:ilvl w:val="0"/>
          <w:numId w:val="2"/>
        </w:numPr>
        <w:jc w:val="both"/>
      </w:pPr>
      <w:r>
        <w:t>e-oglasna ploča</w:t>
      </w:r>
    </w:p>
    <w:p w:rsidRDefault="008A6D54" w:rsidP="008A6D54" w:rsidR="008A6D54">
      <w:pPr>
        <w:numPr>
          <w:ilvl w:val="0"/>
          <w:numId w:val="2"/>
        </w:numPr>
        <w:jc w:val="both"/>
      </w:pPr>
      <w:r>
        <w:t>oglasna ploča - zahtjev</w:t>
      </w:r>
    </w:p>
    <w:p w:rsidRDefault="008A6D54" w:rsidP="008A6D54" w:rsidR="008A6D54">
      <w:pPr>
        <w:numPr>
          <w:ilvl w:val="0"/>
          <w:numId w:val="2"/>
        </w:numPr>
      </w:pPr>
      <w:r>
        <w:t>kal. 10.08.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405C3"/>
    <w:rsid w:val="00342079"/>
    <w:rsid w:val="003445D8"/>
    <w:rsid w:val="003612A7"/>
    <w:rsid w:val="003646B1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39D"/>
    <w:rsid w:val="003D4988"/>
    <w:rsid w:val="003E4DD9"/>
    <w:rsid w:val="003E6670"/>
    <w:rsid w:val="003E7C98"/>
    <w:rsid w:val="0040532D"/>
    <w:rsid w:val="00407F19"/>
    <w:rsid w:val="00412D6E"/>
    <w:rsid w:val="00413C80"/>
    <w:rsid w:val="00413D68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0181E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94B4C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45AD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4CFB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6D54"/>
    <w:rsid w:val="008A786C"/>
    <w:rsid w:val="008B0E56"/>
    <w:rsid w:val="008B6058"/>
    <w:rsid w:val="008C391C"/>
    <w:rsid w:val="008C4396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67F9E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636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634B3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CCA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8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St-1804/2016</izvorni_sadrzaj>
    <derivirana_varijabla naziv="DomainObject.Predmet.OznakaBroj_1">St-1804/2016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"HUS" OSIJEK</izvorni_sadrzaj>
    <derivirana_varijabla naziv="DomainObject.Predmet.ProtustrankaFormated_1">  KARATE KLUB "HUS" OSIJEK</derivirana_varijabla>
  </DomainObject.Predmet.ProtustrankaFormated>
  <DomainObject.Predmet.ProtustrankaFormatedOIB>
    <izvorni_sadrzaj>  KARATE KLUB "HUS" OSIJEK, OIB 32448349606</izvorni_sadrzaj>
    <derivirana_varijabla naziv="DomainObject.Predmet.ProtustrankaFormatedOIB_1">  KARATE KLUB "HUS" OSIJEK, OIB 32448349606</derivirana_varijabla>
  </DomainObject.Predmet.ProtustrankaFormatedOIB>
  <DomainObject.Predmet.ProtustrankaFormatedWithAdress>
    <izvorni_sadrzaj> KARATE KLUB "HUS" OSIJEK, Gornjodravska Obala 88, 31000 Osijek</izvorni_sadrzaj>
    <derivirana_varijabla naziv="DomainObject.Predmet.ProtustrankaFormatedWithAdress_1"> KARATE KLUB "HUS" OSIJEK, Gornjodravska Obala 88, 31000 Osijek</derivirana_varijabla>
  </DomainObject.Predmet.ProtustrankaFormatedWithAdress>
  <DomainObject.Predmet.ProtustrankaFormatedWithAdressOIB>
    <izvorni_sadrzaj> KARATE KLUB "HUS" OSIJEK, OIB 32448349606, Gornjodravska Obala 88, 31000 Osijek</izvorni_sadrzaj>
    <derivirana_varijabla naziv="DomainObject.Predmet.ProtustrankaFormatedWithAdressOIB_1"> KARATE KLUB "HUS" OSIJEK, OIB 32448349606, Gornjodravska Obala 88, 31000 Osijek</derivirana_varijabla>
  </DomainObject.Predmet.ProtustrankaFormatedWithAdressOIB>
  <DomainObject.Predmet.ProtustrankaWithAdress>
    <izvorni_sadrzaj>KARATE KLUB "HUS" OSIJEK Gornjodravska Obala 88, 31000 Osijek</izvorni_sadrzaj>
    <derivirana_varijabla naziv="DomainObject.Predmet.ProtustrankaWithAdress_1">KARATE KLUB "HUS" OSIJEK Gornjodravska Obala 88, 31000 Osijek</derivirana_varijabla>
  </DomainObject.Predmet.ProtustrankaWithAdress>
  <DomainObject.Predmet.ProtustrankaWithAdressOIB>
    <izvorni_sadrzaj>KARATE KLUB "HUS" OSIJEK, OIB 32448349606, Gornjodravska Obala 88, 31000 Osijek</izvorni_sadrzaj>
    <derivirana_varijabla naziv="DomainObject.Predmet.ProtustrankaWithAdressOIB_1">KARATE KLUB "HUS" OSIJEK, OIB 32448349606, Gornjodravska Obala 88, 31000 Osijek</derivirana_varijabla>
  </DomainObject.Predmet.ProtustrankaWithAdressOIB>
  <DomainObject.Predmet.ProtustrankaNazivFormated>
    <izvorni_sadrzaj>KARATE KLUB "HUS" OSIJEK</izvorni_sadrzaj>
    <derivirana_varijabla naziv="DomainObject.Predmet.ProtustrankaNazivFormated_1">KARATE KLUB "HUS" OSIJEK</derivirana_varijabla>
  </DomainObject.Predmet.ProtustrankaNazivFormated>
  <DomainObject.Predmet.ProtustrankaNazivFormatedOIB>
    <izvorni_sadrzaj>KARATE KLUB "HUS" OSIJEK, OIB 32448349606</izvorni_sadrzaj>
    <derivirana_varijabla naziv="DomainObject.Predmet.ProtustrankaNazivFormatedOIB_1">KARATE KLUB "HUS" OSIJEK, OIB 32448349606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KARATE KLUB "HUS" OSIJEK</item>
    </izvorni_sadrzaj>
    <derivirana_varijabla naziv="DomainObject.Predmet.ProtuStrankaListFormated_1">
      <item>KARATE KLUB "HUS" OSIJEK</item>
    </derivirana_varijabla>
  </DomainObject.Predmet.ProtuStrankaListFormated>
  <DomainObject.Predmet.ProtuStrankaListFormatedOIB>
    <izvorni_sadrzaj>
      <item>KARATE KLUB "HUS" OSIJEK, OIB 32448349606</item>
    </izvorni_sadrzaj>
    <derivirana_varijabla naziv="DomainObject.Predmet.ProtuStrankaListFormatedOIB_1">
      <item>KARATE KLUB "HUS" OSIJEK, OIB 32448349606</item>
    </derivirana_varijabla>
  </DomainObject.Predmet.ProtuStrankaListFormatedOIB>
  <DomainObject.Predmet.ProtuStrankaListFormatedWithAdress>
    <izvorni_sadrzaj>
      <item>KARATE KLUB "HUS" OSIJEK, Gornjodravska Obala 88, 31000 Osijek</item>
    </izvorni_sadrzaj>
    <derivirana_varijabla naziv="DomainObject.Predmet.ProtuStrankaListFormatedWithAdress_1">
      <item>KARATE KLUB "HUS" OSIJEK, Gornjodravska Obala 88, 31000 Osijek</item>
    </derivirana_varijabla>
  </DomainObject.Predmet.ProtuStrankaListFormatedWithAdress>
  <DomainObject.Predmet.ProtuStrankaListFormatedWithAdressOIB>
    <izvorni_sadrzaj>
      <item>KARATE KLUB "HUS" OSIJEK, OIB 32448349606, Gornjodravska Obala 88, 31000 Osijek</item>
    </izvorni_sadrzaj>
    <derivirana_varijabla naziv="DomainObject.Predmet.ProtuStrankaListFormatedWithAdressOIB_1">
      <item>KARATE KLUB "HUS" OSIJEK, OIB 32448349606, Gornjodravska Obala 88, 31000 Osijek</item>
    </derivirana_varijabla>
  </DomainObject.Predmet.ProtuStrankaListFormatedWithAdressOIB>
  <DomainObject.Predmet.ProtuStrankaListNazivFormated>
    <izvorni_sadrzaj>
      <item>KARATE KLUB "HUS" OSIJEK</item>
    </izvorni_sadrzaj>
    <derivirana_varijabla naziv="DomainObject.Predmet.ProtuStrankaListNazivFormated_1">
      <item>KARATE KLUB "HUS" OSIJEK</item>
    </derivirana_varijabla>
  </DomainObject.Predmet.ProtuStrankaListNazivFormated>
  <DomainObject.Predmet.ProtuStrankaListNazivFormatedOIB>
    <izvorni_sadrzaj>
      <item>KARATE KLUB "HUS" OSIJEK, OIB 32448349606</item>
    </izvorni_sadrzaj>
    <derivirana_varijabla naziv="DomainObject.Predmet.ProtuStrankaListNazivFormatedOIB_1">
      <item>KARATE KLUB "HUS" OSIJEK, OIB 32448349606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KARATE KLUB "HUS" OSIJEK</izvorni_sadrzaj>
    <derivirana_varijabla naziv="DomainObject.Predmet.ProtustrankaIDrugi_1">KARATE KLUB "HUS"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KARATE KLUB "HUS" OSIJEK, OIB 32448349606, Gornjodravska Obala 88, 31000 Osijek</izvorni_sadrzaj>
    <derivirana_varijabla naziv="DomainObject.Predmet.ProtustrankaIDrugiAdressOIB_1">KARATE KLUB "HUS" OSIJEK, OIB 32448349606, Gornjodravska Obala 88,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KARATE KLUB "HUS" OSIJEK</item>
    </izvorni_sadrzaj>
    <derivirana_varijabla naziv="DomainObject.Predmet.SudioniciListNaziv_1">
      <item>FINA RC OSIJEK</item>
      <item>KARATE KLUB "HUS" OSIJEK</item>
    </derivirana_varijabla>
  </DomainObject.Predmet.SudioniciListNaziv>
  <DomainObject.Predmet.SudioniciListAdressOIB>
    <izvorni_sadrzaj>
      <item>FINA RC OSIJEK, OIB 85821130368</item>
      <item>KARATE KLUB "HUS" OSIJEK, OIB 32448349606, Gornjodravska Obala 88,31000 Osijek</item>
    </izvorni_sadrzaj>
    <derivirana_varijabla naziv="DomainObject.Predmet.SudioniciListAdressOIB_1">
      <item>FINA RC OSIJEK, OIB 85821130368</item>
      <item>KARATE KLUB "HUS" OSIJEK, OIB 32448349606, Gornjodravska Obala 88,31000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32448349606</item>
    </izvorni_sadrzaj>
    <derivirana_varijabla naziv="DomainObject.Predmet.SudioniciListNazivOIB_1">
      <item>, OIB 85821130368</item>
      <item>, OIB 32448349606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1883</properties:Characters>
  <properties:Lines>50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2016-06-13T04:47:00Z</dcterms:created>
  <dc:creator>Korisnik</dc:creator>
  <cp:lastModifiedBy>Sanja Ban</cp:lastModifiedBy>
  <cp:lastPrinted>2016-06-13T06:05:00Z</cp:lastPrinted>
  <dcterms:modified xmlns:xsi="http://www.w3.org/2001/XMLSchema-instance" xsi:type="dcterms:W3CDTF">2016-06-13T06:06:00Z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