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44c3" w14:paraId="21e44c3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133F05">
        <w:t>3</w:t>
      </w:r>
      <w:r w:rsidR="00C61D41">
        <w:t>1</w:t>
      </w:r>
      <w:r w:rsidR="00133F05">
        <w:t>0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133F05">
        <w:t xml:space="preserve">SLOGA Obrtnička zadruga </w:t>
      </w:r>
      <w:r w:rsidR="00C61D41">
        <w:t>iz S</w:t>
      </w:r>
      <w:r w:rsidR="00133F05">
        <w:t>isk</w:t>
      </w:r>
      <w:r w:rsidR="00C61D41">
        <w:t>a</w:t>
      </w:r>
      <w:r w:rsidR="00133F05">
        <w:t xml:space="preserve"> (Grad Sisak)</w:t>
      </w:r>
      <w:r w:rsidR="00C61D41">
        <w:t xml:space="preserve">, </w:t>
      </w:r>
      <w:r w:rsidR="00133F05">
        <w:t>S. i A. Radića 8/a</w:t>
      </w:r>
      <w:r w:rsidR="00277257">
        <w:t xml:space="preserve">, OIB: </w:t>
      </w:r>
      <w:r w:rsidR="00133F05">
        <w:t>58543236789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C61D41">
        <w:t>1</w:t>
      </w:r>
      <w:r w:rsidR="00133F05">
        <w:t>5.969,11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64516" w:rsidR="00E93CEF">
      <w:pPr>
        <w:ind w:firstLine="708" w:left="5664"/>
        <w:jc w:val="right"/>
      </w:pPr>
      <w:r>
        <w:t xml:space="preserve">     </w:t>
      </w:r>
      <w:r w:rsidR="00EA1774">
        <w:t>Tena Kovačić</w:t>
      </w:r>
      <w:r w:rsidR="00E64516">
        <w:t>, v.r.</w:t>
      </w:r>
    </w:p>
    <w:p w:rsidRDefault="00E64516" w:rsidP="00E64516" w:rsidR="00E64516">
      <w:pPr>
        <w:ind w:firstLine="708" w:left="5664"/>
        <w:jc w:val="right"/>
      </w:pPr>
    </w:p>
    <w:p w:rsidRDefault="00E64516" w:rsidP="00E64516" w:rsidR="00E64516">
      <w:pPr>
        <w:ind w:firstLine="708" w:left="5664"/>
        <w:jc w:val="right"/>
      </w:pPr>
    </w:p>
    <w:p w:rsidRDefault="00E64516" w:rsidP="00E64516" w:rsidR="007644BB">
      <w:pPr>
        <w:tabs>
          <w:tab w:pos="939" w:val="left"/>
        </w:tabs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E64516" w:rsidP="00E64516" w:rsidR="00E64516">
      <w:pPr>
        <w:tabs>
          <w:tab w:pos="939" w:val="left"/>
        </w:tabs>
      </w:pPr>
      <w:r>
        <w:rPr>
          <w:lang w:val="da-DK"/>
        </w:rPr>
        <w:t>Tihomir Vučić</w:t>
      </w:r>
    </w:p>
    <w:sectPr w:rsidR="00E645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133F05">
      <w:t>310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33F05"/>
    <w:rsid w:val="00176870"/>
    <w:rsid w:val="001E7687"/>
    <w:rsid w:val="00212CD6"/>
    <w:rsid w:val="00277257"/>
    <w:rsid w:val="002F4FC7"/>
    <w:rsid w:val="00367106"/>
    <w:rsid w:val="003C3C9B"/>
    <w:rsid w:val="00450457"/>
    <w:rsid w:val="00545FE2"/>
    <w:rsid w:val="005F30D7"/>
    <w:rsid w:val="007644BB"/>
    <w:rsid w:val="007D155D"/>
    <w:rsid w:val="0088139D"/>
    <w:rsid w:val="008A170A"/>
    <w:rsid w:val="008B5423"/>
    <w:rsid w:val="00941ECF"/>
    <w:rsid w:val="00946EF1"/>
    <w:rsid w:val="00AD7E9E"/>
    <w:rsid w:val="00C61D41"/>
    <w:rsid w:val="00CA0FC0"/>
    <w:rsid w:val="00D300A7"/>
    <w:rsid w:val="00E37495"/>
    <w:rsid w:val="00E64516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90CC9E8"/>
  <w15:docId w15:val="{190EB613-5260-4754-935B-742155AEAF2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SLOGA Obrtnička proizvodno uslužna zadruga</izvorni_sadrzaj>
    <derivirana_varijabla naziv="DomainObject.Predmet.ProtustrankaFormated_1">  SLOGA Obrtnička proizvodno uslužna zadruga</derivirana_varijabla>
  </DomainObject.Predmet.ProtustrankaFormated>
  <DomainObject.Predmet.ProtustrankaFormatedOIB>
    <izvorni_sadrzaj>  SLOGA Obrtnička proizvodno uslužna zadruga, OIB 58543236789</izvorni_sadrzaj>
    <derivirana_varijabla naziv="DomainObject.Predmet.ProtustrankaFormatedOIB_1">  SLOGA Obrtnička proizvodno uslužna zadruga, OIB 58543236789</derivirana_varijabla>
  </DomainObject.Predmet.ProtustrankaFormatedOIB>
  <DomainObject.Predmet.ProtustrankaFormatedWithAdress>
    <izvorni_sadrzaj> SLOGA Obrtnička proizvodno uslužna zadruga, S. i A. Radića 8/a, 44000 Sisak</izvorni_sadrzaj>
    <derivirana_varijabla naziv="DomainObject.Predmet.ProtustrankaFormatedWithAdress_1"> SLOGA Obrtnička proizvodno uslužna zadruga, S. i A. Radića 8/a, 44000 Sisak</derivirana_varijabla>
  </DomainObject.Predmet.ProtustrankaFormatedWithAdress>
  <DomainObject.Predmet.ProtustrankaFormatedWithAdressOIB>
    <izvorni_sadrzaj> SLOGA Obrtnička proizvodno uslužna zadruga, OIB 58543236789, S. i A. Radića 8/a, 44000 Sisak</izvorni_sadrzaj>
    <derivirana_varijabla naziv="DomainObject.Predmet.ProtustrankaFormatedWithAdressOIB_1"> SLOGA Obrtnička proizvodno uslužna zadruga, OIB 58543236789, S. i A. Radića 8/a, 44000 Sisak</derivirana_varijabla>
  </DomainObject.Predmet.ProtustrankaFormatedWithAdressOIB>
  <DomainObject.Predmet.ProtustrankaWithAdress>
    <izvorni_sadrzaj>SLOGA Obrtnička proizvodno uslužna zadruga S. i A. Radića 8/a, 44000 Sisak</izvorni_sadrzaj>
    <derivirana_varijabla naziv="DomainObject.Predmet.ProtustrankaWithAdress_1">SLOGA Obrtnička proizvodno uslužna zadruga S. i A. Radića 8/a, 44000 Sisak</derivirana_varijabla>
  </DomainObject.Predmet.ProtustrankaWithAdress>
  <DomainObject.Predmet.ProtustrankaWithAdressOIB>
    <izvorni_sadrzaj>SLOGA Obrtnička proizvodno uslužna zadruga, OIB 58543236789, S. i A. Radića 8/a, 44000 Sisak</izvorni_sadrzaj>
    <derivirana_varijabla naziv="DomainObject.Predmet.ProtustrankaWithAdressOIB_1">SLOGA Obrtnička proizvodno uslužna zadruga, OIB 58543236789, S. i A. Radića 8/a, 44000 Sisak</derivirana_varijabla>
  </DomainObject.Predmet.ProtustrankaWithAdressOIB>
  <DomainObject.Predmet.ProtustrankaNazivFormated>
    <izvorni_sadrzaj>SLOGA Obrtnička proizvodno uslužna zadruga</izvorni_sadrzaj>
    <derivirana_varijabla naziv="DomainObject.Predmet.ProtustrankaNazivFormated_1">SLOGA Obrtnička proizvodno uslužna zadruga</derivirana_varijabla>
  </DomainObject.Predmet.ProtustrankaNazivFormated>
  <DomainObject.Predmet.ProtustrankaNazivFormatedOIB>
    <izvorni_sadrzaj>SLOGA Obrtnička proizvodno uslužna zadruga, OIB 58543236789</izvorni_sadrzaj>
    <derivirana_varijabla naziv="DomainObject.Predmet.ProtustrankaNazivFormatedOIB_1">SLOGA Obrtnička proizvodno uslužna zadruga, OIB 58543236789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SLOGA Obrtnička proizvodno uslužna zadruga</item>
    </izvorni_sadrzaj>
    <derivirana_varijabla naziv="DomainObject.Predmet.ProtuStrankaListFormated_1">
      <item>SLOGA Obrtnička proizvodno uslužna zadruga</item>
    </derivirana_varijabla>
  </DomainObject.Predmet.ProtuStrankaListFormated>
  <DomainObject.Predmet.ProtuStrankaListFormatedOIB>
    <izvorni_sadrzaj>
      <item>SLOGA Obrtnička proizvodno uslužna zadruga, OIB 58543236789</item>
    </izvorni_sadrzaj>
    <derivirana_varijabla naziv="DomainObject.Predmet.ProtuStrankaListFormatedOIB_1">
      <item>SLOGA Obrtnička proizvodno uslužna zadruga, OIB 58543236789</item>
    </derivirana_varijabla>
  </DomainObject.Predmet.ProtuStrankaListFormatedOIB>
  <DomainObject.Predmet.ProtuStrankaListFormatedWithAdress>
    <izvorni_sadrzaj>
      <item>SLOGA Obrtnička proizvodno uslužna zadruga, S. i A. Radića 8/a, 44000 Sisak</item>
    </izvorni_sadrzaj>
    <derivirana_varijabla naziv="DomainObject.Predmet.ProtuStrankaListFormatedWithAdress_1">
      <item>SLOGA Obrtnička proizvodno uslužna zadruga, S. i A. Radića 8/a, 44000 Sisak</item>
    </derivirana_varijabla>
  </DomainObject.Predmet.ProtuStrankaListFormatedWithAdress>
  <DomainObject.Predmet.ProtuStrankaListFormatedWithAdressOIB>
    <izvorni_sadrzaj>
      <item>SLOGA Obrtnička proizvodno uslužna zadruga, OIB 58543236789, S. i A. Radića 8/a, 44000 Sisak</item>
    </izvorni_sadrzaj>
    <derivirana_varijabla naziv="DomainObject.Predmet.ProtuStrankaListFormatedWithAdressOIB_1">
      <item>SLOGA Obrtnička proizvodno uslužna zadruga, OIB 58543236789, S. i A. Radića 8/a, 44000 Sisak</item>
    </derivirana_varijabla>
  </DomainObject.Predmet.ProtuStrankaListFormatedWithAdressOIB>
  <DomainObject.Predmet.ProtuStrankaListNazivFormated>
    <izvorni_sadrzaj>
      <item>SLOGA Obrtnička proizvodno uslužna zadruga</item>
    </izvorni_sadrzaj>
    <derivirana_varijabla naziv="DomainObject.Predmet.ProtuStrankaListNazivFormated_1">
      <item>SLOGA Obrtnička proizvodno uslužna zadruga</item>
    </derivirana_varijabla>
  </DomainObject.Predmet.ProtuStrankaListNazivFormated>
  <DomainObject.Predmet.ProtuStrankaListNazivFormatedOIB>
    <izvorni_sadrzaj>
      <item>SLOGA Obrtnička proizvodno uslužna zadruga, OIB 58543236789</item>
    </izvorni_sadrzaj>
    <derivirana_varijabla naziv="DomainObject.Predmet.ProtuStrankaListNazivFormatedOIB_1">
      <item>SLOGA Obrtnička proizvodno uslužna zadruga, OIB 58543236789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SLOGA Obrtnička proizvodno uslužna zadruga</izvorni_sadrzaj>
    <derivirana_varijabla naziv="DomainObject.Predmet.ProtustrankaIDrugi_1">SLOGA Obrtnička proizvodno uslužna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SLOGA Obrtnička proizvodno uslužna zadruga, OIB 58543236789, S. i A. Radića 8/a, 44000 Sisak</izvorni_sadrzaj>
    <derivirana_varijabla naziv="DomainObject.Predmet.ProtustrankaIDrugiAdressOIB_1">SLOGA Obrtnička proizvodno uslužna zadruga, OIB 58543236789, S. i A. Radića 8/a,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SLOGA Obrtnička proizvodno uslužna zadruga</item>
      <item>FINA Regionalni centar Zagreb</item>
    </izvorni_sadrzaj>
    <derivirana_varijabla naziv="DomainObject.Predmet.SudioniciListNaziv_1">
      <item>SLOGA Obrtnička proizvodno uslužna zadruga</item>
      <item>FINA Regionalni centar Zagreb</item>
    </derivirana_varijabla>
  </DomainObject.Predmet.SudioniciListNaziv>
  <DomainObject.Predmet.SudioniciListAdressOIB>
    <izvorni_sadrzaj>
      <item>SLOGA Obrtnička proizvodno uslužna zadruga, OIB 58543236789, S. i A. Radića 8/a,44000 Sisak</item>
      <item>FINA Regionalni centar Zagreb, OIB 85821130368, Trg svibanjskih žrtava 1995. 1,10000 Zagreb</item>
    </izvorni_sadrzaj>
    <derivirana_varijabla naziv="DomainObject.Predmet.SudioniciListAdressOIB_1">
      <item>SLOGA Obrtnička proizvodno uslužna zadruga, OIB 58543236789, S. i A. Radića 8/a,44000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58543236789</item>
      <item>, OIB 85821130368</item>
    </izvorni_sadrzaj>
    <derivirana_varijabla naziv="DomainObject.Predmet.SudioniciListNazivOIB_1">
      <item>, OIB 58543236789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1378</properties:Characters>
  <properties:Lines>44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2018-10-16T08:30:00Z</cp:lastPrinted>
  <dcterms:modified xmlns:xsi="http://www.w3.org/2001/XMLSchema-instance" xsi:type="dcterms:W3CDTF">2018-10-16T11:15:00Z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