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c300" w14:paraId="f28c30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0122">
        <w:t>5323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0122">
        <w:t>LIMBACH WARUTEC d.o.o. za trgovinu, Strmec Samoborski, Vrbovečka 22, OIB 03569730505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A0122">
        <w:t>je 5.298,02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627FE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6A0122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5323</izvorni_sadrzaj>
    <derivirana_varijabla naziv="DomainObject.Predmet.Broj_1">5323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St-5323/2015</izvorni_sadrzaj>
    <derivirana_varijabla naziv="DomainObject.Predmet.OznakaBroj_1">St-5323/2015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LIMBACH WARUTEC d.o.o. zastupanog po punomoćniku MICHAEL HOLZMULLER</izvorni_sadrzaj>
    <derivirana_varijabla naziv="DomainObject.Predmet.ProtustrankaFormated_1">  LIMBACH WARUTEC d.o.o. zastupanog po punomoćniku MICHAEL HOLZMULLER</derivirana_varijabla>
  </DomainObject.Predmet.ProtustrankaFormated>
  <DomainObject.Predmet.ProtustrankaFormatedOIB>
    <izvorni_sadrzaj>  LIMBACH WARUTEC d.o.o., OIB 03569730505 zastupanog po punomoćniku MICHAEL HOLZMULLER</izvorni_sadrzaj>
    <derivirana_varijabla naziv="DomainObject.Predmet.ProtustrankaFormatedOIB_1">  LIMBACH WARUTEC d.o.o., OIB 03569730505 zastupanog po punomoćniku MICHAEL HOLZMULLER</derivirana_varijabla>
  </DomainObject.Predmet.ProtustrankaFormatedOIB>
  <DomainObject.Predmet.ProtustrankaFormatedWithAdress>
    <izvorni_sadrzaj> LIMBACH WARUTEC d.o.o., Vrbovečka 22, 10020 Strmec zastupanog po punomoćniku MICHAEL HOLZMULLER</izvorni_sadrzaj>
    <derivirana_varijabla naziv="DomainObject.Predmet.ProtustrankaFormatedWithAdress_1"> LIMBACH WARUTEC d.o.o., Vrbovečka 22, 10020 Strmec zastupanog po punomoćniku MICHAEL HOLZMULLER</derivirana_varijabla>
  </DomainObject.Predmet.ProtustrankaFormatedWithAdress>
  <DomainObject.Predmet.ProtustrankaFormatedWithAdressOIB>
    <izvorni_sadrzaj> LIMBACH WARUTEC d.o.o., OIB 03569730505, Vrbovečka 22, 10020 Strmec zastupanog po punomoćniku MICHAEL HOLZMULLER</izvorni_sadrzaj>
    <derivirana_varijabla naziv="DomainObject.Predmet.ProtustrankaFormatedWithAdressOIB_1"> LIMBACH WARUTEC d.o.o., OIB 03569730505, Vrbovečka 22, 10020 Strmec zastupanog po punomoćniku MICHAEL HOLZMULLER</derivirana_varijabla>
  </DomainObject.Predmet.ProtustrankaFormatedWithAdressOIB>
  <DomainObject.Predmet.ProtustrankaWithAdress>
    <izvorni_sadrzaj>LIMBACH WARUTEC d.o.o. Vrbovečka 22, 10020 Strmec</izvorni_sadrzaj>
    <derivirana_varijabla naziv="DomainObject.Predmet.ProtustrankaWithAdress_1">LIMBACH WARUTEC d.o.o. Vrbovečka 22, 10020 Strmec</derivirana_varijabla>
  </DomainObject.Predmet.ProtustrankaWithAdress>
  <DomainObject.Predmet.ProtustrankaWithAdressOIB>
    <izvorni_sadrzaj>LIMBACH WARUTEC d.o.o., OIB 03569730505, Vrbovečka 22, 10020 Strmec</izvorni_sadrzaj>
    <derivirana_varijabla naziv="DomainObject.Predmet.ProtustrankaWithAdressOIB_1">LIMBACH WARUTEC d.o.o., OIB 03569730505, Vrbovečka 22, 10020 Strmec</derivirana_varijabla>
  </DomainObject.Predmet.ProtustrankaWithAdressOIB>
  <DomainObject.Predmet.ProtustrankaNazivFormated>
    <izvorni_sadrzaj>LIMBACH WARUTEC d.o.o.</izvorni_sadrzaj>
    <derivirana_varijabla naziv="DomainObject.Predmet.ProtustrankaNazivFormated_1">LIMBACH WARUTEC d.o.o.</derivirana_varijabla>
  </DomainObject.Predmet.ProtustrankaNazivFormated>
  <DomainObject.Predmet.ProtustrankaNazivFormatedOIB>
    <izvorni_sadrzaj>LIMBACH WARUTEC d.o.o., OIB 03569730505</izvorni_sadrzaj>
    <derivirana_varijabla naziv="DomainObject.Predmet.ProtustrankaNazivFormatedOIB_1">LIMBACH WARUTEC d.o.o., OIB 03569730505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LIMBACH WARUTEC d.o.o. zastupanog po punomoćniku MICHAEL HOLZMULLER</item>
    </izvorni_sadrzaj>
    <derivirana_varijabla naziv="DomainObject.Predmet.ProtuStrankaListFormated_1">
      <item>LIMBACH WARUTEC d.o.o. zastupanog po punomoćniku MICHAEL HOLZMULLER</item>
    </derivirana_varijabla>
  </DomainObject.Predmet.ProtuStrankaListFormated>
  <DomainObject.Predmet.ProtuStrankaListFormatedOIB>
    <izvorni_sadrzaj>
      <item>LIMBACH WARUTEC d.o.o., OIB 03569730505 zastupanog po punomoćniku MICHAEL HOLZMULLER</item>
    </izvorni_sadrzaj>
    <derivirana_varijabla naziv="DomainObject.Predmet.ProtuStrankaListFormatedOIB_1">
      <item>LIMBACH WARUTEC d.o.o., OIB 03569730505 zastupanog po punomoćniku MICHAEL HOLZMULLER</item>
    </derivirana_varijabla>
  </DomainObject.Predmet.ProtuStrankaListFormatedOIB>
  <DomainObject.Predmet.ProtuStrankaListFormatedWithAdress>
    <izvorni_sadrzaj>
      <item>LIMBACH WARUTEC d.o.o., Vrbovečka 22, 10020 Strmec zastupanog po punomoćniku MICHAEL HOLZMULLER</item>
    </izvorni_sadrzaj>
    <derivirana_varijabla naziv="DomainObject.Predmet.ProtuStrankaListFormatedWithAdress_1">
      <item>LIMBACH WARUTEC d.o.o., Vrbovečka 22, 10020 Strmec zastupanog po punomoćniku MICHAEL HOLZMULLER</item>
    </derivirana_varijabla>
  </DomainObject.Predmet.ProtuStrankaListFormatedWithAdress>
  <DomainObject.Predmet.ProtuStrankaListFormatedWithAdressOIB>
    <izvorni_sadrzaj>
      <item>LIMBACH WARUTEC d.o.o., OIB 03569730505, Vrbovečka 22, 10020 Strmec zastupanog po punomoćniku MICHAEL HOLZMULLER</item>
    </izvorni_sadrzaj>
    <derivirana_varijabla naziv="DomainObject.Predmet.ProtuStrankaListFormatedWithAdressOIB_1">
      <item>LIMBACH WARUTEC d.o.o., OIB 03569730505, Vrbovečka 22, 10020 Strmec zastupanog po punomoćniku MICHAEL HOLZMULLER</item>
    </derivirana_varijabla>
  </DomainObject.Predmet.ProtuStrankaListFormatedWithAdressOIB>
  <DomainObject.Predmet.ProtuStrankaListNazivFormated>
    <izvorni_sadrzaj>
      <item>LIMBACH WARUTEC d.o.o.</item>
    </izvorni_sadrzaj>
    <derivirana_varijabla naziv="DomainObject.Predmet.ProtuStrankaListNazivFormated_1">
      <item>LIMBACH WARUTEC d.o.o.</item>
    </derivirana_varijabla>
  </DomainObject.Predmet.ProtuStrankaListNazivFormated>
  <DomainObject.Predmet.ProtuStrankaListNazivFormatedOIB>
    <izvorni_sadrzaj>
      <item>LIMBACH WARUTEC d.o.o., OIB 03569730505</item>
    </izvorni_sadrzaj>
    <derivirana_varijabla naziv="DomainObject.Predmet.ProtuStrankaListNazivFormatedOIB_1">
      <item>LIMBACH WARUTEC d.o.o., OIB 03569730505</item>
    </derivirana_varijabla>
  </DomainObject.Predmet.ProtuStrankaListNazivFormatedOIB>
  <DomainObject.Predmet.OstaliListFormated>
    <izvorni_sadrzaj>
      <item>MICHAEL HOLZMULLER punomoćnik sudionika u postupku LIMBACH WARUTEC d.o.o.</item>
    </izvorni_sadrzaj>
    <derivirana_varijabla naziv="DomainObject.Predmet.OstaliListFormated_1">
      <item>MICHAEL HOLZMULLER punomoćnik sudionika u postupku LIMBACH WARUTEC d.o.o.</item>
    </derivirana_varijabla>
  </DomainObject.Predmet.OstaliListFormated>
  <DomainObject.Predmet.OstaliListFormatedOIB>
    <izvorni_sadrzaj>
      <item>MICHAEL HOLZMULLER punomoćnik sudionika u postupku LIMBACH WARUTEC d.o.o.</item>
    </izvorni_sadrzaj>
    <derivirana_varijabla naziv="DomainObject.Predmet.OstaliListFormatedOIB_1">
      <item>MICHAEL HOLZMULLER punomoćnik sudionika u postupku LIMBACH WARUTEC d.o.o.</item>
    </derivirana_varijabla>
  </DomainObject.Predmet.OstaliListFormatedOIB>
  <DomainObject.Predmet.OstaliListFormatedWithAdress>
    <izvorni_sadrzaj>
      <item>MICHAEL HOLZMULLER, BACH 88, ARDAGGER punomoćnik sudionika u postupku LIMBACH WARUTEC d.o.o.</item>
    </izvorni_sadrzaj>
    <derivirana_varijabla naziv="DomainObject.Predmet.OstaliListFormatedWithAdress_1">
      <item>MICHAEL HOLZMULLER, BACH 88, ARDAGGER punomoćnik sudionika u postupku LIMBACH WARUTEC d.o.o.</item>
    </derivirana_varijabla>
  </DomainObject.Predmet.OstaliListFormatedWithAdress>
  <DomainObject.Predmet.OstaliListFormatedWithAdressOIB>
    <izvorni_sadrzaj>
      <item>MICHAEL HOLZMULLER, BACH 88, ARDAGGER punomoćnik sudionika u postupku LIMBACH WARUTEC d.o.o.</item>
    </izvorni_sadrzaj>
    <derivirana_varijabla naziv="DomainObject.Predmet.OstaliListFormatedWithAdressOIB_1">
      <item>MICHAEL HOLZMULLER, BACH 88, ARDAGGER punomoćnik sudionika u postupku LIMBACH WARUTEC d.o.o.</item>
    </derivirana_varijabla>
  </DomainObject.Predmet.OstaliListFormatedWithAdressOIB>
  <DomainObject.Predmet.OstaliListNazivFormated>
    <izvorni_sadrzaj>
      <item>MICHAEL HOLZMULLER</item>
    </izvorni_sadrzaj>
    <derivirana_varijabla naziv="DomainObject.Predmet.OstaliListNazivFormated_1">
      <item>MICHAEL HOLZMULLER</item>
    </derivirana_varijabla>
  </DomainObject.Predmet.OstaliListNazivFormated>
  <DomainObject.Predmet.OstaliListNazivFormatedOIB>
    <izvorni_sadrzaj>
      <item>MICHAEL HOLZMULLER</item>
    </izvorni_sadrzaj>
    <derivirana_varijabla naziv="DomainObject.Predmet.OstaliListNazivFormatedOIB_1">
      <item>MICHAEL HOLZMULLER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LIMBACH WARUTEC d.o.o.</izvorni_sadrzaj>
    <derivirana_varijabla naziv="DomainObject.Predmet.ProtustrankaIDrugi_1">LIMBACH WARUTEC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LIMBACH WARUTEC d.o.o., OIB 03569730505, Vrbovečka 22, 10020 Strmec</izvorni_sadrzaj>
    <derivirana_varijabla naziv="DomainObject.Predmet.ProtustrankaIDrugiAdressOIB_1">LIMBACH WARUTEC d.o.o., OIB 03569730505, Vrbovečka 22,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LIMBACH WARUTEC d.o.o.</item>
      <item>MICHAEL HOLZMULLER</item>
    </izvorni_sadrzaj>
    <derivirana_varijabla naziv="DomainObject.Predmet.SudioniciListNaziv_1">
      <item>FINA Regionalni centar Zagreb</item>
      <item>LIMBACH WARUTEC d.o.o.</item>
      <item>MICHAEL HOLZMULLER</item>
    </derivirana_varijabla>
  </DomainObject.Predmet.SudioniciListNaziv>
  <DomainObject.Predmet.SudioniciListAdressOIB>
    <izvorni_sadrzaj>
      <item>FINA Regionalni centar Zagreb, OIB 85821130368, Trg svibanjskih žrtava 1995. 1,10000 Zagreb</item>
      <item>LIMBACH WARUTEC d.o.o., OIB 03569730505, Vrbovečka 22,10020 Strmec</item>
      <item>MICHAEL HOLZMULLER, BACH 88,ARDAGGER</item>
    </izvorni_sadrzaj>
    <derivirana_varijabla naziv="DomainObject.Predmet.SudioniciListAdressOIB_1">
      <item>FINA Regionalni centar Zagreb, OIB 85821130368, Trg svibanjskih žrtava 1995. 1,10000 Zagreb</item>
      <item>LIMBACH WARUTEC d.o.o., OIB 03569730505, Vrbovečka 22,10020 Strmec</item>
      <item>MICHAEL HOLZMULLER, BACH 88,ARDAGGER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03569730505</item>
      <item>, OIB null</item>
    </izvorni_sadrzaj>
    <derivirana_varijabla naziv="DomainObject.Predmet.SudioniciListNazivOIB_1">
      <item>, OIB 85821130368</item>
      <item>, OIB 03569730505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1341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2015-12-29T13:15:00Z</dcterms:created>
  <dc:creator>ilukac</dc:creator>
  <cp:lastModifiedBy>Višnja Svečak</cp:lastModifiedBy>
  <cp:lastPrinted>2015-12-29T13:15:00Z</cp:lastPrinted>
  <dcterms:modified xmlns:xsi="http://www.w3.org/2001/XMLSchema-instance" xsi:type="dcterms:W3CDTF">2015-12-29T13:19:00Z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